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15.xml" ContentType="application/vnd.openxmlformats-officedocument.wordprocessingml.header+xml"/>
  <Override PartName="/word/footer7.xml" ContentType="application/vnd.openxmlformats-officedocument.wordprocessingml.foot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9FDA11" w14:textId="77777777" w:rsidR="00353B15" w:rsidRDefault="00353B15" w:rsidP="00353B1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2" behindDoc="1" locked="0" layoutInCell="1" allowOverlap="1" wp14:anchorId="3AA534EE" wp14:editId="07777777">
                <wp:simplePos x="0" y="0"/>
                <wp:positionH relativeFrom="page">
                  <wp:posOffset>0</wp:posOffset>
                </wp:positionH>
                <wp:positionV relativeFrom="page">
                  <wp:posOffset>635</wp:posOffset>
                </wp:positionV>
                <wp:extent cx="7559040" cy="6334760"/>
                <wp:effectExtent l="0" t="635" r="3810" b="0"/>
                <wp:wrapNone/>
                <wp:docPr id="272"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3"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4"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5" name="Group 5"/>
                        <wpg:cNvGrpSpPr>
                          <a:grpSpLocks/>
                        </wpg:cNvGrpSpPr>
                        <wpg:grpSpPr bwMode="auto">
                          <a:xfrm>
                            <a:off x="1281" y="853"/>
                            <a:ext cx="171" cy="171"/>
                            <a:chOff x="1281" y="853"/>
                            <a:chExt cx="171" cy="171"/>
                          </a:xfrm>
                        </wpg:grpSpPr>
                        <wps:wsp>
                          <wps:cNvPr id="27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 name="Group 7"/>
                        <wpg:cNvGrpSpPr>
                          <a:grpSpLocks/>
                        </wpg:cNvGrpSpPr>
                        <wpg:grpSpPr bwMode="auto">
                          <a:xfrm>
                            <a:off x="1281" y="1069"/>
                            <a:ext cx="171" cy="171"/>
                            <a:chOff x="1281" y="1069"/>
                            <a:chExt cx="171" cy="171"/>
                          </a:xfrm>
                        </wpg:grpSpPr>
                        <wps:wsp>
                          <wps:cNvPr id="27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9" name="Group 9"/>
                        <wpg:cNvGrpSpPr>
                          <a:grpSpLocks/>
                        </wpg:cNvGrpSpPr>
                        <wpg:grpSpPr bwMode="auto">
                          <a:xfrm>
                            <a:off x="1281" y="1285"/>
                            <a:ext cx="171" cy="171"/>
                            <a:chOff x="1281" y="1285"/>
                            <a:chExt cx="171" cy="171"/>
                          </a:xfrm>
                        </wpg:grpSpPr>
                        <wps:wsp>
                          <wps:cNvPr id="28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1"/>
                        <wpg:cNvGrpSpPr>
                          <a:grpSpLocks/>
                        </wpg:cNvGrpSpPr>
                        <wpg:grpSpPr bwMode="auto">
                          <a:xfrm>
                            <a:off x="1066" y="1069"/>
                            <a:ext cx="171" cy="171"/>
                            <a:chOff x="1066" y="1069"/>
                            <a:chExt cx="171" cy="171"/>
                          </a:xfrm>
                        </wpg:grpSpPr>
                        <wps:wsp>
                          <wps:cNvPr id="28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3"/>
                        <wpg:cNvGrpSpPr>
                          <a:grpSpLocks/>
                        </wpg:cNvGrpSpPr>
                        <wpg:grpSpPr bwMode="auto">
                          <a:xfrm>
                            <a:off x="1066" y="1285"/>
                            <a:ext cx="171" cy="171"/>
                            <a:chOff x="1066" y="1285"/>
                            <a:chExt cx="171" cy="171"/>
                          </a:xfrm>
                        </wpg:grpSpPr>
                        <wps:wsp>
                          <wps:cNvPr id="28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5"/>
                        <wpg:cNvGrpSpPr>
                          <a:grpSpLocks/>
                        </wpg:cNvGrpSpPr>
                        <wpg:grpSpPr bwMode="auto">
                          <a:xfrm>
                            <a:off x="850" y="1285"/>
                            <a:ext cx="171" cy="171"/>
                            <a:chOff x="850" y="1285"/>
                            <a:chExt cx="171" cy="171"/>
                          </a:xfrm>
                        </wpg:grpSpPr>
                        <wps:wsp>
                          <wps:cNvPr id="28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7"/>
                        <wpg:cNvGrpSpPr>
                          <a:grpSpLocks/>
                        </wpg:cNvGrpSpPr>
                        <wpg:grpSpPr bwMode="auto">
                          <a:xfrm>
                            <a:off x="1553" y="853"/>
                            <a:ext cx="378" cy="603"/>
                            <a:chOff x="1553" y="853"/>
                            <a:chExt cx="378" cy="603"/>
                          </a:xfrm>
                        </wpg:grpSpPr>
                        <wps:wsp>
                          <wps:cNvPr id="28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9" name="Group 19"/>
                        <wpg:cNvGrpSpPr>
                          <a:grpSpLocks/>
                        </wpg:cNvGrpSpPr>
                        <wpg:grpSpPr bwMode="auto">
                          <a:xfrm>
                            <a:off x="1628" y="923"/>
                            <a:ext cx="337" cy="220"/>
                            <a:chOff x="1628" y="923"/>
                            <a:chExt cx="337" cy="220"/>
                          </a:xfrm>
                        </wpg:grpSpPr>
                        <wps:wsp>
                          <wps:cNvPr id="29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1" name="Group 21"/>
                        <wpg:cNvGrpSpPr>
                          <a:grpSpLocks/>
                        </wpg:cNvGrpSpPr>
                        <wpg:grpSpPr bwMode="auto">
                          <a:xfrm>
                            <a:off x="2025" y="853"/>
                            <a:ext cx="425" cy="603"/>
                            <a:chOff x="2025" y="853"/>
                            <a:chExt cx="425" cy="603"/>
                          </a:xfrm>
                        </wpg:grpSpPr>
                        <wps:wsp>
                          <wps:cNvPr id="292"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5" name="Group 25"/>
                        <wpg:cNvGrpSpPr>
                          <a:grpSpLocks/>
                        </wpg:cNvGrpSpPr>
                        <wpg:grpSpPr bwMode="auto">
                          <a:xfrm>
                            <a:off x="2565" y="853"/>
                            <a:ext cx="2" cy="603"/>
                            <a:chOff x="2565" y="853"/>
                            <a:chExt cx="2" cy="603"/>
                          </a:xfrm>
                        </wpg:grpSpPr>
                        <wps:wsp>
                          <wps:cNvPr id="296"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8E36A75" id="Group 272" o:spid="_x0000_s1026" style="position:absolute;margin-left:0;margin-top:.05pt;width:595.2pt;height:498.8pt;z-index:-25165823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3HSicEWAAB8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pM80132YHUmgB9FZmpeIbDSdv2u8ht8nADnnP0oqOeK6mbqQi7N&#10;mnRRRVmg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Md9rKOOc1BPepawtLLJHH&#10;GBks5wB+NAbE7sVI9Kb5uASxCqO5rz7xJ8aNE0l3it5RdXKA4A4WvJ/EHxd1fX2ZYJCsR6BMhB+P&#10;euSeJhHbU8uvmNChpe78j37VvG2m6SG8y4R3H8CHmvMPF3xjuJEkisGEQPGYzz+J7V5jHPe3g3zT&#10;MFPVtxC/z5/zxV2Oz/diRiIl6CWckD/gK9TXnzxFWpotEeTVzGrWjaGhi6nd6trExllkfJOckk5/&#10;E0V0Y0zCLIY0iiPCzXhKBvZVH8/aiubkZ47w8pO7bPqeiiivpD9C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&#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50F5312B" w14:textId="77777777" w:rsidR="00353B15" w:rsidRDefault="00353B15" w:rsidP="00353B15">
      <w:pPr>
        <w:spacing w:after="0" w:line="200" w:lineRule="exact"/>
      </w:pPr>
    </w:p>
    <w:p w14:paraId="3ED93884" w14:textId="77777777" w:rsidR="00353B15" w:rsidRDefault="00353B15" w:rsidP="00353B15">
      <w:pPr>
        <w:spacing w:after="0" w:line="200" w:lineRule="exact"/>
      </w:pPr>
    </w:p>
    <w:p w14:paraId="502E1551" w14:textId="77777777" w:rsidR="00353B15" w:rsidRDefault="00353B15" w:rsidP="00353B15">
      <w:pPr>
        <w:spacing w:after="0" w:line="200" w:lineRule="exact"/>
      </w:pPr>
    </w:p>
    <w:p w14:paraId="4CDE0708" w14:textId="77777777" w:rsidR="00353B15" w:rsidRDefault="00353B15" w:rsidP="00353B15">
      <w:pPr>
        <w:spacing w:after="0" w:line="200" w:lineRule="exact"/>
      </w:pPr>
    </w:p>
    <w:p w14:paraId="14C3206A" w14:textId="77777777" w:rsidR="00353B15" w:rsidRDefault="00353B15" w:rsidP="00353B15">
      <w:pPr>
        <w:spacing w:after="0" w:line="200" w:lineRule="exact"/>
      </w:pPr>
    </w:p>
    <w:p w14:paraId="5324073B" w14:textId="77777777" w:rsidR="00353B15" w:rsidRDefault="00353B15" w:rsidP="00353B15">
      <w:pPr>
        <w:spacing w:after="0" w:line="200" w:lineRule="exact"/>
      </w:pPr>
    </w:p>
    <w:p w14:paraId="1DE92048" w14:textId="77777777" w:rsidR="00353B15" w:rsidRDefault="00353B15" w:rsidP="00353B15">
      <w:pPr>
        <w:spacing w:after="0" w:line="200" w:lineRule="exact"/>
      </w:pPr>
    </w:p>
    <w:p w14:paraId="262F932C" w14:textId="77777777" w:rsidR="00353B15" w:rsidRDefault="00353B15" w:rsidP="00353B15">
      <w:pPr>
        <w:spacing w:after="0" w:line="200" w:lineRule="exact"/>
      </w:pPr>
    </w:p>
    <w:p w14:paraId="6A07E6FC" w14:textId="77777777" w:rsidR="00353B15" w:rsidRDefault="00353B15" w:rsidP="00353B15">
      <w:pPr>
        <w:spacing w:after="0" w:line="200" w:lineRule="exact"/>
      </w:pPr>
    </w:p>
    <w:p w14:paraId="7B96B042" w14:textId="77777777" w:rsidR="00353B15" w:rsidRDefault="00353B15" w:rsidP="00353B15">
      <w:pPr>
        <w:spacing w:after="0" w:line="200" w:lineRule="exact"/>
      </w:pPr>
    </w:p>
    <w:p w14:paraId="1F983218" w14:textId="77777777" w:rsidR="00353B15" w:rsidRDefault="00353B15" w:rsidP="00353B15">
      <w:pPr>
        <w:spacing w:after="0" w:line="200" w:lineRule="exact"/>
      </w:pPr>
    </w:p>
    <w:p w14:paraId="6F41A8F0" w14:textId="77777777" w:rsidR="00353B15" w:rsidRDefault="00353B15" w:rsidP="00353B15">
      <w:pPr>
        <w:spacing w:after="0" w:line="200" w:lineRule="exact"/>
      </w:pPr>
    </w:p>
    <w:p w14:paraId="781B3660" w14:textId="77777777" w:rsidR="00353B15" w:rsidRDefault="00353B15" w:rsidP="00353B15">
      <w:pPr>
        <w:spacing w:after="0" w:line="200" w:lineRule="exact"/>
      </w:pPr>
    </w:p>
    <w:p w14:paraId="28F6AFF0" w14:textId="77777777" w:rsidR="00353B15" w:rsidRDefault="00353B15" w:rsidP="00353B15">
      <w:pPr>
        <w:spacing w:after="0" w:line="200" w:lineRule="exact"/>
      </w:pPr>
    </w:p>
    <w:p w14:paraId="3DE2F32A" w14:textId="77777777" w:rsidR="00353B15" w:rsidRDefault="00353B15" w:rsidP="00353B15">
      <w:pPr>
        <w:spacing w:after="0" w:line="200" w:lineRule="exact"/>
      </w:pPr>
    </w:p>
    <w:p w14:paraId="6C744A16" w14:textId="77777777" w:rsidR="00353B15" w:rsidRDefault="00353B15" w:rsidP="00353B15">
      <w:pPr>
        <w:spacing w:after="0" w:line="200" w:lineRule="exact"/>
      </w:pPr>
    </w:p>
    <w:p w14:paraId="63D6BC7E" w14:textId="77777777" w:rsidR="00353B15" w:rsidRDefault="00353B15" w:rsidP="00353B15">
      <w:pPr>
        <w:spacing w:after="0" w:line="200" w:lineRule="exact"/>
      </w:pPr>
    </w:p>
    <w:p w14:paraId="7F69CD85" w14:textId="68138A7C" w:rsidR="00353B15" w:rsidRPr="002A31D5" w:rsidRDefault="00353B15" w:rsidP="00353B15">
      <w:pPr>
        <w:pStyle w:val="Title"/>
      </w:pPr>
      <w:r>
        <w:t xml:space="preserve">PRI </w:t>
      </w:r>
      <w:r w:rsidRPr="002A31D5">
        <w:t xml:space="preserve">REPORTING FRAMEWORK </w:t>
      </w:r>
      <w:r w:rsidR="008B1067" w:rsidRPr="002A31D5">
        <w:t>201</w:t>
      </w:r>
      <w:r w:rsidR="008B1067">
        <w:t>7</w:t>
      </w:r>
    </w:p>
    <w:p w14:paraId="28E9361C" w14:textId="285368C8" w:rsidR="00353B15" w:rsidRDefault="00353B15" w:rsidP="00353B15">
      <w:pPr>
        <w:pStyle w:val="Title"/>
      </w:pPr>
      <w:r>
        <w:t>Direct</w:t>
      </w:r>
      <w:r w:rsidR="00F368CE">
        <w:t xml:space="preserve"> </w:t>
      </w:r>
      <w:r w:rsidR="00BE7DA7">
        <w:t>—</w:t>
      </w:r>
      <w:r w:rsidR="00F368CE">
        <w:t xml:space="preserve"> </w:t>
      </w:r>
      <w:r>
        <w:t>Inclusive Finance</w:t>
      </w:r>
    </w:p>
    <w:p w14:paraId="39BB60E2" w14:textId="77777777" w:rsidR="00353B15" w:rsidRDefault="00353B15" w:rsidP="00353B15"/>
    <w:p w14:paraId="1ED2BCD4" w14:textId="77777777" w:rsidR="00353B15" w:rsidRDefault="00353B15" w:rsidP="00353B15"/>
    <w:p w14:paraId="401FDF38" w14:textId="1A7ED08D" w:rsidR="00353B15" w:rsidRDefault="00353B15" w:rsidP="00353B15"/>
    <w:p w14:paraId="1C97517D" w14:textId="50B49DB3" w:rsidR="00353B15" w:rsidRDefault="00C66635" w:rsidP="00353B15">
      <w:r>
        <w:t>November 201</w:t>
      </w:r>
      <w:r w:rsidR="008B1067">
        <w:t>6</w:t>
      </w:r>
    </w:p>
    <w:p w14:paraId="32E3ED19" w14:textId="77777777" w:rsidR="00353B15" w:rsidRPr="009C1D27" w:rsidRDefault="00A03550" w:rsidP="00353B15">
      <w:pPr>
        <w:rPr>
          <w:color w:val="0070C0"/>
          <w:u w:val="single"/>
        </w:rPr>
      </w:pPr>
      <w:hyperlink r:id="rId15" w:history="1">
        <w:r w:rsidR="00353B15" w:rsidRPr="009C1D27">
          <w:rPr>
            <w:color w:val="0070C0"/>
            <w:u w:val="single"/>
          </w:rPr>
          <w:t>reporting@unpri.org</w:t>
        </w:r>
      </w:hyperlink>
    </w:p>
    <w:p w14:paraId="3AB1A176" w14:textId="77777777" w:rsidR="00353B15" w:rsidRDefault="00F563BD" w:rsidP="00353B15">
      <w:pPr>
        <w:spacing w:after="0" w:line="200" w:lineRule="exact"/>
      </w:pPr>
      <w:r w:rsidRPr="009C1D27">
        <w:t xml:space="preserve">+44 (0) </w:t>
      </w:r>
      <w:r>
        <w:t>20 3714 3187</w:t>
      </w:r>
    </w:p>
    <w:p w14:paraId="62CA76E4" w14:textId="77777777" w:rsidR="00353B15" w:rsidRDefault="00353B15" w:rsidP="00353B15">
      <w:pPr>
        <w:spacing w:after="0" w:line="200" w:lineRule="exact"/>
      </w:pPr>
    </w:p>
    <w:p w14:paraId="7471BF66" w14:textId="77777777" w:rsidR="00353B15" w:rsidRDefault="00353B15" w:rsidP="00353B15">
      <w:pPr>
        <w:spacing w:after="0" w:line="200" w:lineRule="exact"/>
      </w:pPr>
    </w:p>
    <w:p w14:paraId="412E9680" w14:textId="77777777" w:rsidR="00353B15" w:rsidRDefault="00353B15" w:rsidP="00353B15">
      <w:pPr>
        <w:spacing w:after="0" w:line="200" w:lineRule="exact"/>
      </w:pPr>
    </w:p>
    <w:p w14:paraId="2F5C407D" w14:textId="77777777" w:rsidR="00F123F9" w:rsidRDefault="00F123F9" w:rsidP="00F123F9">
      <w:pPr>
        <w:spacing w:after="0" w:line="200" w:lineRule="exact"/>
        <w:sectPr w:rsidR="00F123F9" w:rsidSect="00855023">
          <w:footerReference w:type="default" r:id="rId16"/>
          <w:footerReference w:type="first" r:id="rId17"/>
          <w:pgSz w:w="11900" w:h="16840"/>
          <w:pgMar w:top="1440" w:right="1616" w:bottom="1440" w:left="1616" w:header="708" w:footer="708" w:gutter="0"/>
          <w:cols w:space="708"/>
          <w:titlePg/>
          <w:docGrid w:linePitch="360"/>
        </w:sectPr>
      </w:pPr>
    </w:p>
    <w:p w14:paraId="6BCF093F" w14:textId="77777777" w:rsidR="00F123F9" w:rsidRDefault="00F123F9" w:rsidP="00F123F9">
      <w:pPr>
        <w:pStyle w:val="Heading1"/>
        <w:spacing w:before="120" w:after="120"/>
      </w:pPr>
      <w:bookmarkStart w:id="0" w:name="_Toc367891482"/>
      <w:bookmarkStart w:id="1" w:name="_Toc367893728"/>
      <w:bookmarkStart w:id="2" w:name="_Toc368050679"/>
      <w:r>
        <w:lastRenderedPageBreak/>
        <w:t>Understanding this document</w:t>
      </w:r>
      <w:bookmarkEnd w:id="0"/>
      <w:bookmarkEnd w:id="1"/>
      <w:bookmarkEnd w:id="2"/>
      <w:r>
        <w:t xml:space="preserve"> </w:t>
      </w:r>
    </w:p>
    <w:p w14:paraId="57A4F554" w14:textId="49BA34EC" w:rsidR="00F123F9" w:rsidRDefault="00F123F9" w:rsidP="00F123F9">
      <w:pPr>
        <w:pStyle w:val="INDICATORTEXT"/>
        <w:spacing w:before="120"/>
        <w:ind w:right="-546"/>
        <w:jc w:val="both"/>
        <w:rPr>
          <w:lang w:eastAsia="en-GB"/>
        </w:rPr>
      </w:pPr>
      <w:r>
        <w:rPr>
          <w:lang w:eastAsia="en-GB"/>
        </w:rPr>
        <w:t>In addition to the detailed indicator text and selection options, in each module of the PRI Reporting Framework</w:t>
      </w:r>
      <w:r w:rsidR="00BE7DA7">
        <w:rPr>
          <w:lang w:eastAsia="en-GB"/>
        </w:rPr>
        <w:t>,</w:t>
      </w:r>
      <w:r>
        <w:rPr>
          <w:lang w:eastAsia="en-GB"/>
        </w:rPr>
        <w:t xml:space="preserve"> you can find information that will help you identify which indicators are relevant for your organisation. </w:t>
      </w:r>
    </w:p>
    <w:p w14:paraId="6D19EFED" w14:textId="77777777" w:rsidR="00F123F9" w:rsidRPr="002F6B3D" w:rsidRDefault="00F123F9" w:rsidP="00F123F9">
      <w:pPr>
        <w:pStyle w:val="INDICATORTEXT"/>
        <w:ind w:right="-546"/>
        <w:jc w:val="both"/>
        <w:rPr>
          <w:b/>
          <w:lang w:eastAsia="en-GB"/>
        </w:rPr>
      </w:pPr>
      <w:r w:rsidRPr="002F6B3D">
        <w:rPr>
          <w:b/>
          <w:lang w:eastAsia="en-GB"/>
        </w:rPr>
        <w:t>Top bar</w:t>
      </w:r>
    </w:p>
    <w:p w14:paraId="152B7538" w14:textId="078D2565" w:rsidR="00F123F9" w:rsidRDefault="00F123F9" w:rsidP="00F123F9">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123F9" w14:paraId="0EA70928" w14:textId="77777777" w:rsidTr="00F123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F3FB429" w14:textId="77777777" w:rsidR="00F123F9" w:rsidRPr="00F667D4" w:rsidRDefault="00F123F9" w:rsidP="00F123F9">
            <w:pPr>
              <w:spacing w:after="0"/>
              <w:rPr>
                <w:rStyle w:val="IntenseEmphasis"/>
                <w:b w:val="0"/>
                <w:bCs w:val="0"/>
                <w:iCs w:val="0"/>
              </w:rPr>
            </w:pPr>
          </w:p>
        </w:tc>
        <w:tc>
          <w:tcPr>
            <w:tcW w:w="3402" w:type="dxa"/>
          </w:tcPr>
          <w:p w14:paraId="0352121F"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E28AF46"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64885C5A" w14:textId="77777777" w:rsidR="00F123F9" w:rsidRPr="00F667D4" w:rsidRDefault="00F123F9" w:rsidP="00F123F9">
            <w:pPr>
              <w:spacing w:after="0"/>
              <w:rPr>
                <w:rStyle w:val="IntenseEmphasis"/>
                <w:b w:val="0"/>
                <w:bCs w:val="0"/>
                <w:iCs w:val="0"/>
              </w:rPr>
            </w:pPr>
            <w:r w:rsidRPr="00F667D4">
              <w:t>Principle</w:t>
            </w:r>
          </w:p>
        </w:tc>
      </w:tr>
      <w:tr w:rsidR="00F123F9" w14:paraId="17CA13E5" w14:textId="77777777" w:rsidTr="00F123F9">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10D3BC51"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02582AFE"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0B092D2A"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140882D"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2278F043" w14:textId="77777777" w:rsidR="00F123F9" w:rsidRDefault="00F123F9" w:rsidP="00F123F9">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F123F9" w14:paraId="6C756EBF"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C21E16A"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BEC341D" w14:textId="77777777" w:rsidR="00F123F9" w:rsidRPr="00E85043" w:rsidRDefault="00F123F9" w:rsidP="00F123F9">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123F9" w14:paraId="562EE35B"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33D764"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0EFE5742"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0A3827" w14:textId="1C4AA417" w:rsidR="00F123F9" w:rsidRPr="00E85043" w:rsidRDefault="00F123F9" w:rsidP="00F123F9">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BE7DA7">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F123F9" w14:paraId="0A46B8F9" w14:textId="77777777" w:rsidTr="00F123F9">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FB6A3F5"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00E9D40C" w14:textId="77777777" w:rsidR="00F123F9" w:rsidRPr="00E85043" w:rsidRDefault="00F123F9" w:rsidP="00F123F9">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DF98D39" w14:textId="77777777" w:rsidR="00F123F9" w:rsidRPr="00E85043" w:rsidRDefault="00F123F9" w:rsidP="00F123F9">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F123F9" w14:paraId="10D551F3" w14:textId="77777777" w:rsidTr="00F123F9">
        <w:trPr>
          <w:trHeight w:val="668"/>
        </w:trPr>
        <w:tc>
          <w:tcPr>
            <w:tcW w:w="1560" w:type="dxa"/>
          </w:tcPr>
          <w:p w14:paraId="2241E707" w14:textId="77777777" w:rsidR="00F123F9" w:rsidRDefault="00F123F9" w:rsidP="00F123F9">
            <w:pPr>
              <w:pStyle w:val="INDICATORTEXT"/>
              <w:spacing w:before="40" w:after="60"/>
              <w:ind w:left="34"/>
              <w:jc w:val="both"/>
            </w:pPr>
            <w:r w:rsidRPr="004C1494">
              <w:t>Gateway</w:t>
            </w:r>
          </w:p>
        </w:tc>
        <w:tc>
          <w:tcPr>
            <w:tcW w:w="1275" w:type="dxa"/>
          </w:tcPr>
          <w:p w14:paraId="1D4A2838" w14:textId="77777777" w:rsidR="00F123F9" w:rsidRDefault="00F123F9" w:rsidP="00F123F9">
            <w:pPr>
              <w:pStyle w:val="INDICATORTEXT"/>
              <w:spacing w:before="40" w:after="60"/>
              <w:jc w:val="both"/>
            </w:pPr>
            <w:r>
              <w:rPr>
                <w:noProof/>
                <w:lang w:eastAsia="en-GB"/>
              </w:rPr>
              <w:drawing>
                <wp:inline distT="0" distB="0" distL="0" distR="0" wp14:anchorId="12C47A7C" wp14:editId="169BB520">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22C6592" w14:textId="77777777" w:rsidR="00F123F9" w:rsidRDefault="00F123F9" w:rsidP="00F123F9">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123F9" w14:paraId="31F8A985" w14:textId="77777777" w:rsidTr="00F123F9">
        <w:tc>
          <w:tcPr>
            <w:tcW w:w="1560" w:type="dxa"/>
          </w:tcPr>
          <w:p w14:paraId="5EB247D4" w14:textId="77777777" w:rsidR="00F123F9" w:rsidRDefault="00F123F9" w:rsidP="00F123F9">
            <w:pPr>
              <w:pStyle w:val="INDICATORTEXT"/>
              <w:spacing w:before="40" w:after="60"/>
              <w:ind w:left="34"/>
              <w:jc w:val="both"/>
            </w:pPr>
            <w:r w:rsidRPr="004C1494">
              <w:t>Peering</w:t>
            </w:r>
          </w:p>
        </w:tc>
        <w:tc>
          <w:tcPr>
            <w:tcW w:w="1275" w:type="dxa"/>
          </w:tcPr>
          <w:p w14:paraId="5CBA89C7" w14:textId="77777777" w:rsidR="00F123F9" w:rsidRDefault="00F123F9" w:rsidP="00F123F9">
            <w:pPr>
              <w:pStyle w:val="INDICATORTEXT"/>
              <w:spacing w:before="40" w:after="60"/>
              <w:jc w:val="both"/>
            </w:pPr>
            <w:r>
              <w:rPr>
                <w:noProof/>
                <w:lang w:eastAsia="en-GB"/>
              </w:rPr>
              <w:drawing>
                <wp:inline distT="0" distB="0" distL="0" distR="0" wp14:anchorId="6E804A70" wp14:editId="4AB4A54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6D352AE" w14:textId="77777777" w:rsidR="00F123F9" w:rsidRDefault="00F123F9" w:rsidP="00F123F9">
            <w:pPr>
              <w:pStyle w:val="INDICATORTEXT"/>
              <w:spacing w:before="40" w:after="60"/>
              <w:jc w:val="both"/>
              <w:rPr>
                <w:lang w:eastAsia="en-GB"/>
              </w:rPr>
            </w:pPr>
            <w:r>
              <w:t>These indicators are used to determine your peer groups for assessment purposes.</w:t>
            </w:r>
          </w:p>
        </w:tc>
      </w:tr>
      <w:tr w:rsidR="00F123F9" w14:paraId="7E38DDBC" w14:textId="77777777" w:rsidTr="00F123F9">
        <w:tc>
          <w:tcPr>
            <w:tcW w:w="1560" w:type="dxa"/>
          </w:tcPr>
          <w:p w14:paraId="23F1BAEE" w14:textId="77777777" w:rsidR="00F123F9" w:rsidRDefault="00F123F9" w:rsidP="00F123F9">
            <w:pPr>
              <w:pStyle w:val="INDICATORTEXT"/>
              <w:spacing w:before="40" w:after="60"/>
              <w:ind w:left="34"/>
              <w:jc w:val="both"/>
            </w:pPr>
            <w:r w:rsidRPr="004C1494">
              <w:t>Core assessed</w:t>
            </w:r>
          </w:p>
        </w:tc>
        <w:tc>
          <w:tcPr>
            <w:tcW w:w="1275" w:type="dxa"/>
          </w:tcPr>
          <w:p w14:paraId="327E422A" w14:textId="77777777" w:rsidR="00F123F9" w:rsidRDefault="00F123F9" w:rsidP="00F123F9">
            <w:pPr>
              <w:pStyle w:val="INDICATORTEXT"/>
              <w:spacing w:before="40" w:after="60"/>
              <w:jc w:val="both"/>
            </w:pPr>
            <w:r>
              <w:rPr>
                <w:noProof/>
                <w:lang w:eastAsia="en-GB"/>
              </w:rPr>
              <w:drawing>
                <wp:inline distT="0" distB="0" distL="0" distR="0" wp14:anchorId="0F352834" wp14:editId="05540818">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1633B8" w14:textId="4CE03722" w:rsidR="00F123F9" w:rsidRDefault="00F123F9" w:rsidP="00BE7DA7">
            <w:pPr>
              <w:pStyle w:val="INDICATORTEXT"/>
              <w:spacing w:before="40" w:after="60"/>
              <w:jc w:val="both"/>
              <w:rPr>
                <w:lang w:eastAsia="en-GB"/>
              </w:rPr>
            </w:pPr>
            <w:r>
              <w:t>These indicators form the core of the assessment and represent the majority of your final assessment score.</w:t>
            </w:r>
          </w:p>
        </w:tc>
      </w:tr>
      <w:tr w:rsidR="00F123F9" w14:paraId="69742D38" w14:textId="77777777" w:rsidTr="00F123F9">
        <w:tc>
          <w:tcPr>
            <w:tcW w:w="1560" w:type="dxa"/>
          </w:tcPr>
          <w:p w14:paraId="49B6FBC6" w14:textId="77777777" w:rsidR="00F123F9" w:rsidRDefault="00F123F9" w:rsidP="00F123F9">
            <w:pPr>
              <w:pStyle w:val="INDICATORTEXT"/>
              <w:spacing w:before="40" w:after="60"/>
              <w:ind w:left="34"/>
              <w:jc w:val="both"/>
            </w:pPr>
            <w:r w:rsidRPr="004C1494">
              <w:t>Additional assessed</w:t>
            </w:r>
          </w:p>
        </w:tc>
        <w:tc>
          <w:tcPr>
            <w:tcW w:w="1275" w:type="dxa"/>
          </w:tcPr>
          <w:p w14:paraId="3A90E10B" w14:textId="77777777" w:rsidR="00F123F9" w:rsidRDefault="00F123F9" w:rsidP="00F123F9">
            <w:pPr>
              <w:pStyle w:val="INDICATORTEXT"/>
              <w:spacing w:before="40" w:after="60"/>
              <w:jc w:val="both"/>
            </w:pPr>
            <w:r>
              <w:rPr>
                <w:noProof/>
                <w:lang w:eastAsia="en-GB"/>
              </w:rPr>
              <w:drawing>
                <wp:inline distT="0" distB="0" distL="0" distR="0" wp14:anchorId="03C732DA" wp14:editId="0BF6762B">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E4B9ACF" w14:textId="77777777" w:rsidR="00F123F9" w:rsidRDefault="00F123F9" w:rsidP="00F123F9">
            <w:pPr>
              <w:pStyle w:val="INDICATORTEXT"/>
              <w:spacing w:before="40" w:after="60"/>
              <w:jc w:val="both"/>
              <w:rPr>
                <w:lang w:eastAsia="en-GB"/>
              </w:rPr>
            </w:pPr>
            <w:r>
              <w:t>These indicators represent more advanced or alternative practices and contribute to a smaller part of your score.</w:t>
            </w:r>
          </w:p>
        </w:tc>
      </w:tr>
      <w:tr w:rsidR="00F123F9" w14:paraId="7F4E6023" w14:textId="77777777" w:rsidTr="00F123F9">
        <w:tc>
          <w:tcPr>
            <w:tcW w:w="1560" w:type="dxa"/>
          </w:tcPr>
          <w:p w14:paraId="679FB9A0" w14:textId="77777777" w:rsidR="00F123F9" w:rsidRDefault="00F123F9" w:rsidP="00F123F9">
            <w:pPr>
              <w:pStyle w:val="INDICATORTEXT"/>
              <w:spacing w:before="40" w:after="60"/>
              <w:ind w:left="34"/>
              <w:jc w:val="both"/>
            </w:pPr>
            <w:r w:rsidRPr="004C1494">
              <w:t>Descriptive</w:t>
            </w:r>
          </w:p>
        </w:tc>
        <w:tc>
          <w:tcPr>
            <w:tcW w:w="1275" w:type="dxa"/>
          </w:tcPr>
          <w:p w14:paraId="181579CB" w14:textId="77777777" w:rsidR="00F123F9" w:rsidRDefault="00F123F9" w:rsidP="00F123F9">
            <w:pPr>
              <w:pStyle w:val="INDICATORTEXT"/>
              <w:spacing w:before="40" w:after="60"/>
              <w:jc w:val="both"/>
            </w:pPr>
            <w:r>
              <w:rPr>
                <w:noProof/>
                <w:lang w:eastAsia="en-GB"/>
              </w:rPr>
              <w:drawing>
                <wp:inline distT="0" distB="0" distL="0" distR="0" wp14:anchorId="0920001A" wp14:editId="2BB0ACEE">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76335E4" w14:textId="77777777" w:rsidR="00F123F9" w:rsidRDefault="00F123F9" w:rsidP="00F123F9">
            <w:pPr>
              <w:pStyle w:val="INDICATORTEXT"/>
              <w:spacing w:before="40" w:after="60"/>
              <w:jc w:val="both"/>
              <w:rPr>
                <w:lang w:eastAsia="en-GB"/>
              </w:rPr>
            </w:pPr>
            <w:r>
              <w:t>These are open-ended narrative indicators, allowing you to describe your activities.</w:t>
            </w:r>
          </w:p>
        </w:tc>
      </w:tr>
    </w:tbl>
    <w:p w14:paraId="13C98FAA" w14:textId="77777777" w:rsidR="00F123F9" w:rsidRPr="002F6B3D" w:rsidRDefault="00F123F9" w:rsidP="00F123F9">
      <w:pPr>
        <w:pStyle w:val="INDICATORTEXT"/>
        <w:spacing w:before="120"/>
        <w:rPr>
          <w:b/>
          <w:lang w:eastAsia="en-GB"/>
        </w:rPr>
      </w:pPr>
      <w:r w:rsidRPr="002F6B3D">
        <w:rPr>
          <w:b/>
          <w:lang w:eastAsia="en-GB"/>
        </w:rPr>
        <w:t>Underneath the indicator</w:t>
      </w:r>
    </w:p>
    <w:p w14:paraId="6EDF570A" w14:textId="07AFA80A" w:rsidR="00F123F9" w:rsidRDefault="00F123F9" w:rsidP="00F123F9">
      <w:pPr>
        <w:pStyle w:val="INDICATORTEXT"/>
        <w:spacing w:after="160"/>
        <w:ind w:right="-546"/>
        <w:jc w:val="both"/>
        <w:rPr>
          <w:lang w:eastAsia="en-GB"/>
        </w:rPr>
      </w:pPr>
      <w:r>
        <w:rPr>
          <w:lang w:eastAsia="en-GB"/>
        </w:rPr>
        <w:t xml:space="preserve">Underneath the indicator, you can find explanatory notes and definitions that </w:t>
      </w:r>
      <w:r w:rsidR="00BE7DA7">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F123F9" w14:paraId="7A1E6139" w14:textId="77777777" w:rsidTr="00F123F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466E7E59" w14:textId="77777777" w:rsidR="00F123F9" w:rsidRPr="00DC20FA" w:rsidRDefault="00F123F9" w:rsidP="00F123F9">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7E8FC00B" w14:textId="77777777" w:rsidR="00F123F9" w:rsidRPr="00DC20FA" w:rsidRDefault="00F123F9" w:rsidP="00F123F9">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F123F9" w:rsidRPr="00D5451C" w14:paraId="06DE42C7" w14:textId="77777777" w:rsidTr="00F123F9">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1E42DC0B" w14:textId="77777777" w:rsidR="00F123F9" w:rsidRPr="00F667D4" w:rsidRDefault="00F123F9" w:rsidP="00F123F9">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7FABF1B" w14:textId="77777777" w:rsidR="00F123F9" w:rsidRPr="00B9480C"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F123F9" w:rsidRPr="00D5451C" w14:paraId="205DE93B" w14:textId="77777777" w:rsidTr="00F123F9">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AC4D118" w14:textId="77777777" w:rsidR="00F123F9" w:rsidRPr="00F667D4" w:rsidRDefault="00F123F9" w:rsidP="00F123F9">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D5E3C5B" w14:textId="77777777" w:rsidR="00F123F9" w:rsidRPr="00CC776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F123F9" w:rsidRPr="00D5451C" w14:paraId="2D634BF8"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441A12C" w14:textId="77777777" w:rsidR="00F123F9" w:rsidRPr="00837EA2" w:rsidRDefault="00F123F9" w:rsidP="00F123F9">
            <w:pPr>
              <w:pStyle w:val="INDICATORTEXT"/>
              <w:spacing w:before="0"/>
              <w:jc w:val="both"/>
              <w:rPr>
                <w:b/>
              </w:rPr>
            </w:pPr>
            <w:r>
              <w:rPr>
                <w:b/>
              </w:rPr>
              <w:t>LOGIC</w:t>
            </w:r>
          </w:p>
        </w:tc>
      </w:tr>
      <w:tr w:rsidR="00F123F9" w:rsidRPr="00D5451C" w14:paraId="70AD7BE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E6A6236"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61102B17" w14:textId="78CE2C0B" w:rsidR="00F123F9" w:rsidRPr="00CC7769" w:rsidRDefault="00F123F9" w:rsidP="00BE7DA7">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F123F9" w:rsidRPr="00D5451C" w14:paraId="60DE870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25BF6C8" w14:textId="77777777" w:rsidR="00F123F9" w:rsidRPr="00F667D4" w:rsidRDefault="00F123F9" w:rsidP="00F123F9">
            <w:pPr>
              <w:pStyle w:val="INDICATORTEXT"/>
              <w:spacing w:before="0"/>
              <w:jc w:val="both"/>
              <w:rPr>
                <w:b/>
              </w:rPr>
            </w:pPr>
            <w:r w:rsidRPr="00F667D4">
              <w:rPr>
                <w:b/>
              </w:rPr>
              <w:t>ASSESSMENT</w:t>
            </w:r>
          </w:p>
        </w:tc>
      </w:tr>
      <w:tr w:rsidR="00F123F9" w:rsidRPr="00D5451C" w14:paraId="65D16A5F"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3221747C"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59DA136" w14:textId="77777777" w:rsidR="00F123F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F123F9" w:rsidRPr="00D5451C" w14:paraId="1435DA7B"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5307AA70" w14:textId="77777777" w:rsidR="00F123F9" w:rsidRDefault="00F123F9" w:rsidP="00F123F9">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E873554" w14:textId="77777777" w:rsidR="00F123F9" w:rsidRDefault="00F123F9" w:rsidP="00F123F9">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F123F9" w:rsidRPr="00D5451C" w14:paraId="39F72C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20BADB1" w14:textId="77777777" w:rsidR="00F123F9" w:rsidRPr="00F368CE" w:rsidRDefault="00F123F9" w:rsidP="00F123F9">
            <w:pPr>
              <w:pStyle w:val="SectionIndicatorHeaderText"/>
              <w:jc w:val="both"/>
              <w:rPr>
                <w:rStyle w:val="IntenseEmphasis"/>
                <w:color w:val="FFFFFF" w:themeColor="background1"/>
              </w:rPr>
            </w:pPr>
            <w:r w:rsidRPr="00F368CE">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727806E4" w14:textId="77777777" w:rsidR="00F123F9" w:rsidRPr="00C72280" w:rsidRDefault="00F123F9" w:rsidP="00F123F9">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F123F9" w:rsidRPr="00D5451C" w14:paraId="0C77E7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0EA2F659" w14:textId="77777777" w:rsidR="00F123F9" w:rsidRPr="000D72DF" w:rsidRDefault="00F123F9" w:rsidP="00F123F9">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20B2BC72" w14:textId="187CACD7" w:rsidR="00F123F9" w:rsidRPr="00F83E7B" w:rsidRDefault="00BE7DA7" w:rsidP="00F123F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F123F9" w:rsidRPr="007B7BBE">
              <w:rPr>
                <w:szCs w:val="18"/>
              </w:rPr>
              <w:t>pecific terms that are used in the indicator are defined here.</w:t>
            </w:r>
          </w:p>
        </w:tc>
      </w:tr>
    </w:tbl>
    <w:bookmarkStart w:id="3" w:name="_Toc360179415" w:displacedByCustomXml="next"/>
    <w:sdt>
      <w:sdtPr>
        <w:rPr>
          <w:rFonts w:ascii="Arial" w:hAnsi="Arial" w:cs="Arial"/>
          <w:bCs w:val="0"/>
          <w:color w:val="auto"/>
          <w:sz w:val="20"/>
          <w:szCs w:val="20"/>
        </w:rPr>
        <w:id w:val="-1081137913"/>
        <w:docPartObj>
          <w:docPartGallery w:val="Table of Contents"/>
          <w:docPartUnique/>
        </w:docPartObj>
      </w:sdtPr>
      <w:sdtEndPr>
        <w:rPr>
          <w:b/>
          <w:noProof/>
        </w:rPr>
      </w:sdtEndPr>
      <w:sdtContent>
        <w:p w14:paraId="31BBD803" w14:textId="77777777" w:rsidR="005D1795" w:rsidRPr="00E01E9C" w:rsidRDefault="005D1795">
          <w:pPr>
            <w:pStyle w:val="TOCHeading"/>
            <w:rPr>
              <w:rStyle w:val="Heading1Char"/>
              <w:bCs w:val="0"/>
              <w:noProof/>
            </w:rPr>
          </w:pPr>
          <w:r w:rsidRPr="00E01E9C">
            <w:rPr>
              <w:rStyle w:val="Heading1Char"/>
              <w:bCs w:val="0"/>
              <w:noProof/>
            </w:rPr>
            <w:t>Table of Contents</w:t>
          </w:r>
        </w:p>
        <w:p w14:paraId="22A6FF58" w14:textId="13BCC7D2" w:rsidR="00E209F8" w:rsidRDefault="005D1795" w:rsidP="00E209F8">
          <w:pPr>
            <w:pStyle w:val="TOC1"/>
            <w:rPr>
              <w:rFonts w:asciiTheme="minorHAnsi" w:eastAsiaTheme="minorEastAsia" w:hAnsiTheme="minorHAnsi" w:cstheme="minorBidi"/>
              <w:sz w:val="22"/>
              <w:szCs w:val="22"/>
              <w:lang w:val="en-IN" w:eastAsia="en-IN"/>
            </w:rPr>
          </w:pPr>
          <w:r>
            <w:fldChar w:fldCharType="begin"/>
          </w:r>
          <w:r>
            <w:instrText xml:space="preserve"> TOC \o "1-3" \h \z \u </w:instrText>
          </w:r>
          <w:r>
            <w:fldChar w:fldCharType="separate"/>
          </w:r>
          <w:hyperlink w:anchor="_Toc368050680" w:history="1">
            <w:r w:rsidR="00E209F8" w:rsidRPr="00BA3E12">
              <w:rPr>
                <w:rStyle w:val="Hyperlink"/>
              </w:rPr>
              <w:t>Pathways through the module</w:t>
            </w:r>
            <w:r w:rsidR="00E209F8">
              <w:rPr>
                <w:webHidden/>
              </w:rPr>
              <w:tab/>
            </w:r>
            <w:r w:rsidR="00E209F8">
              <w:rPr>
                <w:webHidden/>
              </w:rPr>
              <w:fldChar w:fldCharType="begin"/>
            </w:r>
            <w:r w:rsidR="00E209F8">
              <w:rPr>
                <w:webHidden/>
              </w:rPr>
              <w:instrText xml:space="preserve"> PAGEREF _Toc368050680 \h </w:instrText>
            </w:r>
            <w:r w:rsidR="00E209F8">
              <w:rPr>
                <w:webHidden/>
              </w:rPr>
            </w:r>
            <w:r w:rsidR="00E209F8">
              <w:rPr>
                <w:webHidden/>
              </w:rPr>
              <w:fldChar w:fldCharType="separate"/>
            </w:r>
            <w:r w:rsidR="00797F10">
              <w:rPr>
                <w:webHidden/>
              </w:rPr>
              <w:t>4</w:t>
            </w:r>
            <w:r w:rsidR="00E209F8">
              <w:rPr>
                <w:webHidden/>
              </w:rPr>
              <w:fldChar w:fldCharType="end"/>
            </w:r>
          </w:hyperlink>
        </w:p>
        <w:p w14:paraId="27A12A2A" w14:textId="0C3EB51E" w:rsidR="00E209F8" w:rsidRDefault="00A03550" w:rsidP="00E209F8">
          <w:pPr>
            <w:pStyle w:val="TOC1"/>
            <w:rPr>
              <w:rFonts w:asciiTheme="minorHAnsi" w:eastAsiaTheme="minorEastAsia" w:hAnsiTheme="minorHAnsi" w:cstheme="minorBidi"/>
              <w:sz w:val="22"/>
              <w:szCs w:val="22"/>
              <w:lang w:val="en-IN" w:eastAsia="en-IN"/>
            </w:rPr>
          </w:pPr>
          <w:hyperlink w:anchor="_Toc368050681" w:history="1">
            <w:r w:rsidR="00E209F8" w:rsidRPr="00BA3E12">
              <w:rPr>
                <w:rStyle w:val="Hyperlink"/>
              </w:rPr>
              <w:t>Preface</w:t>
            </w:r>
            <w:r w:rsidR="00E209F8">
              <w:rPr>
                <w:webHidden/>
              </w:rPr>
              <w:tab/>
            </w:r>
            <w:r w:rsidR="00E209F8">
              <w:rPr>
                <w:webHidden/>
              </w:rPr>
              <w:fldChar w:fldCharType="begin"/>
            </w:r>
            <w:r w:rsidR="00E209F8">
              <w:rPr>
                <w:webHidden/>
              </w:rPr>
              <w:instrText xml:space="preserve"> PAGEREF _Toc368050681 \h </w:instrText>
            </w:r>
            <w:r w:rsidR="00E209F8">
              <w:rPr>
                <w:webHidden/>
              </w:rPr>
            </w:r>
            <w:r w:rsidR="00E209F8">
              <w:rPr>
                <w:webHidden/>
              </w:rPr>
              <w:fldChar w:fldCharType="separate"/>
            </w:r>
            <w:r w:rsidR="00797F10">
              <w:rPr>
                <w:webHidden/>
              </w:rPr>
              <w:t>6</w:t>
            </w:r>
            <w:r w:rsidR="00E209F8">
              <w:rPr>
                <w:webHidden/>
              </w:rPr>
              <w:fldChar w:fldCharType="end"/>
            </w:r>
          </w:hyperlink>
        </w:p>
        <w:p w14:paraId="49869E27" w14:textId="72BD2EDF" w:rsidR="00E209F8" w:rsidRDefault="00A03550">
          <w:pPr>
            <w:pStyle w:val="TOC2"/>
            <w:rPr>
              <w:rFonts w:asciiTheme="minorHAnsi" w:eastAsiaTheme="minorEastAsia" w:hAnsiTheme="minorHAnsi" w:cstheme="minorBidi"/>
              <w:sz w:val="22"/>
              <w:szCs w:val="22"/>
              <w:lang w:val="en-IN" w:eastAsia="en-IN"/>
            </w:rPr>
          </w:pPr>
          <w:hyperlink w:anchor="_Toc368050682" w:history="1">
            <w:r w:rsidR="00E209F8" w:rsidRPr="00BA3E12">
              <w:rPr>
                <w:rStyle w:val="Hyperlink"/>
              </w:rPr>
              <w:t>Context</w:t>
            </w:r>
            <w:r w:rsidR="00E209F8">
              <w:rPr>
                <w:webHidden/>
              </w:rPr>
              <w:tab/>
            </w:r>
            <w:r w:rsidR="00E209F8">
              <w:rPr>
                <w:webHidden/>
              </w:rPr>
              <w:fldChar w:fldCharType="begin"/>
            </w:r>
            <w:r w:rsidR="00E209F8">
              <w:rPr>
                <w:webHidden/>
              </w:rPr>
              <w:instrText xml:space="preserve"> PAGEREF _Toc368050682 \h </w:instrText>
            </w:r>
            <w:r w:rsidR="00E209F8">
              <w:rPr>
                <w:webHidden/>
              </w:rPr>
            </w:r>
            <w:r w:rsidR="00E209F8">
              <w:rPr>
                <w:webHidden/>
              </w:rPr>
              <w:fldChar w:fldCharType="separate"/>
            </w:r>
            <w:r w:rsidR="00797F10">
              <w:rPr>
                <w:webHidden/>
              </w:rPr>
              <w:t>7</w:t>
            </w:r>
            <w:r w:rsidR="00E209F8">
              <w:rPr>
                <w:webHidden/>
              </w:rPr>
              <w:fldChar w:fldCharType="end"/>
            </w:r>
          </w:hyperlink>
        </w:p>
        <w:p w14:paraId="0A2FFD8F" w14:textId="6F39B06B" w:rsidR="00E209F8" w:rsidRDefault="00A03550">
          <w:pPr>
            <w:pStyle w:val="TOC2"/>
            <w:rPr>
              <w:rFonts w:asciiTheme="minorHAnsi" w:eastAsiaTheme="minorEastAsia" w:hAnsiTheme="minorHAnsi" w:cstheme="minorBidi"/>
              <w:sz w:val="22"/>
              <w:szCs w:val="22"/>
              <w:lang w:val="en-IN" w:eastAsia="en-IN"/>
            </w:rPr>
          </w:pPr>
          <w:hyperlink w:anchor="_Toc368050683" w:history="1">
            <w:r w:rsidR="00E209F8" w:rsidRPr="00BA3E12">
              <w:rPr>
                <w:rStyle w:val="Hyperlink"/>
              </w:rPr>
              <w:t>PIIF Principle 1: Range of services</w:t>
            </w:r>
            <w:r w:rsidR="00E209F8">
              <w:rPr>
                <w:webHidden/>
              </w:rPr>
              <w:tab/>
            </w:r>
            <w:r w:rsidR="00E209F8">
              <w:rPr>
                <w:webHidden/>
              </w:rPr>
              <w:fldChar w:fldCharType="begin"/>
            </w:r>
            <w:r w:rsidR="00E209F8">
              <w:rPr>
                <w:webHidden/>
              </w:rPr>
              <w:instrText xml:space="preserve"> PAGEREF _Toc368050683 \h </w:instrText>
            </w:r>
            <w:r w:rsidR="00E209F8">
              <w:rPr>
                <w:webHidden/>
              </w:rPr>
            </w:r>
            <w:r w:rsidR="00E209F8">
              <w:rPr>
                <w:webHidden/>
              </w:rPr>
              <w:fldChar w:fldCharType="separate"/>
            </w:r>
            <w:r w:rsidR="00797F10">
              <w:rPr>
                <w:webHidden/>
              </w:rPr>
              <w:t>16</w:t>
            </w:r>
            <w:r w:rsidR="00E209F8">
              <w:rPr>
                <w:webHidden/>
              </w:rPr>
              <w:fldChar w:fldCharType="end"/>
            </w:r>
          </w:hyperlink>
        </w:p>
        <w:p w14:paraId="21F5FAE8" w14:textId="7E21CBBF" w:rsidR="00E209F8" w:rsidRDefault="00A03550">
          <w:pPr>
            <w:pStyle w:val="TOC2"/>
            <w:rPr>
              <w:rFonts w:asciiTheme="minorHAnsi" w:eastAsiaTheme="minorEastAsia" w:hAnsiTheme="minorHAnsi" w:cstheme="minorBidi"/>
              <w:sz w:val="22"/>
              <w:szCs w:val="22"/>
              <w:lang w:val="en-IN" w:eastAsia="en-IN"/>
            </w:rPr>
          </w:pPr>
          <w:hyperlink w:anchor="_Toc368050684" w:history="1">
            <w:r w:rsidR="00E209F8" w:rsidRPr="00BA3E12">
              <w:rPr>
                <w:rStyle w:val="Hyperlink"/>
              </w:rPr>
              <w:t>PIIF Principle 2: Client protection</w:t>
            </w:r>
            <w:r w:rsidR="00E209F8">
              <w:rPr>
                <w:webHidden/>
              </w:rPr>
              <w:tab/>
            </w:r>
            <w:r w:rsidR="00E209F8">
              <w:rPr>
                <w:webHidden/>
              </w:rPr>
              <w:fldChar w:fldCharType="begin"/>
            </w:r>
            <w:r w:rsidR="00E209F8">
              <w:rPr>
                <w:webHidden/>
              </w:rPr>
              <w:instrText xml:space="preserve"> PAGEREF _Toc368050684 \h </w:instrText>
            </w:r>
            <w:r w:rsidR="00E209F8">
              <w:rPr>
                <w:webHidden/>
              </w:rPr>
            </w:r>
            <w:r w:rsidR="00E209F8">
              <w:rPr>
                <w:webHidden/>
              </w:rPr>
              <w:fldChar w:fldCharType="separate"/>
            </w:r>
            <w:r w:rsidR="00797F10">
              <w:rPr>
                <w:webHidden/>
              </w:rPr>
              <w:t>26</w:t>
            </w:r>
            <w:r w:rsidR="00E209F8">
              <w:rPr>
                <w:webHidden/>
              </w:rPr>
              <w:fldChar w:fldCharType="end"/>
            </w:r>
          </w:hyperlink>
        </w:p>
        <w:p w14:paraId="282385CD" w14:textId="193AA20C" w:rsidR="00E209F8" w:rsidRDefault="00A03550">
          <w:pPr>
            <w:pStyle w:val="TOC2"/>
            <w:rPr>
              <w:rFonts w:asciiTheme="minorHAnsi" w:eastAsiaTheme="minorEastAsia" w:hAnsiTheme="minorHAnsi" w:cstheme="minorBidi"/>
              <w:sz w:val="22"/>
              <w:szCs w:val="22"/>
              <w:lang w:val="en-IN" w:eastAsia="en-IN"/>
            </w:rPr>
          </w:pPr>
          <w:hyperlink w:anchor="_Toc368050685" w:history="1">
            <w:r w:rsidR="00E209F8" w:rsidRPr="00BA3E12">
              <w:rPr>
                <w:rStyle w:val="Hyperlink"/>
              </w:rPr>
              <w:t>PIIF Principle 3: Fair treatment</w:t>
            </w:r>
            <w:r w:rsidR="00E209F8">
              <w:rPr>
                <w:webHidden/>
              </w:rPr>
              <w:tab/>
            </w:r>
            <w:r w:rsidR="00E209F8">
              <w:rPr>
                <w:webHidden/>
              </w:rPr>
              <w:fldChar w:fldCharType="begin"/>
            </w:r>
            <w:r w:rsidR="00E209F8">
              <w:rPr>
                <w:webHidden/>
              </w:rPr>
              <w:instrText xml:space="preserve"> PAGEREF _Toc368050685 \h </w:instrText>
            </w:r>
            <w:r w:rsidR="00E209F8">
              <w:rPr>
                <w:webHidden/>
              </w:rPr>
            </w:r>
            <w:r w:rsidR="00E209F8">
              <w:rPr>
                <w:webHidden/>
              </w:rPr>
              <w:fldChar w:fldCharType="separate"/>
            </w:r>
            <w:r w:rsidR="00797F10">
              <w:rPr>
                <w:webHidden/>
              </w:rPr>
              <w:t>30</w:t>
            </w:r>
            <w:r w:rsidR="00E209F8">
              <w:rPr>
                <w:webHidden/>
              </w:rPr>
              <w:fldChar w:fldCharType="end"/>
            </w:r>
          </w:hyperlink>
        </w:p>
        <w:p w14:paraId="56DBA9DE" w14:textId="101E93B0" w:rsidR="00E209F8" w:rsidRDefault="00A03550">
          <w:pPr>
            <w:pStyle w:val="TOC2"/>
            <w:rPr>
              <w:rFonts w:asciiTheme="minorHAnsi" w:eastAsiaTheme="minorEastAsia" w:hAnsiTheme="minorHAnsi" w:cstheme="minorBidi"/>
              <w:sz w:val="22"/>
              <w:szCs w:val="22"/>
              <w:lang w:val="en-IN" w:eastAsia="en-IN"/>
            </w:rPr>
          </w:pPr>
          <w:hyperlink w:anchor="_Toc368050686" w:history="1">
            <w:r w:rsidR="00E209F8" w:rsidRPr="00BA3E12">
              <w:rPr>
                <w:rStyle w:val="Hyperlink"/>
              </w:rPr>
              <w:t>PIIF Principle 4: Responsible Investment</w:t>
            </w:r>
            <w:r w:rsidR="00E209F8">
              <w:rPr>
                <w:webHidden/>
              </w:rPr>
              <w:tab/>
            </w:r>
            <w:r w:rsidR="00E209F8">
              <w:rPr>
                <w:webHidden/>
              </w:rPr>
              <w:fldChar w:fldCharType="begin"/>
            </w:r>
            <w:r w:rsidR="00E209F8">
              <w:rPr>
                <w:webHidden/>
              </w:rPr>
              <w:instrText xml:space="preserve"> PAGEREF _Toc368050686 \h </w:instrText>
            </w:r>
            <w:r w:rsidR="00E209F8">
              <w:rPr>
                <w:webHidden/>
              </w:rPr>
            </w:r>
            <w:r w:rsidR="00E209F8">
              <w:rPr>
                <w:webHidden/>
              </w:rPr>
              <w:fldChar w:fldCharType="separate"/>
            </w:r>
            <w:r w:rsidR="00797F10">
              <w:rPr>
                <w:webHidden/>
              </w:rPr>
              <w:t>39</w:t>
            </w:r>
            <w:r w:rsidR="00E209F8">
              <w:rPr>
                <w:webHidden/>
              </w:rPr>
              <w:fldChar w:fldCharType="end"/>
            </w:r>
          </w:hyperlink>
        </w:p>
        <w:p w14:paraId="139CA586" w14:textId="2F71E61C" w:rsidR="00E209F8" w:rsidRDefault="00A03550">
          <w:pPr>
            <w:pStyle w:val="TOC2"/>
            <w:rPr>
              <w:rFonts w:asciiTheme="minorHAnsi" w:eastAsiaTheme="minorEastAsia" w:hAnsiTheme="minorHAnsi" w:cstheme="minorBidi"/>
              <w:sz w:val="22"/>
              <w:szCs w:val="22"/>
              <w:lang w:val="en-IN" w:eastAsia="en-IN"/>
            </w:rPr>
          </w:pPr>
          <w:hyperlink w:anchor="_Toc368050687" w:history="1">
            <w:r w:rsidR="00E209F8" w:rsidRPr="00BA3E12">
              <w:rPr>
                <w:rStyle w:val="Hyperlink"/>
              </w:rPr>
              <w:t>PIIF Principle 5: Transparency</w:t>
            </w:r>
            <w:r w:rsidR="00E209F8">
              <w:rPr>
                <w:webHidden/>
              </w:rPr>
              <w:tab/>
            </w:r>
            <w:r w:rsidR="00E209F8">
              <w:rPr>
                <w:webHidden/>
              </w:rPr>
              <w:fldChar w:fldCharType="begin"/>
            </w:r>
            <w:r w:rsidR="00E209F8">
              <w:rPr>
                <w:webHidden/>
              </w:rPr>
              <w:instrText xml:space="preserve"> PAGEREF _Toc368050687 \h </w:instrText>
            </w:r>
            <w:r w:rsidR="00E209F8">
              <w:rPr>
                <w:webHidden/>
              </w:rPr>
            </w:r>
            <w:r w:rsidR="00E209F8">
              <w:rPr>
                <w:webHidden/>
              </w:rPr>
              <w:fldChar w:fldCharType="separate"/>
            </w:r>
            <w:r w:rsidR="00797F10">
              <w:rPr>
                <w:webHidden/>
              </w:rPr>
              <w:t>50</w:t>
            </w:r>
            <w:r w:rsidR="00E209F8">
              <w:rPr>
                <w:webHidden/>
              </w:rPr>
              <w:fldChar w:fldCharType="end"/>
            </w:r>
          </w:hyperlink>
        </w:p>
        <w:p w14:paraId="2B1A66BE" w14:textId="65822F97" w:rsidR="00E209F8" w:rsidRDefault="00A03550">
          <w:pPr>
            <w:pStyle w:val="TOC2"/>
            <w:rPr>
              <w:rFonts w:asciiTheme="minorHAnsi" w:eastAsiaTheme="minorEastAsia" w:hAnsiTheme="minorHAnsi" w:cstheme="minorBidi"/>
              <w:sz w:val="22"/>
              <w:szCs w:val="22"/>
              <w:lang w:val="en-IN" w:eastAsia="en-IN"/>
            </w:rPr>
          </w:pPr>
          <w:hyperlink w:anchor="_Toc368050688" w:history="1">
            <w:r w:rsidR="00E209F8" w:rsidRPr="00BA3E12">
              <w:rPr>
                <w:rStyle w:val="Hyperlink"/>
              </w:rPr>
              <w:t>PIIF Principle 6: Balanced returns</w:t>
            </w:r>
            <w:r w:rsidR="00E209F8">
              <w:rPr>
                <w:webHidden/>
              </w:rPr>
              <w:tab/>
            </w:r>
            <w:r w:rsidR="00E209F8">
              <w:rPr>
                <w:webHidden/>
              </w:rPr>
              <w:fldChar w:fldCharType="begin"/>
            </w:r>
            <w:r w:rsidR="00E209F8">
              <w:rPr>
                <w:webHidden/>
              </w:rPr>
              <w:instrText xml:space="preserve"> PAGEREF _Toc368050688 \h </w:instrText>
            </w:r>
            <w:r w:rsidR="00E209F8">
              <w:rPr>
                <w:webHidden/>
              </w:rPr>
            </w:r>
            <w:r w:rsidR="00E209F8">
              <w:rPr>
                <w:webHidden/>
              </w:rPr>
              <w:fldChar w:fldCharType="separate"/>
            </w:r>
            <w:r w:rsidR="00797F10">
              <w:rPr>
                <w:webHidden/>
              </w:rPr>
              <w:t>54</w:t>
            </w:r>
            <w:r w:rsidR="00E209F8">
              <w:rPr>
                <w:webHidden/>
              </w:rPr>
              <w:fldChar w:fldCharType="end"/>
            </w:r>
          </w:hyperlink>
        </w:p>
        <w:p w14:paraId="406F6BC9" w14:textId="21633A0A" w:rsidR="00E209F8" w:rsidRDefault="00A03550">
          <w:pPr>
            <w:pStyle w:val="TOC2"/>
            <w:rPr>
              <w:rFonts w:asciiTheme="minorHAnsi" w:eastAsiaTheme="minorEastAsia" w:hAnsiTheme="minorHAnsi" w:cstheme="minorBidi"/>
              <w:sz w:val="22"/>
              <w:szCs w:val="22"/>
              <w:lang w:val="en-IN" w:eastAsia="en-IN"/>
            </w:rPr>
          </w:pPr>
          <w:hyperlink w:anchor="_Toc368050689" w:history="1">
            <w:r w:rsidR="00E209F8" w:rsidRPr="00BA3E12">
              <w:rPr>
                <w:rStyle w:val="Hyperlink"/>
              </w:rPr>
              <w:t>PIIF Principle 7: Standards</w:t>
            </w:r>
            <w:r w:rsidR="00E209F8">
              <w:rPr>
                <w:webHidden/>
              </w:rPr>
              <w:tab/>
            </w:r>
            <w:r w:rsidR="00E209F8">
              <w:rPr>
                <w:webHidden/>
              </w:rPr>
              <w:fldChar w:fldCharType="begin"/>
            </w:r>
            <w:r w:rsidR="00E209F8">
              <w:rPr>
                <w:webHidden/>
              </w:rPr>
              <w:instrText xml:space="preserve"> PAGEREF _Toc368050689 \h </w:instrText>
            </w:r>
            <w:r w:rsidR="00E209F8">
              <w:rPr>
                <w:webHidden/>
              </w:rPr>
            </w:r>
            <w:r w:rsidR="00E209F8">
              <w:rPr>
                <w:webHidden/>
              </w:rPr>
              <w:fldChar w:fldCharType="separate"/>
            </w:r>
            <w:r w:rsidR="00797F10">
              <w:rPr>
                <w:webHidden/>
              </w:rPr>
              <w:t>58</w:t>
            </w:r>
            <w:r w:rsidR="00E209F8">
              <w:rPr>
                <w:webHidden/>
              </w:rPr>
              <w:fldChar w:fldCharType="end"/>
            </w:r>
          </w:hyperlink>
        </w:p>
        <w:p w14:paraId="64BFCAAB" w14:textId="77777777" w:rsidR="005D1795" w:rsidRDefault="005D1795">
          <w:r>
            <w:rPr>
              <w:b/>
              <w:bCs/>
              <w:noProof/>
            </w:rPr>
            <w:fldChar w:fldCharType="end"/>
          </w:r>
        </w:p>
      </w:sdtContent>
    </w:sdt>
    <w:p w14:paraId="56756973" w14:textId="77777777" w:rsidR="00C51E77" w:rsidRDefault="00C51E77">
      <w:pPr>
        <w:widowControl/>
        <w:autoSpaceDE/>
        <w:autoSpaceDN/>
        <w:adjustRightInd/>
        <w:spacing w:before="0" w:after="0" w:line="240" w:lineRule="auto"/>
        <w:sectPr w:rsidR="00C51E77" w:rsidSect="00855023">
          <w:headerReference w:type="default" r:id="rId23"/>
          <w:footerReference w:type="default" r:id="rId24"/>
          <w:headerReference w:type="first" r:id="rId25"/>
          <w:footerReference w:type="first" r:id="rId26"/>
          <w:pgSz w:w="11900" w:h="16840"/>
          <w:pgMar w:top="1440" w:right="1616" w:bottom="1440" w:left="1616" w:header="708" w:footer="708" w:gutter="0"/>
          <w:cols w:space="708"/>
          <w:titlePg/>
          <w:docGrid w:linePitch="360"/>
        </w:sectPr>
      </w:pPr>
    </w:p>
    <w:p w14:paraId="43740CA4" w14:textId="77777777" w:rsidR="00F123F9" w:rsidRDefault="00F123F9" w:rsidP="00F123F9">
      <w:pPr>
        <w:pStyle w:val="Heading1"/>
      </w:pPr>
      <w:bookmarkStart w:id="4" w:name="_Toc367893729"/>
      <w:bookmarkStart w:id="5" w:name="_Toc368050680"/>
      <w:r>
        <w:lastRenderedPageBreak/>
        <w:t>Pathways through the module</w:t>
      </w:r>
      <w:bookmarkEnd w:id="4"/>
      <w:bookmarkEnd w:id="5"/>
    </w:p>
    <w:p w14:paraId="56937E92" w14:textId="77777777" w:rsidR="00F123F9" w:rsidRDefault="00F123F9" w:rsidP="00F123F9">
      <w:r w:rsidRPr="00DC0BFA">
        <w:rPr>
          <w:noProof/>
          <w:lang w:eastAsia="en-GB"/>
        </w:rPr>
        <mc:AlternateContent>
          <mc:Choice Requires="wpg">
            <w:drawing>
              <wp:anchor distT="0" distB="0" distL="114300" distR="114300" simplePos="0" relativeHeight="251657216" behindDoc="0" locked="0" layoutInCell="1" allowOverlap="1" wp14:anchorId="363CC0B1" wp14:editId="53B91248">
                <wp:simplePos x="0" y="0"/>
                <wp:positionH relativeFrom="column">
                  <wp:posOffset>43891</wp:posOffset>
                </wp:positionH>
                <wp:positionV relativeFrom="paragraph">
                  <wp:posOffset>0</wp:posOffset>
                </wp:positionV>
                <wp:extent cx="4845042" cy="8216330"/>
                <wp:effectExtent l="0" t="0" r="0" b="0"/>
                <wp:wrapNone/>
                <wp:docPr id="242" name="Group 290"/>
                <wp:cNvGraphicFramePr/>
                <a:graphic xmlns:a="http://schemas.openxmlformats.org/drawingml/2006/main">
                  <a:graphicData uri="http://schemas.microsoft.com/office/word/2010/wordprocessingGroup">
                    <wpg:wgp>
                      <wpg:cNvGrpSpPr/>
                      <wpg:grpSpPr>
                        <a:xfrm>
                          <a:off x="0" y="0"/>
                          <a:ext cx="4845042" cy="8216330"/>
                          <a:chOff x="43890" y="0"/>
                          <a:chExt cx="4845042" cy="8216330"/>
                        </a:xfrm>
                      </wpg:grpSpPr>
                      <wps:wsp>
                        <wps:cNvPr id="243" name="Right Brace 243"/>
                        <wps:cNvSpPr/>
                        <wps:spPr>
                          <a:xfrm flipH="1">
                            <a:off x="1209699" y="5211851"/>
                            <a:ext cx="180000" cy="60671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44" name="Straight Arrow Connector 244"/>
                        <wps:cNvCnPr/>
                        <wps:spPr>
                          <a:xfrm>
                            <a:off x="3168777" y="5119296"/>
                            <a:ext cx="0" cy="9838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5" name="Straight Arrow Connector 245"/>
                        <wps:cNvCnPr/>
                        <wps:spPr>
                          <a:xfrm>
                            <a:off x="3168777" y="5469685"/>
                            <a:ext cx="0" cy="968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6" name="Straight Arrow Connector 246"/>
                        <wps:cNvCnPr/>
                        <wps:spPr>
                          <a:xfrm>
                            <a:off x="3168496" y="4633521"/>
                            <a:ext cx="281"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7" name="Straight Arrow Connector 247"/>
                        <wps:cNvCnPr/>
                        <wps:spPr>
                          <a:xfrm flipH="1">
                            <a:off x="3160590" y="5818565"/>
                            <a:ext cx="8187" cy="8739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8" name="Straight Arrow Connector 248"/>
                        <wps:cNvCnPr/>
                        <wps:spPr>
                          <a:xfrm flipH="1">
                            <a:off x="3154893" y="6157955"/>
                            <a:ext cx="5697" cy="916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9" name="Straight Arrow Connector 249"/>
                        <wps:cNvCnPr/>
                        <wps:spPr>
                          <a:xfrm>
                            <a:off x="3154893" y="6501608"/>
                            <a:ext cx="0" cy="9097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0" name="Straight Arrow Connector 250"/>
                        <wps:cNvCnPr/>
                        <wps:spPr>
                          <a:xfrm>
                            <a:off x="3154893" y="6844585"/>
                            <a:ext cx="0" cy="9434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1" name="Straight Arrow Connector 251"/>
                        <wps:cNvCnPr/>
                        <wps:spPr>
                          <a:xfrm>
                            <a:off x="3154893" y="7334928"/>
                            <a:ext cx="5411" cy="8894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2" name="Rectangle 252"/>
                        <wps:cNvSpPr/>
                        <wps:spPr>
                          <a:xfrm>
                            <a:off x="1451667" y="3741592"/>
                            <a:ext cx="3433784"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1AF632"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wps:txbx>
                        <wps:bodyPr wrap="square" rtlCol="0" anchor="ctr"/>
                      </wps:wsp>
                      <wps:wsp>
                        <wps:cNvPr id="253" name="Straight Arrow Connector 253"/>
                        <wps:cNvCnPr/>
                        <wps:spPr>
                          <a:xfrm>
                            <a:off x="3168777" y="1283522"/>
                            <a:ext cx="0" cy="8874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4" name="Straight Arrow Connector 254"/>
                        <wps:cNvCnPr/>
                        <wps:spPr>
                          <a:xfrm>
                            <a:off x="3164458" y="595853"/>
                            <a:ext cx="2385" cy="8963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Straight Arrow Connector 255"/>
                        <wps:cNvCnPr/>
                        <wps:spPr>
                          <a:xfrm>
                            <a:off x="3171922" y="2317687"/>
                            <a:ext cx="0" cy="9444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a:off x="3162524" y="1968717"/>
                            <a:ext cx="9398" cy="969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 name="Straight Arrow Connector 33"/>
                        <wps:cNvCnPr/>
                        <wps:spPr>
                          <a:xfrm flipH="1">
                            <a:off x="3162524" y="1624266"/>
                            <a:ext cx="6253" cy="92451"/>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 name="Straight Arrow Connector 34"/>
                        <wps:cNvCnPr/>
                        <wps:spPr>
                          <a:xfrm>
                            <a:off x="3166843" y="937488"/>
                            <a:ext cx="1934" cy="9403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 name="Straight Arrow Connector 35"/>
                        <wps:cNvCnPr/>
                        <wps:spPr>
                          <a:xfrm>
                            <a:off x="3160590" y="252000"/>
                            <a:ext cx="3868" cy="918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1" name="Straight Arrow Connector 41"/>
                        <wps:cNvCnPr/>
                        <wps:spPr>
                          <a:xfrm flipH="1">
                            <a:off x="3166843" y="2808135"/>
                            <a:ext cx="5079" cy="9809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3166843" y="3646295"/>
                            <a:ext cx="1716" cy="952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3" name="Straight Arrow Connector 43"/>
                        <wps:cNvCnPr/>
                        <wps:spPr>
                          <a:xfrm>
                            <a:off x="3166843" y="3302228"/>
                            <a:ext cx="0" cy="9206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4" name="Rectangle 44"/>
                        <wps:cNvSpPr/>
                        <wps:spPr>
                          <a:xfrm>
                            <a:off x="1451767" y="1031522"/>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D4928C"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wps:txbx>
                        <wps:bodyPr wrap="square" rtlCol="0" anchor="ctr"/>
                      </wps:wsp>
                      <wps:wsp>
                        <wps:cNvPr id="45" name="Rectangle 45"/>
                        <wps:cNvSpPr/>
                        <wps:spPr>
                          <a:xfrm>
                            <a:off x="1445514" y="0"/>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C6B149"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wps:txbx>
                        <wps:bodyPr wrap="square" rtlCol="0" anchor="ctr"/>
                      </wps:wsp>
                      <wps:wsp>
                        <wps:cNvPr id="46" name="Rectangle 46"/>
                        <wps:cNvSpPr/>
                        <wps:spPr>
                          <a:xfrm>
                            <a:off x="1449382" y="343853"/>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4C998F"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wps:txbx>
                        <wps:bodyPr wrap="square" rtlCol="0" anchor="ctr"/>
                      </wps:wsp>
                      <wps:wsp>
                        <wps:cNvPr id="47" name="Rectangle 47"/>
                        <wps:cNvSpPr/>
                        <wps:spPr>
                          <a:xfrm>
                            <a:off x="1451767" y="685488"/>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80B5F3"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wps:txbx>
                        <wps:bodyPr wrap="square" rtlCol="0" anchor="ctr"/>
                      </wps:wsp>
                      <wps:wsp>
                        <wps:cNvPr id="48" name="Rectangle 48"/>
                        <wps:cNvSpPr/>
                        <wps:spPr>
                          <a:xfrm>
                            <a:off x="1451767" y="1372266"/>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6D13C1"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wps:txbx>
                        <wps:bodyPr wrap="square" rtlCol="0" anchor="ctr"/>
                      </wps:wsp>
                      <wps:wsp>
                        <wps:cNvPr id="49" name="Rectangle 49"/>
                        <wps:cNvSpPr/>
                        <wps:spPr>
                          <a:xfrm>
                            <a:off x="1445514" y="171671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F2695B"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wps:txbx>
                        <wps:bodyPr wrap="square" rtlCol="0" anchor="ctr"/>
                      </wps:wsp>
                      <wps:wsp>
                        <wps:cNvPr id="50" name="Rectangle 50"/>
                        <wps:cNvSpPr/>
                        <wps:spPr>
                          <a:xfrm>
                            <a:off x="1454912" y="206568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CE4F41" w14:textId="77C176D6"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wps:txbx>
                        <wps:bodyPr wrap="square" rtlCol="0" anchor="ctr"/>
                      </wps:wsp>
                      <wps:wsp>
                        <wps:cNvPr id="4" name="Rectangle 51"/>
                        <wps:cNvSpPr/>
                        <wps:spPr>
                          <a:xfrm>
                            <a:off x="1454912" y="2412135"/>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F4054E" w14:textId="53F8F650" w:rsidR="00A03550" w:rsidRDefault="00A03550"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Supporting financial services beyond credit, compulsory savings and/or compulsory insurance</w:t>
                              </w:r>
                            </w:p>
                          </w:txbxContent>
                        </wps:txbx>
                        <wps:bodyPr wrap="square" rtlCol="0" anchor="ctr"/>
                      </wps:wsp>
                      <wps:wsp>
                        <wps:cNvPr id="52" name="Rectangle 52"/>
                        <wps:cNvSpPr/>
                        <wps:spPr>
                          <a:xfrm>
                            <a:off x="1451767" y="2906228"/>
                            <a:ext cx="3430152"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594AE" w14:textId="110E3D99"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Supporting the introduction of services tailored to the ‘poor’, ‘very poor’ and ‘low income’</w:t>
                              </w:r>
                            </w:p>
                          </w:txbxContent>
                        </wps:txbx>
                        <wps:bodyPr wrap="square" rtlCol="0" anchor="ctr"/>
                      </wps:wsp>
                      <wps:wsp>
                        <wps:cNvPr id="53" name="Rectangle 53"/>
                        <wps:cNvSpPr/>
                        <wps:spPr>
                          <a:xfrm>
                            <a:off x="1451767" y="3394295"/>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93B52E"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wps:txbx>
                        <wps:bodyPr wrap="square" rtlCol="0" anchor="ctr"/>
                      </wps:wsp>
                      <wps:wsp>
                        <wps:cNvPr id="54" name="Rectangle 54"/>
                        <wps:cNvSpPr/>
                        <wps:spPr>
                          <a:xfrm>
                            <a:off x="1451767" y="4237521"/>
                            <a:ext cx="343345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D7AC9A"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wps:txbx>
                        <wps:bodyPr wrap="square" rtlCol="0" anchor="ctr"/>
                      </wps:wsp>
                      <wps:wsp>
                        <wps:cNvPr id="55" name="Straight Arrow Connector 55"/>
                        <wps:cNvCnPr/>
                        <wps:spPr>
                          <a:xfrm flipH="1">
                            <a:off x="3168496" y="4137592"/>
                            <a:ext cx="63" cy="999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6" name="Rectangle 56"/>
                        <wps:cNvSpPr/>
                        <wps:spPr>
                          <a:xfrm>
                            <a:off x="1451767" y="4723296"/>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972BE4"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wps:txbx>
                        <wps:bodyPr wrap="square" rtlCol="0" anchor="ctr"/>
                      </wps:wsp>
                      <wps:wsp>
                        <wps:cNvPr id="57" name="Rectangle 57"/>
                        <wps:cNvSpPr/>
                        <wps:spPr>
                          <a:xfrm>
                            <a:off x="1451767" y="52176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7751C4"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wps:txbx>
                        <wps:bodyPr wrap="square" rtlCol="0" anchor="ctr"/>
                      </wps:wsp>
                      <wps:wsp>
                        <wps:cNvPr id="58" name="Rectangle 58"/>
                        <wps:cNvSpPr/>
                        <wps:spPr>
                          <a:xfrm>
                            <a:off x="1451767" y="556656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84125A"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wps:txbx>
                        <wps:bodyPr wrap="square" rtlCol="0" anchor="ctr"/>
                      </wps:wsp>
                      <wps:wsp>
                        <wps:cNvPr id="59" name="Rectangle 59"/>
                        <wps:cNvSpPr/>
                        <wps:spPr>
                          <a:xfrm>
                            <a:off x="1443580" y="590595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663BE2"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wps:txbx>
                        <wps:bodyPr wrap="square" rtlCol="0" anchor="ctr"/>
                      </wps:wsp>
                      <wps:wsp>
                        <wps:cNvPr id="60" name="Rectangle 60"/>
                        <wps:cNvSpPr/>
                        <wps:spPr>
                          <a:xfrm>
                            <a:off x="1437883" y="6249608"/>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AF476"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wps:txbx>
                        <wps:bodyPr wrap="square" rtlCol="0" anchor="ctr"/>
                      </wps:wsp>
                      <wps:wsp>
                        <wps:cNvPr id="61" name="Rectangle 61"/>
                        <wps:cNvSpPr/>
                        <wps:spPr>
                          <a:xfrm>
                            <a:off x="1437883" y="65925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57C8C2"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wps:txbx>
                        <wps:bodyPr wrap="square" rtlCol="0" anchor="ctr"/>
                      </wps:wsp>
                      <wps:wsp>
                        <wps:cNvPr id="62" name="Rectangle 62"/>
                        <wps:cNvSpPr/>
                        <wps:spPr>
                          <a:xfrm>
                            <a:off x="1437883" y="6938928"/>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AB2CC8"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wps:txbx>
                        <wps:bodyPr wrap="square" rtlCol="0" anchor="ctr"/>
                      </wps:wsp>
                      <wps:wsp>
                        <wps:cNvPr id="63" name="Rectangle 63"/>
                        <wps:cNvSpPr/>
                        <wps:spPr>
                          <a:xfrm>
                            <a:off x="1443294" y="7423874"/>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08F915"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wps:txbx>
                        <wps:bodyPr wrap="square" rtlCol="0" anchor="ctr"/>
                      </wps:wsp>
                      <wps:wsp>
                        <wps:cNvPr id="256" name="TextBox 146"/>
                        <wps:cNvSpPr txBox="1"/>
                        <wps:spPr>
                          <a:xfrm>
                            <a:off x="59375" y="1712954"/>
                            <a:ext cx="1221827" cy="105926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AB73D03"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7" name="TextBox 146"/>
                        <wps:cNvSpPr txBox="1"/>
                        <wps:spPr>
                          <a:xfrm>
                            <a:off x="43890" y="3950208"/>
                            <a:ext cx="1221827" cy="91024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5C221CE"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8" name="Right Brace 258"/>
                        <wps:cNvSpPr/>
                        <wps:spPr>
                          <a:xfrm flipH="1">
                            <a:off x="1191409" y="1716717"/>
                            <a:ext cx="179586" cy="1091419"/>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0" name="Right Brace 260"/>
                        <wps:cNvSpPr/>
                        <wps:spPr>
                          <a:xfrm flipH="1">
                            <a:off x="1217255" y="3741593"/>
                            <a:ext cx="179586" cy="137770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1" name="TextBox 146"/>
                        <wps:cNvSpPr txBox="1"/>
                        <wps:spPr>
                          <a:xfrm>
                            <a:off x="59374" y="5034754"/>
                            <a:ext cx="1221827" cy="76200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ABB0304"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wps:txbx>
                        <wps:bodyPr wrap="square" rtlCol="0" anchor="ctr">
                          <a:noAutofit/>
                        </wps:bodyPr>
                      </wps:wsp>
                      <wps:wsp>
                        <wps:cNvPr id="262" name="Right Brace 262"/>
                        <wps:cNvSpPr/>
                        <wps:spPr>
                          <a:xfrm flipH="1">
                            <a:off x="1215796" y="5911366"/>
                            <a:ext cx="179586"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3" name="TextBox 146"/>
                        <wps:cNvSpPr txBox="1"/>
                        <wps:spPr>
                          <a:xfrm>
                            <a:off x="59373" y="5734538"/>
                            <a:ext cx="1221828" cy="80525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67D7E5F"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s:wsp>
                        <wps:cNvPr id="264" name="TextBox 146"/>
                        <wps:cNvSpPr txBox="1"/>
                        <wps:spPr>
                          <a:xfrm>
                            <a:off x="1445515" y="7819201"/>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C74674E" w14:textId="4F7BD290" w:rsidR="00A03550" w:rsidRDefault="00A03550" w:rsidP="00F123F9">
                              <w:pPr>
                                <w:pStyle w:val="NormalWeb"/>
                                <w:spacing w:before="0" w:beforeAutospacing="0" w:after="0" w:afterAutospacing="0"/>
                                <w:jc w:val="center"/>
                              </w:pPr>
                              <w:r>
                                <w:rPr>
                                  <w:rFonts w:ascii="Arial" w:eastAsia="Times New Roman" w:hAnsi="Arial" w:cs="Arial"/>
                                  <w:color w:val="0070C0"/>
                                  <w:kern w:val="24"/>
                                </w:rPr>
                                <w:t>Indicators 21–34 continue on the next page</w:t>
                              </w:r>
                            </w:p>
                          </w:txbxContent>
                        </wps:txbx>
                        <wps:bodyPr wrap="square" rtlCol="0" anchor="ctr">
                          <a:noAutofit/>
                        </wps:bodyPr>
                      </wps:wsp>
                    </wpg:wgp>
                  </a:graphicData>
                </a:graphic>
                <wp14:sizeRelH relativeFrom="margin">
                  <wp14:pctWidth>0</wp14:pctWidth>
                </wp14:sizeRelH>
              </wp:anchor>
            </w:drawing>
          </mc:Choice>
          <mc:Fallback>
            <w:pict>
              <v:group w14:anchorId="363CC0B1" id="Group 290" o:spid="_x0000_s1026" style="position:absolute;margin-left:3.45pt;margin-top:0;width:381.5pt;height:646.95pt;z-index:251657216;mso-width-relative:margin" coordorigin="438" coordsize="48450,82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43" o:spid="_x0000_s1027" type="#_x0000_t88" style="position:absolute;left:12096;top:52118;width:1800;height:606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" adj="534" strokecolor="#4579b8 [3044]"/>
                <v:shapetype id="_x0000_t32" coordsize="21600,21600" o:spt="32" o:oned="t" path="m,l21600,21600e" filled="f">
                  <v:path arrowok="t" fillok="f" o:connecttype="none"/>
                  <o:lock v:ext="edit" shapetype="t"/>
                </v:shapetype>
                <v:shape id="Straight Arrow Connector 244" o:spid="_x0000_s1028" type="#_x0000_t32" style="position:absolute;left:31687;top:51192;width:0;height:9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" strokecolor="#4579b8 [3044]">
                  <v:stroke endarrow="block" endarrowlength="short"/>
                </v:shape>
                <v:shape id="Straight Arrow Connector 245" o:spid="_x0000_s1029" type="#_x0000_t32" style="position:absolute;left:31687;top:54696;width:0;height:9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" strokecolor="#4579b8 [3044]">
                  <v:stroke endarrow="block" endarrowlength="short"/>
                </v:shape>
                <v:shape id="Straight Arrow Connector 246" o:spid="_x0000_s1030" type="#_x0000_t32" style="position:absolute;left:31684;top:46335;width:3;height:8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" strokecolor="#4579b8 [3044]">
                  <v:stroke endarrow="block" endarrowlength="short"/>
                </v:shape>
                <v:shape id="Straight Arrow Connector 247" o:spid="_x0000_s1031" type="#_x0000_t32" style="position:absolute;left:31605;top:58185;width:82;height:87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" strokecolor="#4579b8 [3044]">
                  <v:stroke endarrow="block" endarrowlength="short"/>
                </v:shape>
                <v:shape id="Straight Arrow Connector 248" o:spid="_x0000_s1032" type="#_x0000_t32" style="position:absolute;left:31548;top:61579;width:57;height:9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" strokecolor="#4579b8 [3044]">
                  <v:stroke endarrow="block" endarrowlength="short"/>
                </v:shape>
                <v:shape id="Straight Arrow Connector 249" o:spid="_x0000_s1033" type="#_x0000_t32" style="position:absolute;left:31548;top:65016;width:0;height:9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" strokecolor="#4579b8 [3044]">
                  <v:stroke endarrow="block" endarrowlength="short"/>
                </v:shape>
                <v:shape id="Straight Arrow Connector 250" o:spid="_x0000_s1034" type="#_x0000_t32" style="position:absolute;left:31548;top:68445;width:0;height:9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" strokecolor="#4579b8 [3044]">
                  <v:stroke endarrow="block" endarrowlength="short"/>
                </v:shape>
                <v:shape id="Straight Arrow Connector 251" o:spid="_x0000_s1035" type="#_x0000_t32" style="position:absolute;left:31548;top:73349;width:55;height:8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" strokecolor="#4579b8 [3044]">
                  <v:stroke endarrow="block" endarrowlength="short"/>
                </v:shape>
                <v:rect id="Rectangle 252" o:spid="_x0000_s1036" style="position:absolute;left:14516;top:37415;width:3433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" fillcolor="#0070c0" stroked="f" strokeweight="2pt">
                  <v:textbox>
                    <w:txbxContent>
                      <w:p w14:paraId="051AF632"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v:textbox>
                </v:rect>
                <v:shape id="Straight Arrow Connector 253" o:spid="_x0000_s1037" type="#_x0000_t32" style="position:absolute;left:31687;top:12835;width:0;height:8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" strokecolor="#4579b8 [3044]">
                  <v:stroke endarrow="block" endarrowlength="short"/>
                </v:shape>
                <v:shape id="Straight Arrow Connector 254" o:spid="_x0000_s1038" type="#_x0000_t32" style="position:absolute;left:31644;top:5958;width:24;height:89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" strokecolor="#4579b8 [3044]">
                  <v:stroke endarrow="block" endarrowlength="short"/>
                </v:shape>
                <v:shape id="Straight Arrow Connector 255" o:spid="_x0000_s1039" type="#_x0000_t32" style="position:absolute;left:31719;top:23176;width:0;height:9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" strokecolor="#4579b8 [3044]">
                  <v:stroke endarrow="block" endarrowlength="short"/>
                </v:shape>
                <v:shape id="Straight Arrow Connector 32" o:spid="_x0000_s1040" type="#_x0000_t32" style="position:absolute;left:31625;top:19687;width:94;height:9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" strokecolor="#4579b8 [3044]">
                  <v:stroke endarrow="block" endarrowlength="short"/>
                </v:shape>
                <v:shape id="Straight Arrow Connector 33" o:spid="_x0000_s1041" type="#_x0000_t32" style="position:absolute;left:31625;top:16242;width:62;height:9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" strokecolor="#4579b8 [3044]">
                  <v:stroke endarrow="block" endarrowlength="short"/>
                </v:shape>
                <v:shape id="Straight Arrow Connector 34" o:spid="_x0000_s1042" type="#_x0000_t32" style="position:absolute;left:31668;top:9374;width:19;height:9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" strokecolor="#4579b8 [3044]">
                  <v:stroke endarrow="block" endarrowlength="short"/>
                </v:shape>
                <v:shape id="Straight Arrow Connector 35" o:spid="_x0000_s1043" type="#_x0000_t32" style="position:absolute;left:31605;top:2520;width:39;height:9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" strokecolor="#4579b8 [3044]">
                  <v:stroke endarrow="block" endarrowlength="short"/>
                </v:shape>
                <v:shape id="Straight Arrow Connector 41" o:spid="_x0000_s1044" type="#_x0000_t32" style="position:absolute;left:31668;top:28081;width:51;height:9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" strokecolor="#4579b8 [3044]">
                  <v:stroke endarrow="block" endarrowlength="short"/>
                </v:shape>
                <v:shape id="Straight Arrow Connector 42" o:spid="_x0000_s1045" type="#_x0000_t32" style="position:absolute;left:31668;top:36462;width:17;height:9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" strokecolor="#4579b8 [3044]">
                  <v:stroke endarrow="block" endarrowlength="short"/>
                </v:shape>
                <v:shape id="Straight Arrow Connector 43" o:spid="_x0000_s1046" type="#_x0000_t32" style="position:absolute;left:31668;top:33022;width:0;height: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" strokecolor="#4579b8 [3044]">
                  <v:stroke endarrow="block" endarrowlength="short"/>
                </v:shape>
                <v:rect id="Rectangle 44" o:spid="_x0000_s1047" style="position:absolute;left:14517;top:10315;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" fillcolor="#0070c0" stroked="f" strokeweight="2pt">
                  <v:textbox>
                    <w:txbxContent>
                      <w:p w14:paraId="45D4928C"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v:textbox>
                </v:rect>
                <v:rect id="Rectangle 45" o:spid="_x0000_s1048" style="position:absolute;left:14455;width:3430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" fillcolor="#a5a5a5 [2092]" stroked="f" strokeweight="2pt">
                  <v:textbox>
                    <w:txbxContent>
                      <w:p w14:paraId="78C6B149"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v:textbox>
                </v:rect>
                <v:rect id="Rectangle 46" o:spid="_x0000_s1049" style="position:absolute;left:14493;top:3438;width:343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" fillcolor="#a5a5a5 [2092]" stroked="f" strokeweight="2pt">
                  <v:textbox>
                    <w:txbxContent>
                      <w:p w14:paraId="7B4C998F"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v:textbox>
                </v:rect>
                <v:rect id="Rectangle 47" o:spid="_x0000_s1050" style="position:absolute;left:14517;top:6854;width:343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" fillcolor="#a5a5a5 [2092]" stroked="f" strokeweight="2pt">
                  <v:textbox>
                    <w:txbxContent>
                      <w:p w14:paraId="5980B5F3"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v:textbox>
                </v:rect>
                <v:rect id="Rectangle 48" o:spid="_x0000_s1051" style="position:absolute;left:14517;top:13722;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" fillcolor="#0070c0" stroked="f" strokeweight="2pt">
                  <v:textbox>
                    <w:txbxContent>
                      <w:p w14:paraId="0D6D13C1"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v:textbox>
                </v:rect>
                <v:rect id="Rectangle 49" o:spid="_x0000_s1052" style="position:absolute;left:14455;top:17167;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" fillcolor="#0070c0" stroked="f" strokeweight="2pt">
                  <v:textbox>
                    <w:txbxContent>
                      <w:p w14:paraId="2CF2695B"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v:textbox>
                </v:rect>
                <v:rect id="Rectangle 50" o:spid="_x0000_s1053" style="position:absolute;left:14549;top:20656;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" fillcolor="#0070c0" stroked="f" strokeweight="2pt">
                  <v:textbox>
                    <w:txbxContent>
                      <w:p w14:paraId="01CE4F41" w14:textId="77C176D6"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v:textbox>
                </v:rect>
                <v:rect id="Rectangle 51" o:spid="_x0000_s1054" style="position:absolute;left:14549;top:24121;width:3434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" fillcolor="#0070c0" stroked="f" strokeweight="2pt">
                  <v:textbox>
                    <w:txbxContent>
                      <w:p w14:paraId="65F4054E" w14:textId="53F8F650" w:rsidR="00A03550" w:rsidRDefault="00A03550"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Supporting financial services beyond credit, compulsory savings and/or compulsory insurance</w:t>
                        </w:r>
                      </w:p>
                    </w:txbxContent>
                  </v:textbox>
                </v:rect>
                <v:rect id="Rectangle 52" o:spid="_x0000_s1055" style="position:absolute;left:14517;top:29062;width:3430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" fillcolor="#a5a5a5 [2092]" stroked="f" strokeweight="2pt">
                  <v:textbox>
                    <w:txbxContent>
                      <w:p w14:paraId="11C594AE" w14:textId="110E3D99"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Supporting the introduction of services tailored to the ‘poor’, ‘very poor’ and ‘low income’</w:t>
                        </w:r>
                      </w:p>
                    </w:txbxContent>
                  </v:textbox>
                </v:rect>
                <v:rect id="Rectangle 53" o:spid="_x0000_s1056" style="position:absolute;left:14517;top:33942;width:343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" fillcolor="#a5a5a5 [2092]" stroked="f" strokeweight="2pt">
                  <v:textbox>
                    <w:txbxContent>
                      <w:p w14:paraId="7F93B52E"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v:textbox>
                </v:rect>
                <v:rect id="Rectangle 54" o:spid="_x0000_s1057" style="position:absolute;left:14517;top:42375;width:34335;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" fillcolor="#a5a5a5 [2092]" stroked="f" strokeweight="2pt">
                  <v:textbox>
                    <w:txbxContent>
                      <w:p w14:paraId="1BD7AC9A"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v:textbox>
                </v:rect>
                <v:shape id="Straight Arrow Connector 55" o:spid="_x0000_s1058" type="#_x0000_t32" style="position:absolute;left:31684;top:41375;width:1;height:10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" strokecolor="#4579b8 [3044]">
                  <v:stroke endarrow="block" endarrowlength="short"/>
                </v:shape>
                <v:rect id="Rectangle 56" o:spid="_x0000_s1059" style="position:absolute;left:14517;top:47232;width:3434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" fillcolor="#0070c0" stroked="f" strokeweight="2pt">
                  <v:textbox>
                    <w:txbxContent>
                      <w:p w14:paraId="7B972BE4"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v:textbox>
                </v:rect>
                <v:rect id="Rectangle 57" o:spid="_x0000_s1060" style="position:absolute;left:14517;top:52176;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" fillcolor="#0070c0" stroked="f" strokeweight="2pt">
                  <v:textbox>
                    <w:txbxContent>
                      <w:p w14:paraId="0C7751C4"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v:textbox>
                </v:rect>
                <v:rect id="Rectangle 58" o:spid="_x0000_s1061" style="position:absolute;left:14517;top:55665;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" fillcolor="#0070c0" stroked="f" strokeweight="2pt">
                  <v:textbox>
                    <w:txbxContent>
                      <w:p w14:paraId="1C84125A"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v:textbox>
                </v:rect>
                <v:rect id="Rectangle 59" o:spid="_x0000_s1062" style="position:absolute;left:14435;top:59059;width:3434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" fillcolor="#0070c0" stroked="f" strokeweight="2pt">
                  <v:textbox>
                    <w:txbxContent>
                      <w:p w14:paraId="14663BE2"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v:textbox>
                </v:rect>
                <v:rect id="Rectangle 60" o:spid="_x0000_s1063" style="position:absolute;left:14378;top:62496;width:3434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" fillcolor="#0070c0" stroked="f" strokeweight="2pt">
                  <v:textbox>
                    <w:txbxContent>
                      <w:p w14:paraId="11CAF476"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v:textbox>
                </v:rect>
                <v:rect id="Rectangle 61" o:spid="_x0000_s1064" style="position:absolute;left:14378;top:65925;width:3434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" fillcolor="#0070c0" stroked="f" strokeweight="2pt">
                  <v:textbox>
                    <w:txbxContent>
                      <w:p w14:paraId="6957C8C2"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v:textbox>
                </v:rect>
                <v:rect id="Rectangle 62" o:spid="_x0000_s1065" style="position:absolute;left:14378;top:69389;width:3434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" fillcolor="#0070c0" stroked="f" strokeweight="2pt">
                  <v:textbox>
                    <w:txbxContent>
                      <w:p w14:paraId="7FAB2CC8"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v:textbox>
                </v:rect>
                <v:rect id="Rectangle 63" o:spid="_x0000_s1066" style="position:absolute;left:14432;top:74238;width:3434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" fillcolor="#0070c0" stroked="f" strokeweight="2pt">
                  <v:textbox>
                    <w:txbxContent>
                      <w:p w14:paraId="0908F915"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v:textbox>
                </v:rect>
                <v:shapetype id="_x0000_t202" coordsize="21600,21600" o:spt="202" path="m,l,21600r21600,l21600,xe">
                  <v:stroke joinstyle="miter"/>
                  <v:path gradientshapeok="t" o:connecttype="rect"/>
                </v:shapetype>
                <v:shape id="TextBox 146" o:spid="_x0000_s1067" type="#_x0000_t202" style="position:absolute;left:593;top:17129;width:12219;height:105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" filled="f" stroked="f" strokeweight="2pt">
                  <v:textbox>
                    <w:txbxContent>
                      <w:p w14:paraId="2AB73D03"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TextBox 146" o:spid="_x0000_s1068" type="#_x0000_t202" style="position:absolute;left:438;top:39502;width:12219;height:9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" filled="f" stroked="f" strokeweight="2pt">
                  <v:textbox>
                    <w:txbxContent>
                      <w:p w14:paraId="05C221CE"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Right Brace 258" o:spid="_x0000_s1069" type="#_x0000_t88" style="position:absolute;left:11914;top:17167;width:1795;height:1091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" adj="296" strokecolor="#4579b8 [3044]"/>
                <v:shape id="Right Brace 260" o:spid="_x0000_s1070" type="#_x0000_t88" style="position:absolute;left:12172;top:37415;width:1796;height:1377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" adj="235" strokecolor="#4579b8 [3044]"/>
                <v:shape id="TextBox 146" o:spid="_x0000_s1071" type="#_x0000_t202" style="position:absolute;left:593;top:50347;width:12219;height:7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" filled="f" stroked="f" strokeweight="2pt">
                  <v:textbox>
                    <w:txbxContent>
                      <w:p w14:paraId="4ABB0304"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v:textbox>
                </v:shape>
                <v:shape id="Right Brace 262" o:spid="_x0000_s1072" type="#_x0000_t88" style="position:absolute;left:12157;top:59113;width:1796;height:252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" adj="1283" strokecolor="#4579b8 [3044]"/>
                <v:shape id="TextBox 146" o:spid="_x0000_s1073" type="#_x0000_t202" style="position:absolute;left:593;top:57345;width:12219;height:80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" filled="f" stroked="f" strokeweight="2pt">
                  <v:textbox>
                    <w:txbxContent>
                      <w:p w14:paraId="667D7E5F"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shape id="TextBox 146" o:spid="_x0000_s1074" type="#_x0000_t202" style="position:absolute;left:14455;top:78192;width:34264;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" filled="f" stroked="f" strokeweight="2pt">
                  <v:textbox>
                    <w:txbxContent>
                      <w:p w14:paraId="2C74674E" w14:textId="4F7BD290" w:rsidR="00A03550" w:rsidRDefault="00A03550" w:rsidP="00F123F9">
                        <w:pPr>
                          <w:pStyle w:val="NormalWeb"/>
                          <w:spacing w:before="0" w:beforeAutospacing="0" w:after="0" w:afterAutospacing="0"/>
                          <w:jc w:val="center"/>
                        </w:pPr>
                        <w:r>
                          <w:rPr>
                            <w:rFonts w:ascii="Arial" w:eastAsia="Times New Roman" w:hAnsi="Arial" w:cs="Arial"/>
                            <w:color w:val="0070C0"/>
                            <w:kern w:val="24"/>
                          </w:rPr>
                          <w:t>Indicators 21–34 continue on the next page</w:t>
                        </w:r>
                      </w:p>
                    </w:txbxContent>
                  </v:textbox>
                </v:shape>
              </v:group>
            </w:pict>
          </mc:Fallback>
        </mc:AlternateContent>
      </w:r>
    </w:p>
    <w:p w14:paraId="7B6801E8" w14:textId="77777777" w:rsidR="00F123F9" w:rsidRDefault="00F123F9" w:rsidP="00F123F9"/>
    <w:p w14:paraId="56CA3CAA" w14:textId="77777777" w:rsidR="00F123F9" w:rsidRDefault="00F123F9" w:rsidP="00F123F9">
      <w:r>
        <w:br w:type="page"/>
      </w:r>
    </w:p>
    <w:p w14:paraId="3A6B138F" w14:textId="77777777" w:rsidR="00F123F9" w:rsidRDefault="00F123F9" w:rsidP="00F123F9">
      <w:r w:rsidRPr="00C51040">
        <w:rPr>
          <w:noProof/>
          <w:lang w:eastAsia="en-GB"/>
        </w:rPr>
        <w:lastRenderedPageBreak/>
        <mc:AlternateContent>
          <mc:Choice Requires="wpg">
            <w:drawing>
              <wp:anchor distT="0" distB="0" distL="114300" distR="114300" simplePos="0" relativeHeight="251654144" behindDoc="0" locked="0" layoutInCell="1" allowOverlap="1" wp14:anchorId="7DFF25AD" wp14:editId="40554FAA">
                <wp:simplePos x="0" y="0"/>
                <wp:positionH relativeFrom="column">
                  <wp:posOffset>0</wp:posOffset>
                </wp:positionH>
                <wp:positionV relativeFrom="paragraph">
                  <wp:posOffset>0</wp:posOffset>
                </wp:positionV>
                <wp:extent cx="4881835" cy="7289439"/>
                <wp:effectExtent l="0" t="0" r="0" b="6985"/>
                <wp:wrapNone/>
                <wp:docPr id="316" name="Group 3"/>
                <wp:cNvGraphicFramePr/>
                <a:graphic xmlns:a="http://schemas.openxmlformats.org/drawingml/2006/main">
                  <a:graphicData uri="http://schemas.microsoft.com/office/word/2010/wordprocessingGroup">
                    <wpg:wgp>
                      <wpg:cNvGrpSpPr/>
                      <wpg:grpSpPr>
                        <a:xfrm>
                          <a:off x="0" y="0"/>
                          <a:ext cx="4881835" cy="7289439"/>
                          <a:chOff x="0" y="0"/>
                          <a:chExt cx="4881835" cy="7289439"/>
                        </a:xfrm>
                      </wpg:grpSpPr>
                      <wpg:grpSp>
                        <wpg:cNvPr id="317" name="Group 317"/>
                        <wpg:cNvGrpSpPr/>
                        <wpg:grpSpPr>
                          <a:xfrm>
                            <a:off x="253918" y="0"/>
                            <a:ext cx="4627917" cy="7289439"/>
                            <a:chOff x="253918" y="0"/>
                            <a:chExt cx="4627917" cy="7289439"/>
                          </a:xfrm>
                        </wpg:grpSpPr>
                        <wpg:grpSp>
                          <wpg:cNvPr id="318" name="Group 318"/>
                          <wpg:cNvGrpSpPr/>
                          <wpg:grpSpPr>
                            <a:xfrm>
                              <a:off x="253918" y="372900"/>
                              <a:ext cx="4627917" cy="6583110"/>
                              <a:chOff x="253918" y="372900"/>
                              <a:chExt cx="4627917" cy="6583110"/>
                            </a:xfrm>
                          </wpg:grpSpPr>
                          <wps:wsp>
                            <wps:cNvPr id="319" name="Rectangle 319"/>
                            <wps:cNvSpPr/>
                            <wps:spPr>
                              <a:xfrm>
                                <a:off x="1443787" y="372900"/>
                                <a:ext cx="343711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DC418F"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wps:txbx>
                            <wps:bodyPr wrap="square" rtlCol="0" anchor="ctr"/>
                          </wps:wsp>
                          <wps:wsp>
                            <wps:cNvPr id="320" name="Rectangle 320"/>
                            <wps:cNvSpPr/>
                            <wps:spPr>
                              <a:xfrm>
                                <a:off x="1443787" y="86700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58D463" w14:textId="5C49C9FC" w:rsidR="00A03550" w:rsidRDefault="00A03550"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in which board seats are held</w:t>
                                  </w:r>
                                </w:p>
                              </w:txbxContent>
                            </wps:txbx>
                            <wps:bodyPr wrap="square" rtlCol="0" anchor="ctr"/>
                          </wps:wsp>
                          <wps:wsp>
                            <wps:cNvPr id="321" name="Rectangle 321"/>
                            <wps:cNvSpPr/>
                            <wps:spPr>
                              <a:xfrm>
                                <a:off x="1443787" y="1364197"/>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198F87"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wps:txbx>
                            <wps:bodyPr wrap="square" rtlCol="0" anchor="ctr"/>
                          </wps:wsp>
                          <wps:wsp>
                            <wps:cNvPr id="322" name="Rectangle 322"/>
                            <wps:cNvSpPr/>
                            <wps:spPr>
                              <a:xfrm>
                                <a:off x="1443787" y="1862750"/>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4932EA"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wps:txbx>
                            <wps:bodyPr wrap="square" rtlCol="0" anchor="ctr"/>
                          </wps:wsp>
                          <wps:wsp>
                            <wps:cNvPr id="323" name="Rectangle 323"/>
                            <wps:cNvSpPr/>
                            <wps:spPr>
                              <a:xfrm>
                                <a:off x="1444072" y="2209116"/>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D83241"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wps:txbx>
                            <wps:bodyPr wrap="square" rtlCol="0" anchor="ctr"/>
                          </wps:wsp>
                          <wps:wsp>
                            <wps:cNvPr id="324" name="Rectangle 324"/>
                            <wps:cNvSpPr/>
                            <wps:spPr>
                              <a:xfrm>
                                <a:off x="1443787" y="269632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9410A9"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wps:txbx>
                            <wps:bodyPr wrap="square" rtlCol="0" anchor="ctr"/>
                          </wps:wsp>
                          <wps:wsp>
                            <wps:cNvPr id="325" name="Rectangle 325"/>
                            <wps:cNvSpPr/>
                            <wps:spPr>
                              <a:xfrm>
                                <a:off x="1444152" y="318325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6A3691"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wps:txbx>
                            <wps:bodyPr wrap="square" rtlCol="0" anchor="ctr"/>
                          </wps:wsp>
                          <wps:wsp>
                            <wps:cNvPr id="326" name="Rectangle 326"/>
                            <wps:cNvSpPr/>
                            <wps:spPr>
                              <a:xfrm>
                                <a:off x="1434140" y="3680452"/>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331818" w14:textId="15D6A310"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decision-making and portfolio management</w:t>
                                  </w:r>
                                </w:p>
                              </w:txbxContent>
                            </wps:txbx>
                            <wps:bodyPr wrap="square" rtlCol="0" anchor="ctr"/>
                          </wps:wsp>
                          <wps:wsp>
                            <wps:cNvPr id="327" name="Rectangle 327"/>
                            <wps:cNvSpPr/>
                            <wps:spPr>
                              <a:xfrm>
                                <a:off x="1434140" y="4176818"/>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174B9F"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wps:txbx>
                            <wps:bodyPr wrap="square" rtlCol="0" anchor="ctr"/>
                          </wps:wsp>
                          <wps:wsp>
                            <wps:cNvPr id="328" name="Rectangle 328"/>
                            <wps:cNvSpPr/>
                            <wps:spPr>
                              <a:xfrm>
                                <a:off x="1443787" y="4678433"/>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41FC9B"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wps:txbx>
                            <wps:bodyPr wrap="square" rtlCol="0" anchor="ctr"/>
                          </wps:wsp>
                          <wps:wsp>
                            <wps:cNvPr id="329" name="Rectangle 329"/>
                            <wps:cNvSpPr/>
                            <wps:spPr>
                              <a:xfrm>
                                <a:off x="1444721" y="5174799"/>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E7BE23"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wps:txbx>
                            <wps:bodyPr wrap="square" rtlCol="0" anchor="ctr"/>
                          </wps:wsp>
                          <wps:wsp>
                            <wps:cNvPr id="330" name="Rectangle 330"/>
                            <wps:cNvSpPr/>
                            <wps:spPr>
                              <a:xfrm>
                                <a:off x="1443787" y="5529146"/>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D34427"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wps:txbx>
                            <wps:bodyPr wrap="square" rtlCol="0" anchor="ctr"/>
                          </wps:wsp>
                          <wps:wsp>
                            <wps:cNvPr id="331" name="Rectangle 331"/>
                            <wps:cNvSpPr/>
                            <wps:spPr>
                              <a:xfrm>
                                <a:off x="1443787" y="6008995"/>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440ECE"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wps:txbx>
                            <wps:bodyPr wrap="square" rtlCol="0" anchor="ctr"/>
                          </wps:wsp>
                          <wps:wsp>
                            <wps:cNvPr id="332" name="Rectangle 332"/>
                            <wps:cNvSpPr/>
                            <wps:spPr>
                              <a:xfrm>
                                <a:off x="1443787" y="656001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A37522" w14:textId="663A6079"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that contribute to the development of industry benchmarks</w:t>
                                  </w:r>
                                </w:p>
                              </w:txbxContent>
                            </wps:txbx>
                            <wps:bodyPr wrap="square" rtlCol="0" anchor="ctr"/>
                          </wps:wsp>
                          <wps:wsp>
                            <wps:cNvPr id="333" name="Straight Arrow Connector 333"/>
                            <wps:cNvCnPr/>
                            <wps:spPr>
                              <a:xfrm flipH="1">
                                <a:off x="3162344" y="768900"/>
                                <a:ext cx="1" cy="9810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4" name="Straight Arrow Connector 334"/>
                            <wps:cNvCnPr/>
                            <wps:spPr>
                              <a:xfrm flipH="1">
                                <a:off x="3162344" y="1760197"/>
                                <a:ext cx="285" cy="1025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5" name="Straight Arrow Connector 335"/>
                            <wps:cNvCnPr/>
                            <wps:spPr>
                              <a:xfrm>
                                <a:off x="3162344" y="1263000"/>
                                <a:ext cx="285"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6" name="Straight Arrow Connector 336"/>
                            <wps:cNvCnPr/>
                            <wps:spPr>
                              <a:xfrm>
                                <a:off x="3162344" y="2114750"/>
                                <a:ext cx="285" cy="94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7" name="Straight Arrow Connector 337"/>
                            <wps:cNvCnPr/>
                            <wps:spPr>
                              <a:xfrm>
                                <a:off x="3162629" y="2605116"/>
                                <a:ext cx="0" cy="9120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8" name="Straight Arrow Connector 338"/>
                            <wps:cNvCnPr/>
                            <wps:spPr>
                              <a:xfrm>
                                <a:off x="3162629" y="3092325"/>
                                <a:ext cx="365" cy="909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9" name="Straight Arrow Connector 339"/>
                            <wps:cNvCnPr/>
                            <wps:spPr>
                              <a:xfrm flipH="1">
                                <a:off x="3152982" y="3579255"/>
                                <a:ext cx="10012"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0" name="Straight Arrow Connector 340"/>
                            <wps:cNvCnPr/>
                            <wps:spPr>
                              <a:xfrm flipH="1">
                                <a:off x="3152697" y="4076452"/>
                                <a:ext cx="285"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1" name="Straight Arrow Connector 341"/>
                            <wps:cNvCnPr/>
                            <wps:spPr>
                              <a:xfrm>
                                <a:off x="3152697" y="4572818"/>
                                <a:ext cx="9647" cy="1056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2" name="Straight Arrow Connector 342"/>
                            <wps:cNvCnPr/>
                            <wps:spPr>
                              <a:xfrm>
                                <a:off x="3162344" y="5074433"/>
                                <a:ext cx="934"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3" name="Straight Arrow Connector 343"/>
                            <wps:cNvCnPr/>
                            <wps:spPr>
                              <a:xfrm flipH="1">
                                <a:off x="3162629" y="5426799"/>
                                <a:ext cx="649" cy="10234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4" name="Straight Arrow Connector 344"/>
                            <wps:cNvCnPr/>
                            <wps:spPr>
                              <a:xfrm flipH="1">
                                <a:off x="3162344" y="5925146"/>
                                <a:ext cx="285" cy="8384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5" name="Straight Arrow Connector 345"/>
                            <wps:cNvCnPr/>
                            <wps:spPr>
                              <a:xfrm>
                                <a:off x="3162344" y="6404995"/>
                                <a:ext cx="0" cy="1550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6" name="TextBox 146"/>
                            <wps:cNvSpPr txBox="1"/>
                            <wps:spPr>
                              <a:xfrm>
                                <a:off x="253918" y="4076452"/>
                                <a:ext cx="925017" cy="8954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79B1B60"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wps:txbx>
                            <wps:bodyPr wrap="square" rtlCol="0" anchor="ctr">
                              <a:noAutofit/>
                            </wps:bodyPr>
                          </wps:wsp>
                          <wps:wsp>
                            <wps:cNvPr id="347" name="Right Brace 347"/>
                            <wps:cNvSpPr/>
                            <wps:spPr>
                              <a:xfrm flipH="1">
                                <a:off x="1221828" y="3680452"/>
                                <a:ext cx="180000" cy="16971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348" name="Rectangle 348"/>
                          <wps:cNvSpPr/>
                          <wps:spPr>
                            <a:xfrm>
                              <a:off x="1443835" y="7037439"/>
                              <a:ext cx="3438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4CF735"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wps:txbx>
                          <wps:bodyPr wrap="square" rtlCol="0" anchor="ctr"/>
                        </wps:wsp>
                        <wps:wsp>
                          <wps:cNvPr id="349" name="Straight Arrow Connector 349"/>
                          <wps:cNvCnPr/>
                          <wps:spPr>
                            <a:xfrm>
                              <a:off x="3162344" y="6956010"/>
                              <a:ext cx="491" cy="814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0" name="TextBox 146"/>
                          <wps:cNvSpPr txBox="1"/>
                          <wps:spPr>
                            <a:xfrm>
                              <a:off x="1440642" y="0"/>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AB4E647" w14:textId="77777777" w:rsidR="00A03550" w:rsidRDefault="00A03550"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wps:txbx>
                          <wps:bodyPr wrap="square" rtlCol="0" anchor="ctr">
                            <a:noAutofit/>
                          </wps:bodyPr>
                        </wps:wsp>
                      </wpg:grpSp>
                      <wps:wsp>
                        <wps:cNvPr id="351" name="Right Brace 351"/>
                        <wps:cNvSpPr/>
                        <wps:spPr>
                          <a:xfrm flipH="1">
                            <a:off x="1221828" y="867000"/>
                            <a:ext cx="180000" cy="38565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52" name="TextBox 146"/>
                        <wps:cNvSpPr txBox="1"/>
                        <wps:spPr>
                          <a:xfrm>
                            <a:off x="0" y="618423"/>
                            <a:ext cx="1221828" cy="95250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09FA671"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g:wgp>
                  </a:graphicData>
                </a:graphic>
              </wp:anchor>
            </w:drawing>
          </mc:Choice>
          <mc:Fallback>
            <w:pict>
              <v:group w14:anchorId="7DFF25AD" id="Group 3" o:spid="_x0000_s1075" style="position:absolute;margin-left:0;margin-top:0;width:384.4pt;height:573.95pt;z-index:251654144" coordsize="48818,72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">
                <v:group id="Group 317" o:spid="_x0000_s1076" style="position:absolute;left:2539;width:46279;height:72894" coordorigin="2539" coordsize="46279,72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">
                  <v:group id="Group 318" o:spid="_x0000_s1077" style="position:absolute;left:2539;top:3729;width:46279;height:65831" coordorigin="2539,3729" coordsize="46279,65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rect id="Rectangle 319" o:spid="_x0000_s1078" style="position:absolute;left:14437;top:3729;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" fillcolor="#a5a5a5 [2092]" stroked="f" strokeweight="2pt">
                      <v:textbox>
                        <w:txbxContent>
                          <w:p w14:paraId="2BDC418F"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v:textbox>
                    </v:rect>
                    <v:rect id="Rectangle 320" o:spid="_x0000_s1079" style="position:absolute;left:14437;top:8670;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" fillcolor="#a5a5a5 [2092]" stroked="f" strokeweight="2pt">
                      <v:textbox>
                        <w:txbxContent>
                          <w:p w14:paraId="7F58D463" w14:textId="5C49C9FC" w:rsidR="00A03550" w:rsidRDefault="00A03550"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in which board seats are held</w:t>
                            </w:r>
                          </w:p>
                        </w:txbxContent>
                      </v:textbox>
                    </v:rect>
                    <v:rect id="Rectangle 321" o:spid="_x0000_s1080" style="position:absolute;left:14437;top:13641;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" fillcolor="#0070c0" stroked="f" strokeweight="2pt">
                      <v:textbox>
                        <w:txbxContent>
                          <w:p w14:paraId="7B198F87"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v:textbox>
                    </v:rect>
                    <v:rect id="Rectangle 322" o:spid="_x0000_s1081" style="position:absolute;left:14437;top:18627;width:3437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" fillcolor="#a5a5a5 [2092]" stroked="f" strokeweight="2pt">
                      <v:textbox>
                        <w:txbxContent>
                          <w:p w14:paraId="124932EA"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v:textbox>
                    </v:rect>
                    <v:rect id="Rectangle 323" o:spid="_x0000_s1082" style="position:absolute;left:14440;top:22091;width:3437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" fillcolor="#a5a5a5 [2092]" stroked="f" strokeweight="2pt">
                      <v:textbox>
                        <w:txbxContent>
                          <w:p w14:paraId="4ED83241"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v:textbox>
                    </v:rect>
                    <v:rect id="Rectangle 324" o:spid="_x0000_s1083" style="position:absolute;left:14437;top:26963;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" fillcolor="#0070c0" stroked="f" strokeweight="2pt">
                      <v:textbox>
                        <w:txbxContent>
                          <w:p w14:paraId="209410A9"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v:textbox>
                    </v:rect>
                    <v:rect id="Rectangle 325" o:spid="_x0000_s1084" style="position:absolute;left:14441;top:31832;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" fillcolor="#0070c0" stroked="f" strokeweight="2pt">
                      <v:textbox>
                        <w:txbxContent>
                          <w:p w14:paraId="036A3691"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v:textbox>
                    </v:rect>
                    <v:rect id="Rectangle 326" o:spid="_x0000_s1085" style="position:absolute;left:14341;top:36804;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" fillcolor="#0070c0" stroked="f" strokeweight="2pt">
                      <v:textbox>
                        <w:txbxContent>
                          <w:p w14:paraId="6E331818" w14:textId="15D6A310"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decision-making and portfolio management</w:t>
                            </w:r>
                          </w:p>
                        </w:txbxContent>
                      </v:textbox>
                    </v:rect>
                    <v:rect id="Rectangle 327" o:spid="_x0000_s1086" style="position:absolute;left:14341;top:41768;width:3437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" fillcolor="#a5a5a5 [2092]" stroked="f" strokeweight="2pt">
                      <v:textbox>
                        <w:txbxContent>
                          <w:p w14:paraId="47174B9F"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v:textbox>
                    </v:rect>
                    <v:rect id="Rectangle 328" o:spid="_x0000_s1087" style="position:absolute;left:14437;top:46784;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" fillcolor="#a5a5a5 [2092]" stroked="f" strokeweight="2pt">
                      <v:textbox>
                        <w:txbxContent>
                          <w:p w14:paraId="7441FC9B"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v:textbox>
                    </v:rect>
                    <v:rect id="Rectangle 329" o:spid="_x0000_s1088" style="position:absolute;left:14447;top:51747;width:3437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" fillcolor="#a5a5a5 [2092]" stroked="f" strokeweight="2pt">
                      <v:textbox>
                        <w:txbxContent>
                          <w:p w14:paraId="50E7BE23"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v:textbox>
                    </v:rect>
                    <v:rect id="Rectangle 330" o:spid="_x0000_s1089" style="position:absolute;left:14437;top:55291;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" fillcolor="#0070c0" stroked="f" strokeweight="2pt">
                      <v:textbox>
                        <w:txbxContent>
                          <w:p w14:paraId="41D34427"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v:textbox>
                    </v:rect>
                    <v:rect id="Rectangle 331" o:spid="_x0000_s1090" style="position:absolute;left:14437;top:60089;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" fillcolor="#a5a5a5 [2092]" stroked="f" strokeweight="2pt">
                      <v:textbox>
                        <w:txbxContent>
                          <w:p w14:paraId="0C440ECE"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v:textbox>
                    </v:rect>
                    <v:rect id="Rectangle 332" o:spid="_x0000_s1091" style="position:absolute;left:14437;top:65600;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" fillcolor="#a5a5a5 [2092]" stroked="f" strokeweight="2pt">
                      <v:textbox>
                        <w:txbxContent>
                          <w:p w14:paraId="53A37522" w14:textId="663A6079"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that contribute to the development of industry benchmarks</w:t>
                            </w:r>
                          </w:p>
                        </w:txbxContent>
                      </v:textbox>
                    </v:rect>
                    <v:shape id="Straight Arrow Connector 333" o:spid="_x0000_s1092" type="#_x0000_t32" style="position:absolute;left:31623;top:7689;width:0;height:9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" strokecolor="#4579b8 [3044]">
                      <v:stroke endarrow="block" endarrowlength="short"/>
                    </v:shape>
                    <v:shape id="Straight Arrow Connector 334" o:spid="_x0000_s1093" type="#_x0000_t32" style="position:absolute;left:31623;top:17601;width:3;height:10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" strokecolor="#4579b8 [3044]">
                      <v:stroke endarrow="block" endarrowlength="short"/>
                    </v:shape>
                    <v:shape id="Straight Arrow Connector 335" o:spid="_x0000_s1094" type="#_x0000_t32" style="position:absolute;left:31623;top:12630;width:3;height:10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" strokecolor="#4579b8 [3044]">
                      <v:stroke endarrow="block" endarrowlength="short"/>
                    </v:shape>
                    <v:shape id="Straight Arrow Connector 336" o:spid="_x0000_s1095" type="#_x0000_t32" style="position:absolute;left:31623;top:21147;width:3;height:9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" strokecolor="#4579b8 [3044]">
                      <v:stroke endarrow="block" endarrowlength="short"/>
                    </v:shape>
                    <v:shape id="Straight Arrow Connector 337" o:spid="_x0000_s1096" type="#_x0000_t32" style="position:absolute;left:31626;top:26051;width:0;height:9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" strokecolor="#4579b8 [3044]">
                      <v:stroke endarrow="block" endarrowlength="short"/>
                    </v:shape>
                    <v:shape id="Straight Arrow Connector 338" o:spid="_x0000_s1097" type="#_x0000_t32" style="position:absolute;left:31626;top:30923;width:3;height:9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" strokecolor="#4579b8 [3044]">
                      <v:stroke endarrow="block" endarrowlength="short"/>
                    </v:shape>
                    <v:shape id="Straight Arrow Connector 339" o:spid="_x0000_s1098" type="#_x0000_t32" style="position:absolute;left:31529;top:35792;width:100;height:101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" strokecolor="#4579b8 [3044]">
                      <v:stroke endarrow="block" endarrowlength="short"/>
                    </v:shape>
                    <v:shape id="Straight Arrow Connector 340" o:spid="_x0000_s1099" type="#_x0000_t32" style="position:absolute;left:31526;top:40764;width:3;height:100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" strokecolor="#4579b8 [3044]">
                      <v:stroke endarrow="block" endarrowlength="short"/>
                    </v:shape>
                    <v:shape id="Straight Arrow Connector 341" o:spid="_x0000_s1100" type="#_x0000_t32" style="position:absolute;left:31526;top:45728;width:97;height:10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" strokecolor="#4579b8 [3044]">
                      <v:stroke endarrow="block" endarrowlength="short"/>
                    </v:shape>
                    <v:shape id="Straight Arrow Connector 342" o:spid="_x0000_s1101" type="#_x0000_t32" style="position:absolute;left:31623;top:50744;width:9;height:10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" strokecolor="#4579b8 [3044]">
                      <v:stroke endarrow="block" endarrowlength="short"/>
                    </v:shape>
                    <v:shape id="Straight Arrow Connector 343" o:spid="_x0000_s1102" type="#_x0000_t32" style="position:absolute;left:31626;top:54267;width:6;height:10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" strokecolor="#4579b8 [3044]">
                      <v:stroke endarrow="block" endarrowlength="short"/>
                    </v:shape>
                    <v:shape id="Straight Arrow Connector 344" o:spid="_x0000_s1103" type="#_x0000_t32" style="position:absolute;left:31623;top:59251;width:3;height:8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" strokecolor="#4579b8 [3044]">
                      <v:stroke endarrow="block" endarrowlength="short"/>
                    </v:shape>
                    <v:shape id="Straight Arrow Connector 345" o:spid="_x0000_s1104" type="#_x0000_t32" style="position:absolute;left:31623;top:64049;width:0;height:15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" strokecolor="#4579b8 [3044]">
                      <v:stroke endarrow="block" endarrowlength="short"/>
                    </v:shape>
                    <v:shape id="TextBox 146" o:spid="_x0000_s1105" type="#_x0000_t202" style="position:absolute;left:2539;top:40764;width:9250;height:8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" filled="f" stroked="f" strokeweight="2pt">
                      <v:textbox>
                        <w:txbxContent>
                          <w:p w14:paraId="579B1B60"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v:textbox>
                    </v:shape>
                    <v:shape id="Right Brace 347" o:spid="_x0000_s1106" type="#_x0000_t88" style="position:absolute;left:12218;top:36804;width:1800;height:1697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" adj="191" strokecolor="#4579b8 [3044]"/>
                  </v:group>
                  <v:rect id="Rectangle 348" o:spid="_x0000_s1107" style="position:absolute;left:14438;top:70374;width:3438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" fillcolor="#0070c0" stroked="f" strokeweight="2pt">
                    <v:textbox>
                      <w:txbxContent>
                        <w:p w14:paraId="004CF735" w14:textId="77777777" w:rsidR="00A03550" w:rsidRDefault="00A03550"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v:textbox>
                  </v:rect>
                  <v:shape id="Straight Arrow Connector 349" o:spid="_x0000_s1108" type="#_x0000_t32" style="position:absolute;left:31623;top:69560;width:5;height:8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" strokecolor="#4579b8 [3044]">
                    <v:stroke endarrow="block" endarrowlength="short"/>
                  </v:shape>
                  <v:shape id="TextBox 146" o:spid="_x0000_s1109" type="#_x0000_t202" style="position:absolute;left:14406;width:34264;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" filled="f" stroked="f" strokeweight="2pt">
                    <v:textbox>
                      <w:txbxContent>
                        <w:p w14:paraId="1AB4E647" w14:textId="77777777" w:rsidR="00A03550" w:rsidRDefault="00A03550"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v:textbox>
                  </v:shape>
                </v:group>
                <v:shape id="Right Brace 351" o:spid="_x0000_s1110" type="#_x0000_t88" style="position:absolute;left:12218;top:8670;width:1800;height:3856;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" adj="840" strokecolor="#4579b8 [3044]"/>
                <v:shape id="TextBox 146" o:spid="_x0000_s1111" type="#_x0000_t202" style="position:absolute;top:6184;width:12218;height:95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" filled="f" stroked="f" strokeweight="2pt">
                  <v:textbox>
                    <w:txbxContent>
                      <w:p w14:paraId="009FA671" w14:textId="77777777" w:rsidR="00A03550" w:rsidRDefault="00A03550"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group>
            </w:pict>
          </mc:Fallback>
        </mc:AlternateContent>
      </w:r>
    </w:p>
    <w:p w14:paraId="676822B0" w14:textId="77777777" w:rsidR="00F123F9" w:rsidRDefault="00F123F9">
      <w:pPr>
        <w:widowControl/>
        <w:autoSpaceDE/>
        <w:autoSpaceDN/>
        <w:adjustRightInd/>
        <w:spacing w:before="0" w:after="0" w:line="240" w:lineRule="auto"/>
        <w:rPr>
          <w:b/>
          <w:color w:val="0050A6"/>
          <w:sz w:val="32"/>
          <w:szCs w:val="36"/>
        </w:rPr>
      </w:pPr>
      <w:r>
        <w:br w:type="page"/>
      </w:r>
    </w:p>
    <w:p w14:paraId="42531BC3" w14:textId="77777777" w:rsidR="00023CC7" w:rsidRPr="00E84E9C" w:rsidRDefault="00023CC7" w:rsidP="00E84E9C">
      <w:pPr>
        <w:pStyle w:val="Heading1"/>
      </w:pPr>
      <w:bookmarkStart w:id="6" w:name="_Toc368050681"/>
      <w:r w:rsidRPr="00E84E9C">
        <w:lastRenderedPageBreak/>
        <w:t>Preface</w:t>
      </w:r>
      <w:bookmarkEnd w:id="6"/>
    </w:p>
    <w:bookmarkEnd w:id="3"/>
    <w:p w14:paraId="148E2FBC" w14:textId="67C7ED50" w:rsidR="00140D15" w:rsidRPr="00140D15" w:rsidRDefault="00140D15" w:rsidP="00140D15">
      <w:pPr>
        <w:pStyle w:val="INDICATORTEXT"/>
        <w:ind w:left="0"/>
        <w:rPr>
          <w:lang w:eastAsia="en-GB"/>
        </w:rPr>
      </w:pPr>
      <w:r w:rsidRPr="00140D15">
        <w:rPr>
          <w:lang w:eastAsia="en-GB"/>
        </w:rPr>
        <w:t xml:space="preserve">Unless otherwise stated, </w:t>
      </w:r>
      <w:r w:rsidR="00C934B1">
        <w:rPr>
          <w:lang w:eastAsia="en-GB"/>
        </w:rPr>
        <w:t>'</w:t>
      </w:r>
      <w:r w:rsidRPr="00140D15">
        <w:rPr>
          <w:lang w:eastAsia="en-GB"/>
        </w:rPr>
        <w:t>assets</w:t>
      </w:r>
      <w:r w:rsidR="00C934B1">
        <w:rPr>
          <w:lang w:eastAsia="en-GB"/>
        </w:rPr>
        <w:t>'</w:t>
      </w:r>
      <w:r w:rsidRPr="00140D15">
        <w:rPr>
          <w:lang w:eastAsia="en-GB"/>
        </w:rPr>
        <w:t xml:space="preserve"> refer</w:t>
      </w:r>
      <w:r w:rsidR="00C934B1">
        <w:rPr>
          <w:lang w:eastAsia="en-GB"/>
        </w:rPr>
        <w:t>s</w:t>
      </w:r>
      <w:r w:rsidRPr="00140D15">
        <w:rPr>
          <w:lang w:eastAsia="en-GB"/>
        </w:rPr>
        <w:t xml:space="preserve"> exclusively to the percentage of your assets directly invested in inclusive finance. If you invest both directly and indirectly in inclusive finance, please report against the following indicators on the basis of your direct investments only. </w:t>
      </w:r>
    </w:p>
    <w:p w14:paraId="0FDB7220" w14:textId="4F7F18DD" w:rsidR="00123D01" w:rsidRDefault="00140D15" w:rsidP="00140D15">
      <w:pPr>
        <w:pStyle w:val="INDICATORTEXT"/>
        <w:ind w:left="0"/>
        <w:rPr>
          <w:lang w:eastAsia="en-GB"/>
        </w:rPr>
      </w:pPr>
      <w:r w:rsidRPr="00140D15">
        <w:rPr>
          <w:lang w:eastAsia="en-GB"/>
        </w:rPr>
        <w:t>Direct investors should report against all indicators at the level of their organisation. This requires aggregating data from individual investments, whether across individual Microfinance Institutions (MFIs), Microfinance Investment Vehicles (MIVs) managed and/or including micro-, small- and medium-sized enterprise investments, if feasible.</w:t>
      </w:r>
    </w:p>
    <w:p w14:paraId="1696568F" w14:textId="77777777" w:rsidR="007B61C6" w:rsidRDefault="007B61C6" w:rsidP="00140D15">
      <w:pPr>
        <w:pStyle w:val="INDICATORTEXT"/>
        <w:ind w:left="0"/>
        <w:rPr>
          <w:lang w:eastAsia="en-GB"/>
        </w:rPr>
      </w:pPr>
    </w:p>
    <w:tbl>
      <w:tblPr>
        <w:tblStyle w:val="SubSectionMISCTableMANDATORY"/>
        <w:tblW w:w="8647" w:type="dxa"/>
        <w:tblInd w:w="-5" w:type="dxa"/>
        <w:tblBorders>
          <w:right w:val="single" w:sz="4" w:space="0" w:color="0070C0"/>
          <w:insideV w:val="single" w:sz="4" w:space="0" w:color="FFFFFF" w:themeColor="background1"/>
        </w:tblBorders>
        <w:tblLayout w:type="fixed"/>
        <w:tblLook w:val="06A0" w:firstRow="1" w:lastRow="0" w:firstColumn="1" w:lastColumn="0" w:noHBand="1" w:noVBand="1"/>
      </w:tblPr>
      <w:tblGrid>
        <w:gridCol w:w="2127"/>
        <w:gridCol w:w="6520"/>
      </w:tblGrid>
      <w:tr w:rsidR="007B61C6" w14:paraId="59C16477" w14:textId="77777777" w:rsidTr="00092AE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D6B283F" w14:textId="77777777" w:rsidR="007B61C6" w:rsidRPr="004720C4" w:rsidRDefault="00846FDD" w:rsidP="00FA5A41">
            <w:pPr>
              <w:pStyle w:val="SectionIndicatorHeaderText"/>
              <w:rPr>
                <w:rStyle w:val="IntenseEmphasis"/>
                <w:b w:val="0"/>
                <w:bCs w:val="0"/>
                <w:i w:val="0"/>
                <w:iCs w:val="0"/>
              </w:rPr>
            </w:pPr>
            <w:r>
              <w:rPr>
                <w:rStyle w:val="IntenseEmphasis"/>
                <w:b w:val="0"/>
                <w:i w:val="0"/>
                <w:color w:val="FFFFFF" w:themeColor="background1"/>
              </w:rPr>
              <w:t>IFD</w:t>
            </w:r>
          </w:p>
        </w:tc>
        <w:tc>
          <w:tcPr>
            <w:tcW w:w="6520" w:type="dxa"/>
          </w:tcPr>
          <w:p w14:paraId="66D94B55" w14:textId="77777777" w:rsidR="007B61C6" w:rsidRDefault="007B61C6"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46FDD" w:rsidRPr="00CF025D" w14:paraId="48C90438" w14:textId="77777777" w:rsidTr="00092AE4">
        <w:trPr>
          <w:trHeight w:val="3005"/>
        </w:trPr>
        <w:tc>
          <w:tcPr>
            <w:cnfStyle w:val="001000000000" w:firstRow="0" w:lastRow="0" w:firstColumn="1" w:lastColumn="0" w:oddVBand="0" w:evenVBand="0" w:oddHBand="0" w:evenHBand="0" w:firstRowFirstColumn="0" w:firstRowLastColumn="0" w:lastRowFirstColumn="0" w:lastRowLastColumn="0"/>
            <w:tcW w:w="8647" w:type="dxa"/>
            <w:gridSpan w:val="2"/>
            <w:shd w:val="clear" w:color="auto" w:fill="auto"/>
          </w:tcPr>
          <w:p w14:paraId="79DA3F7F" w14:textId="788625B8" w:rsidR="00846FDD" w:rsidRPr="0081366C" w:rsidRDefault="00846FDD" w:rsidP="00846FDD">
            <w:pPr>
              <w:pStyle w:val="INDICATORTEXT"/>
              <w:rPr>
                <w:b/>
                <w:szCs w:val="18"/>
              </w:rPr>
            </w:pPr>
            <w:r>
              <w:rPr>
                <w:b/>
                <w:szCs w:val="18"/>
              </w:rPr>
              <w:t>R</w:t>
            </w:r>
            <w:r w:rsidRPr="00846FDD">
              <w:rPr>
                <w:b/>
                <w:szCs w:val="18"/>
              </w:rPr>
              <w:t>etail providers/Investees</w:t>
            </w:r>
          </w:p>
          <w:p w14:paraId="58E8E4C5" w14:textId="50574761" w:rsidR="00846FDD" w:rsidRPr="0081366C" w:rsidRDefault="00846FDD" w:rsidP="00FA5A41">
            <w:pPr>
              <w:pStyle w:val="INDICATORTEXT"/>
              <w:rPr>
                <w:szCs w:val="18"/>
              </w:rPr>
            </w:pPr>
            <w:r w:rsidRPr="00846FDD">
              <w:rPr>
                <w:szCs w:val="18"/>
              </w:rPr>
              <w:t xml:space="preserve">Throughout the module, </w:t>
            </w:r>
            <w:r w:rsidR="00163E42">
              <w:rPr>
                <w:szCs w:val="18"/>
              </w:rPr>
              <w:t>when</w:t>
            </w:r>
            <w:r w:rsidR="00163E42" w:rsidRPr="00846FDD">
              <w:rPr>
                <w:szCs w:val="18"/>
              </w:rPr>
              <w:t xml:space="preserve"> </w:t>
            </w:r>
            <w:r w:rsidRPr="00846FDD">
              <w:rPr>
                <w:szCs w:val="18"/>
              </w:rPr>
              <w:t>we refer to retail providers or investees, these are the retail institutions that investors are investing in. These can be</w:t>
            </w:r>
            <w:r w:rsidRPr="00A9427D">
              <w:rPr>
                <w:color w:val="333333"/>
                <w:vertAlign w:val="superscript"/>
              </w:rPr>
              <w:footnoteReference w:id="2"/>
            </w:r>
            <w:r w:rsidR="00163E42">
              <w:rPr>
                <w:szCs w:val="18"/>
              </w:rPr>
              <w:t xml:space="preserve"> any of the following.</w:t>
            </w:r>
          </w:p>
          <w:p w14:paraId="72C93CB9" w14:textId="3F5A3426" w:rsidR="00846FDD" w:rsidRPr="00846FDD" w:rsidRDefault="00846FDD" w:rsidP="00846FDD">
            <w:pPr>
              <w:pStyle w:val="INDICATORTEXT"/>
              <w:numPr>
                <w:ilvl w:val="0"/>
                <w:numId w:val="40"/>
              </w:numPr>
              <w:jc w:val="both"/>
              <w:rPr>
                <w:b/>
                <w:szCs w:val="18"/>
              </w:rPr>
            </w:pPr>
            <w:r w:rsidRPr="00846FDD">
              <w:rPr>
                <w:b/>
                <w:szCs w:val="18"/>
              </w:rPr>
              <w:t>Microfinance Institutions (MFIs)</w:t>
            </w:r>
            <w:r>
              <w:rPr>
                <w:b/>
                <w:szCs w:val="18"/>
              </w:rPr>
              <w:t xml:space="preserve"> </w:t>
            </w:r>
            <w:r w:rsidRPr="00846FDD">
              <w:rPr>
                <w:szCs w:val="18"/>
              </w:rPr>
              <w:t>aim to reach low-income households with an increasing variety of financial services</w:t>
            </w:r>
            <w:r w:rsidR="00163E42">
              <w:rPr>
                <w:szCs w:val="18"/>
              </w:rPr>
              <w:t>,</w:t>
            </w:r>
            <w:r w:rsidRPr="00846FDD">
              <w:rPr>
                <w:szCs w:val="18"/>
              </w:rPr>
              <w:t xml:space="preserve"> including, but not limited to, financing for their microenterprises. MFIs include banks, regulated non-bank financial institutions (NBFI), savings and loan cooperatives and not-for-profit organisations.</w:t>
            </w:r>
          </w:p>
          <w:p w14:paraId="76CB9BF6" w14:textId="7C91226A" w:rsidR="00846FDD" w:rsidRPr="00846FDD" w:rsidRDefault="00846FDD" w:rsidP="00846FDD">
            <w:pPr>
              <w:pStyle w:val="INDICATORTEXT"/>
              <w:numPr>
                <w:ilvl w:val="0"/>
                <w:numId w:val="40"/>
              </w:numPr>
              <w:jc w:val="both"/>
              <w:rPr>
                <w:b/>
                <w:szCs w:val="18"/>
              </w:rPr>
            </w:pPr>
            <w:r w:rsidRPr="00846FDD">
              <w:rPr>
                <w:b/>
                <w:szCs w:val="18"/>
              </w:rPr>
              <w:t>Non-specialised Microfinance Service Providers</w:t>
            </w:r>
            <w:r>
              <w:rPr>
                <w:b/>
                <w:szCs w:val="18"/>
              </w:rPr>
              <w:t xml:space="preserve"> </w:t>
            </w:r>
            <w:r w:rsidRPr="00846FDD">
              <w:rPr>
                <w:szCs w:val="18"/>
              </w:rPr>
              <w:t xml:space="preserve">such as commercial, savings and postal banks and other institutions provide financial services to poor and low-income clients, but </w:t>
            </w:r>
            <w:r w:rsidR="00163E42">
              <w:rPr>
                <w:szCs w:val="18"/>
              </w:rPr>
              <w:t>their</w:t>
            </w:r>
            <w:r w:rsidR="00163E42" w:rsidRPr="00846FDD">
              <w:rPr>
                <w:szCs w:val="18"/>
              </w:rPr>
              <w:t xml:space="preserve"> </w:t>
            </w:r>
            <w:r w:rsidRPr="00846FDD">
              <w:rPr>
                <w:szCs w:val="18"/>
              </w:rPr>
              <w:t>principal business is not microfinance.</w:t>
            </w:r>
          </w:p>
          <w:p w14:paraId="7BFF4494" w14:textId="66E234EA" w:rsidR="00846FDD" w:rsidRPr="0081366C" w:rsidRDefault="00846FDD" w:rsidP="00163E42">
            <w:pPr>
              <w:pStyle w:val="INDICATORTEXT"/>
              <w:numPr>
                <w:ilvl w:val="0"/>
                <w:numId w:val="40"/>
              </w:numPr>
              <w:jc w:val="both"/>
              <w:rPr>
                <w:szCs w:val="18"/>
              </w:rPr>
            </w:pPr>
            <w:r w:rsidRPr="00846FDD">
              <w:rPr>
                <w:b/>
                <w:szCs w:val="18"/>
              </w:rPr>
              <w:t>Holding Companies</w:t>
            </w:r>
            <w:r>
              <w:rPr>
                <w:b/>
                <w:szCs w:val="18"/>
              </w:rPr>
              <w:t xml:space="preserve"> </w:t>
            </w:r>
            <w:r w:rsidRPr="00846FDD">
              <w:rPr>
                <w:szCs w:val="18"/>
              </w:rPr>
              <w:t>provide financing and technical assistance to microfinance institutions. They usually hold a majority stake in their investees and are generally investible only by private invitation.</w:t>
            </w:r>
          </w:p>
        </w:tc>
      </w:tr>
    </w:tbl>
    <w:p w14:paraId="2A89CB56" w14:textId="77777777" w:rsidR="00013A82" w:rsidRPr="007C7583" w:rsidRDefault="00013A82" w:rsidP="00013A82">
      <w:pPr>
        <w:pStyle w:val="Heading1"/>
      </w:pPr>
      <w:r w:rsidRPr="00D36D08">
        <w:t>Summary of</w:t>
      </w:r>
      <w:r>
        <w:t xml:space="preserve"> </w:t>
      </w:r>
      <w:r w:rsidRPr="00D36D08">
        <w:t>updates</w:t>
      </w:r>
    </w:p>
    <w:p w14:paraId="3BC409E5" w14:textId="61F0E324" w:rsidR="00013A82" w:rsidRPr="00DE4044" w:rsidRDefault="00013A82" w:rsidP="00013A82">
      <w:pPr>
        <w:widowControl/>
        <w:autoSpaceDE/>
        <w:autoSpaceDN/>
        <w:adjustRightInd/>
        <w:spacing w:before="0" w:after="0" w:line="240" w:lineRule="auto"/>
        <w:rPr>
          <w:rFonts w:eastAsia="Times New Roman"/>
          <w:color w:val="595959"/>
          <w:sz w:val="18"/>
          <w:lang w:eastAsia="en-GB"/>
        </w:rPr>
        <w:sectPr w:rsidR="00013A82" w:rsidRPr="00DE4044" w:rsidSect="00644696">
          <w:headerReference w:type="default" r:id="rId27"/>
          <w:headerReference w:type="first" r:id="rId28"/>
          <w:pgSz w:w="11900" w:h="16840"/>
          <w:pgMar w:top="1440" w:right="1616" w:bottom="1440" w:left="1616" w:header="708" w:footer="708" w:gutter="0"/>
          <w:cols w:space="708"/>
          <w:titlePg/>
          <w:docGrid w:linePitch="360"/>
        </w:sectPr>
      </w:pPr>
      <w:r w:rsidRPr="00DE4044">
        <w:rPr>
          <w:rFonts w:eastAsia="Times New Roman"/>
          <w:color w:val="595959"/>
          <w:sz w:val="18"/>
          <w:lang w:eastAsia="en-GB"/>
        </w:rPr>
        <w:t xml:space="preserve">The Reporting Framework has not changed significantly since </w:t>
      </w:r>
      <w:r w:rsidR="00C66635" w:rsidRPr="00DE4044">
        <w:rPr>
          <w:rFonts w:eastAsia="Times New Roman"/>
          <w:color w:val="595959"/>
          <w:sz w:val="18"/>
          <w:lang w:eastAsia="en-GB"/>
        </w:rPr>
        <w:t>201</w:t>
      </w:r>
      <w:r w:rsidR="008B1067" w:rsidRPr="00DE4044">
        <w:rPr>
          <w:rFonts w:eastAsia="Times New Roman"/>
          <w:color w:val="595959"/>
          <w:sz w:val="18"/>
          <w:lang w:eastAsia="en-GB"/>
        </w:rPr>
        <w:t>6</w:t>
      </w:r>
      <w:r w:rsidRPr="00DE4044">
        <w:rPr>
          <w:rFonts w:eastAsia="Times New Roman"/>
          <w:color w:val="595959"/>
          <w:sz w:val="18"/>
          <w:lang w:eastAsia="en-GB"/>
        </w:rPr>
        <w:t xml:space="preserve">. </w:t>
      </w:r>
    </w:p>
    <w:tbl>
      <w:tblPr>
        <w:tblStyle w:val="SectionHeader"/>
        <w:tblW w:w="9129" w:type="dxa"/>
        <w:tblLook w:val="0660" w:firstRow="1" w:lastRow="1" w:firstColumn="0" w:lastColumn="0" w:noHBand="1" w:noVBand="1"/>
      </w:tblPr>
      <w:tblGrid>
        <w:gridCol w:w="9129"/>
      </w:tblGrid>
      <w:tr w:rsidR="00151247" w14:paraId="362B8922"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1FDB4A3"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3B43D771"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81F95FC" w14:textId="77777777" w:rsidR="00151247" w:rsidRPr="00BF74E2" w:rsidRDefault="00227A0D" w:rsidP="00151247">
            <w:pPr>
              <w:pStyle w:val="Heading2"/>
              <w:outlineLvl w:val="1"/>
              <w:rPr>
                <w:rStyle w:val="IntenseEmphasis"/>
                <w:i w:val="0"/>
                <w:iCs w:val="0"/>
                <w:color w:val="008CD0"/>
              </w:rPr>
            </w:pPr>
            <w:bookmarkStart w:id="7" w:name="_Toc368050682"/>
            <w:r>
              <w:t>Context</w:t>
            </w:r>
            <w:bookmarkEnd w:id="7"/>
          </w:p>
        </w:tc>
      </w:tr>
    </w:tbl>
    <w:p w14:paraId="3667FCEA" w14:textId="77777777" w:rsidR="00846FDD" w:rsidRDefault="00846FDD" w:rsidP="00846FDD">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46FDD" w14:paraId="28821941"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33C547"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3CBB17B"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68C5A02"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31472DA"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846FDD" w14:paraId="31346B3C"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B71E982"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IFD 01</w:t>
            </w:r>
          </w:p>
        </w:tc>
        <w:tc>
          <w:tcPr>
            <w:tcW w:w="3402" w:type="dxa"/>
            <w:shd w:val="clear" w:color="auto" w:fill="888888"/>
          </w:tcPr>
          <w:p w14:paraId="5ADD0FCA" w14:textId="77777777" w:rsidR="00846FDD" w:rsidRPr="00903B6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71B8491" w14:textId="77777777" w:rsidR="00846FDD" w:rsidRPr="00E4172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78BFFEF"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217B961" w14:textId="77777777" w:rsidR="00846FDD" w:rsidRDefault="00846FDD" w:rsidP="00846FDD">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846FDD" w14:paraId="5F2F6B97"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34CC396" w14:textId="77777777" w:rsidR="00846FDD" w:rsidRPr="00903B63" w:rsidRDefault="00846FDD"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E4C8AAD" w14:textId="77777777" w:rsidR="00846FDD" w:rsidRPr="00903B63" w:rsidRDefault="00846FDD"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46FDD" w14:paraId="1FA758A1"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C8A11F7" w14:textId="77777777" w:rsidR="00846FDD" w:rsidRDefault="00846FDD" w:rsidP="00FA5A41">
            <w:pPr>
              <w:pStyle w:val="INDICATORNUMBER"/>
              <w:rPr>
                <w:rStyle w:val="IntenseEmphasis"/>
                <w:b/>
                <w:bCs w:val="0"/>
                <w:i w:val="0"/>
                <w:iCs w:val="0"/>
              </w:rPr>
            </w:pPr>
            <w:r>
              <w:rPr>
                <w:rStyle w:val="IntenseEmphasis"/>
                <w:b/>
                <w:bCs w:val="0"/>
                <w:i w:val="0"/>
                <w:iCs w:val="0"/>
                <w:color w:val="595959"/>
              </w:rPr>
              <w:t>IFD 01.1</w:t>
            </w:r>
          </w:p>
        </w:tc>
        <w:tc>
          <w:tcPr>
            <w:tcW w:w="8080" w:type="dxa"/>
            <w:gridSpan w:val="2"/>
            <w:tcBorders>
              <w:top w:val="nil"/>
              <w:right w:val="single" w:sz="4" w:space="0" w:color="595959" w:themeColor="text1" w:themeTint="A6"/>
            </w:tcBorders>
          </w:tcPr>
          <w:p w14:paraId="6DA933DD" w14:textId="3167E890" w:rsidR="00846FDD" w:rsidRPr="00392499" w:rsidRDefault="00846FDD"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46FDD">
              <w:rPr>
                <w:bCs/>
                <w:szCs w:val="18"/>
              </w:rPr>
              <w:t xml:space="preserve">Indicate </w:t>
            </w:r>
            <w:r w:rsidR="00163E42">
              <w:rPr>
                <w:bCs/>
                <w:szCs w:val="18"/>
              </w:rPr>
              <w:t>whether</w:t>
            </w:r>
            <w:r w:rsidR="00163E42" w:rsidRPr="00846FDD">
              <w:rPr>
                <w:bCs/>
                <w:szCs w:val="18"/>
              </w:rPr>
              <w:t xml:space="preserve"> </w:t>
            </w:r>
            <w:r w:rsidRPr="00846FDD">
              <w:rPr>
                <w:bCs/>
                <w:szCs w:val="18"/>
              </w:rPr>
              <w:t>you have a distinct mission and investment objective for your investment in inclusive finance.</w:t>
            </w:r>
          </w:p>
        </w:tc>
      </w:tr>
      <w:tr w:rsidR="00846FDD" w14:paraId="301D2874" w14:textId="77777777" w:rsidTr="00846FDD">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76A9D4B2" w14:textId="77777777" w:rsidR="00846FDD" w:rsidRPr="00AE100E" w:rsidRDefault="00846FDD"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2C20AE35" w14:textId="77777777" w:rsidR="00846FDD" w:rsidRPr="005308EE"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31831C7" w14:textId="77777777" w:rsidR="00846FDD" w:rsidRPr="00B734A4"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46FDD" w14:paraId="2C7BD980"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377669C" w14:textId="77777777" w:rsidR="00846FDD" w:rsidRPr="00B734A4" w:rsidRDefault="00846FDD" w:rsidP="00FA5A41">
            <w:pPr>
              <w:pStyle w:val="INDICATORNUMBER"/>
              <w:rPr>
                <w:b w:val="0"/>
                <w:i/>
                <w:color w:val="FFFFFF" w:themeColor="background1"/>
              </w:rPr>
            </w:pPr>
            <w:r w:rsidRPr="00B734A4">
              <w:rPr>
                <w:rStyle w:val="IntenseEmphasis"/>
                <w:b/>
                <w:i w:val="0"/>
                <w:color w:val="595959"/>
              </w:rPr>
              <w:t>IF</w:t>
            </w:r>
            <w:r>
              <w:rPr>
                <w:rStyle w:val="IntenseEmphasis"/>
                <w:b/>
                <w:i w:val="0"/>
                <w:color w:val="595959"/>
              </w:rPr>
              <w:t>D 01.2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4CD5485B" w14:textId="77777777" w:rsidR="00846FDD" w:rsidRPr="00986592" w:rsidRDefault="00846FDD" w:rsidP="00FA5A41">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846FDD">
              <w:rPr>
                <w:bCs/>
                <w:szCs w:val="18"/>
              </w:rPr>
              <w:t>Describe your inclusive finance mission and investment objective.</w:t>
            </w:r>
          </w:p>
        </w:tc>
      </w:tr>
      <w:tr w:rsidR="00846FDD" w14:paraId="50DB221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039430" w14:textId="77777777" w:rsidR="00846FDD" w:rsidRPr="00B734A4" w:rsidRDefault="00846FDD" w:rsidP="00FA5A41">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508C07D" w14:textId="77777777" w:rsidR="00846FDD" w:rsidRPr="00986592" w:rsidRDefault="00846FDD" w:rsidP="00FA5A4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46FDD" w14:paraId="7E435B15"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C917BC9" w14:textId="77777777" w:rsidR="00846FDD" w:rsidRPr="00B734A4" w:rsidRDefault="00846FDD" w:rsidP="00FE6F09">
            <w:pPr>
              <w:pStyle w:val="INDICATORNUMBER"/>
              <w:rPr>
                <w:rStyle w:val="IntenseEmphasis"/>
                <w:b/>
                <w:i w:val="0"/>
                <w:color w:val="595959"/>
              </w:rPr>
            </w:pPr>
            <w:r>
              <w:rPr>
                <w:rStyle w:val="IntenseEmphasis"/>
                <w:b/>
                <w:i w:val="0"/>
                <w:color w:val="595959"/>
              </w:rPr>
              <w:t>IF</w:t>
            </w:r>
            <w:r w:rsidR="00FE6F09">
              <w:rPr>
                <w:rStyle w:val="IntenseEmphasis"/>
                <w:b/>
                <w:i w:val="0"/>
                <w:color w:val="595959"/>
              </w:rPr>
              <w:t>D 01.3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3F59B3C" w14:textId="77777777" w:rsidR="00846FDD" w:rsidRDefault="00846FDD"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1EFD011A" w14:textId="0050FCAE" w:rsidR="005579A1" w:rsidRPr="006D231C" w:rsidRDefault="005579A1"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846FDD" w14:paraId="5A19C08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A3F8A8D" w14:textId="77777777" w:rsidR="00846FDD" w:rsidRDefault="00846FDD"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8FDF5A0" w14:textId="77777777" w:rsidR="00846FDD" w:rsidRPr="006D231C" w:rsidRDefault="00846FDD"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10025C6" w14:textId="77777777" w:rsidR="00846FDD" w:rsidRDefault="00846FDD" w:rsidP="00846FDD">
      <w:pPr>
        <w:pStyle w:val="INDICATORNUMBER"/>
      </w:pPr>
    </w:p>
    <w:p w14:paraId="19D10282" w14:textId="77777777" w:rsidR="00AF23D3" w:rsidRDefault="00AF23D3">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F23D3" w14:paraId="005A6A75"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0FC0A4"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09FC8C"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6ACF19D"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C36BD03"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AF23D3" w14:paraId="5B6761D3"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DEBF46D"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IFD 02</w:t>
            </w:r>
          </w:p>
        </w:tc>
        <w:tc>
          <w:tcPr>
            <w:tcW w:w="3402" w:type="dxa"/>
            <w:shd w:val="clear" w:color="auto" w:fill="888888"/>
          </w:tcPr>
          <w:p w14:paraId="42BEBAEE" w14:textId="77777777" w:rsidR="00AF23D3" w:rsidRPr="00903B6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15CE4D6" w14:textId="77777777" w:rsidR="00AF23D3" w:rsidRPr="00E4172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B18358"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79C305F" w14:textId="77777777" w:rsidR="00AF23D3" w:rsidRDefault="00AF23D3" w:rsidP="00AF23D3">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F23D3" w14:paraId="48B280FE"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FB84634" w14:textId="77777777" w:rsidR="00AF23D3" w:rsidRPr="00903B63" w:rsidRDefault="00AF23D3"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278B20EA" w14:textId="77777777" w:rsidR="00AF23D3" w:rsidRPr="00903B63" w:rsidRDefault="00AF23D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F23D3" w14:paraId="0DDAA69B" w14:textId="77777777" w:rsidTr="007F52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8825544" w14:textId="77777777" w:rsidR="00AF23D3" w:rsidRDefault="00AF23D3" w:rsidP="00FA5A41">
            <w:pPr>
              <w:pStyle w:val="INDICATORNUMBER"/>
              <w:rPr>
                <w:rStyle w:val="IntenseEmphasis"/>
                <w:b/>
                <w:bCs w:val="0"/>
                <w:i w:val="0"/>
                <w:iCs w:val="0"/>
              </w:rPr>
            </w:pPr>
            <w:r>
              <w:rPr>
                <w:rStyle w:val="IntenseEmphasis"/>
                <w:b/>
                <w:bCs w:val="0"/>
                <w:i w:val="0"/>
                <w:iCs w:val="0"/>
                <w:color w:val="595959"/>
              </w:rPr>
              <w:t>IFD 02.1</w:t>
            </w:r>
          </w:p>
        </w:tc>
        <w:tc>
          <w:tcPr>
            <w:tcW w:w="8080" w:type="dxa"/>
            <w:tcBorders>
              <w:top w:val="nil"/>
              <w:right w:val="single" w:sz="4" w:space="0" w:color="595959" w:themeColor="text1" w:themeTint="A6"/>
            </w:tcBorders>
          </w:tcPr>
          <w:p w14:paraId="71E08C2E" w14:textId="77777777" w:rsidR="00AF23D3" w:rsidRPr="00392499" w:rsidRDefault="00AF23D3"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AF23D3">
              <w:rPr>
                <w:bCs/>
                <w:szCs w:val="18"/>
              </w:rPr>
              <w:t>Provide a brief description of the governance and management structures and processes you have in place for your responsible investment activities and implementation of the PIIF.</w:t>
            </w:r>
          </w:p>
        </w:tc>
      </w:tr>
      <w:tr w:rsidR="007F5289" w14:paraId="449A02BE" w14:textId="77777777" w:rsidTr="007F5289">
        <w:trPr>
          <w:trHeight w:val="36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3BFEE7C7" w14:textId="77777777" w:rsidR="007F5289" w:rsidRPr="00AE100E" w:rsidRDefault="007F5289" w:rsidP="00FA5A41">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234FCB23" w14:textId="77777777" w:rsidR="007F5289" w:rsidRPr="00F97B5C" w:rsidRDefault="007F5289" w:rsidP="00F97B5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 w:val="20"/>
              </w:rPr>
            </w:pPr>
          </w:p>
        </w:tc>
      </w:tr>
      <w:tr w:rsidR="007F5289" w14:paraId="7C063FC0" w14:textId="77777777" w:rsidTr="007F5289">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7F7F7F" w:themeColor="text1" w:themeTint="80"/>
            </w:tcBorders>
          </w:tcPr>
          <w:p w14:paraId="60BC5EAA" w14:textId="77777777" w:rsidR="007F5289" w:rsidRPr="00AE100E" w:rsidRDefault="007F5289" w:rsidP="00FA5A41">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7F7F7F" w:themeColor="text1" w:themeTint="80"/>
              <w:right w:val="single" w:sz="4" w:space="0" w:color="595959" w:themeColor="text1" w:themeTint="A6"/>
            </w:tcBorders>
            <w:shd w:val="clear" w:color="auto" w:fill="auto"/>
          </w:tcPr>
          <w:p w14:paraId="76F6691F" w14:textId="536DC561" w:rsidR="007F5289" w:rsidRPr="00ED25EB" w:rsidRDefault="007F5289" w:rsidP="00ED25EB">
            <w:pPr>
              <w:cnfStyle w:val="000000100000" w:firstRow="0" w:lastRow="0" w:firstColumn="0" w:lastColumn="0" w:oddVBand="0" w:evenVBand="0" w:oddHBand="1" w:evenHBand="0" w:firstRowFirstColumn="0" w:firstRowLastColumn="0" w:lastRowFirstColumn="0" w:lastRowLastColumn="0"/>
              <w:rPr>
                <w:bCs/>
                <w:color w:val="595959"/>
                <w:sz w:val="18"/>
                <w:szCs w:val="18"/>
              </w:rPr>
            </w:pPr>
            <w:r w:rsidRPr="00ED25EB">
              <w:rPr>
                <w:bCs/>
                <w:color w:val="808080" w:themeColor="background1" w:themeShade="80"/>
                <w:szCs w:val="18"/>
              </w:rPr>
              <w:sym w:font="Wingdings" w:char="F071"/>
            </w:r>
            <w:r w:rsidRPr="00F97B5C">
              <w:rPr>
                <w:bCs/>
                <w:szCs w:val="18"/>
              </w:rPr>
              <w:t xml:space="preserve"> </w:t>
            </w:r>
            <w:r w:rsidRPr="00ED25EB">
              <w:rPr>
                <w:bCs/>
                <w:color w:val="595959"/>
                <w:sz w:val="18"/>
                <w:szCs w:val="18"/>
              </w:rPr>
              <w:t>I would like to attach an organisation chart</w:t>
            </w:r>
            <w:r w:rsidR="00ED25EB" w:rsidRPr="00ED25EB">
              <w:rPr>
                <w:bCs/>
                <w:color w:val="595959"/>
                <w:sz w:val="18"/>
                <w:szCs w:val="18"/>
              </w:rPr>
              <w:t xml:space="preserve"> (the following image formats can be uploaded: .jpg, .png,</w:t>
            </w:r>
            <w:r w:rsidR="00DE4B02">
              <w:rPr>
                <w:bCs/>
                <w:color w:val="595959"/>
                <w:sz w:val="18"/>
                <w:szCs w:val="18"/>
              </w:rPr>
              <w:t xml:space="preserve"> </w:t>
            </w:r>
            <w:r w:rsidR="00ED25EB" w:rsidRPr="00ED25EB">
              <w:rPr>
                <w:bCs/>
                <w:color w:val="595959"/>
                <w:sz w:val="18"/>
                <w:szCs w:val="18"/>
              </w:rPr>
              <w:t>.bmp and .gif)</w:t>
            </w:r>
            <w:r w:rsidR="000F758A">
              <w:rPr>
                <w:bCs/>
                <w:color w:val="595959"/>
                <w:sz w:val="18"/>
                <w:szCs w:val="18"/>
              </w:rPr>
              <w:t>.</w:t>
            </w:r>
          </w:p>
        </w:tc>
      </w:tr>
    </w:tbl>
    <w:p w14:paraId="55B137E2" w14:textId="77777777" w:rsidR="00AB6742" w:rsidRDefault="00AB6742" w:rsidP="00AB674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B6742" w14:paraId="7B10DEA9"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C2BAABF" w14:textId="77777777" w:rsidR="00AB6742" w:rsidRPr="00191BC1" w:rsidRDefault="00AB6742" w:rsidP="00AB6742">
            <w:pPr>
              <w:pStyle w:val="SectionIndicatorHeaderText"/>
              <w:rPr>
                <w:rStyle w:val="IntenseEmphasis"/>
                <w:b w:val="0"/>
                <w:bCs w:val="0"/>
                <w:i w:val="0"/>
                <w:iCs w:val="0"/>
                <w:color w:val="FFFFFF" w:themeColor="background1"/>
              </w:rPr>
            </w:pPr>
            <w:r>
              <w:rPr>
                <w:rStyle w:val="IntenseEmphasis"/>
                <w:b w:val="0"/>
                <w:i w:val="0"/>
                <w:color w:val="FFFFFF" w:themeColor="background1"/>
              </w:rPr>
              <w:t>IFD 02</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D2E8E6C" w14:textId="77777777" w:rsidR="00AB6742" w:rsidRPr="00191BC1" w:rsidRDefault="00AB674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B6742" w:rsidRPr="00CF025D" w14:paraId="5E4B9400" w14:textId="77777777" w:rsidTr="00AB6742">
        <w:trPr>
          <w:trHeight w:val="119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81E8377" w14:textId="77777777" w:rsidR="00AB6742" w:rsidRPr="000D72DF" w:rsidRDefault="00AB6742" w:rsidP="00FA5A41">
            <w:pPr>
              <w:pStyle w:val="INDICATORNUMBER"/>
              <w:rPr>
                <w:rStyle w:val="IntenseEmphasis"/>
                <w:b/>
                <w:bCs w:val="0"/>
                <w:i w:val="0"/>
                <w:iCs w:val="0"/>
              </w:rPr>
            </w:pPr>
            <w:r>
              <w:rPr>
                <w:rStyle w:val="IntenseEmphasis"/>
                <w:b/>
                <w:bCs w:val="0"/>
                <w:i w:val="0"/>
                <w:iCs w:val="0"/>
                <w:color w:val="595959"/>
              </w:rPr>
              <w:t>IFD 02</w:t>
            </w:r>
          </w:p>
        </w:tc>
        <w:tc>
          <w:tcPr>
            <w:tcW w:w="8080" w:type="dxa"/>
            <w:tcBorders>
              <w:top w:val="single" w:sz="4" w:space="0" w:color="A6A6A6" w:themeColor="background1" w:themeShade="A6"/>
              <w:left w:val="single" w:sz="4" w:space="0" w:color="7F7F7F" w:themeColor="text1" w:themeTint="80"/>
            </w:tcBorders>
          </w:tcPr>
          <w:p w14:paraId="7D723F5F" w14:textId="77777777" w:rsidR="00022FB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You may wish to include a discussion of</w:t>
            </w:r>
            <w:r w:rsidR="00022FB2">
              <w:rPr>
                <w:bCs/>
                <w:szCs w:val="18"/>
              </w:rPr>
              <w:t>:</w:t>
            </w:r>
            <w:r w:rsidRPr="00AB6742">
              <w:rPr>
                <w:bCs/>
                <w:szCs w:val="18"/>
              </w:rPr>
              <w:t xml:space="preserve"> </w:t>
            </w:r>
          </w:p>
          <w:p w14:paraId="27D82ED3"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the role and responsibility of your board; </w:t>
            </w:r>
          </w:p>
          <w:p w14:paraId="263175F7"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any formal oversight bodies for responsible investment; </w:t>
            </w:r>
          </w:p>
          <w:p w14:paraId="024C9DD0" w14:textId="4C38C921"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who within the organisation has day-to-day oversight of your responsible investment activities; </w:t>
            </w:r>
            <w:r w:rsidR="000F758A">
              <w:rPr>
                <w:bCs/>
                <w:szCs w:val="18"/>
              </w:rPr>
              <w:t>and/or</w:t>
            </w:r>
          </w:p>
          <w:p w14:paraId="247B882B" w14:textId="29F9DC89"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how and how frequently responsible investment performance is reviewed. </w:t>
            </w:r>
          </w:p>
          <w:p w14:paraId="1F4CEE2C" w14:textId="77777777" w:rsidR="00AB674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This information could include an organisational chart.</w:t>
            </w:r>
          </w:p>
          <w:p w14:paraId="107A5153" w14:textId="768CE1A8" w:rsidR="008D46C7" w:rsidRPr="00B01D44" w:rsidRDefault="008D46C7" w:rsidP="000F758A">
            <w:pPr>
              <w:pStyle w:val="INDICATORTEXT"/>
              <w:jc w:val="both"/>
              <w:cnfStyle w:val="000000000000" w:firstRow="0" w:lastRow="0" w:firstColumn="0" w:lastColumn="0" w:oddVBand="0" w:evenVBand="0" w:oddHBand="0" w:evenHBand="0" w:firstRowFirstColumn="0" w:firstRowLastColumn="0" w:lastRowFirstColumn="0" w:lastRowLastColumn="0"/>
            </w:pPr>
            <w:r w:rsidRPr="00AB6742">
              <w:rPr>
                <w:bCs/>
                <w:szCs w:val="18"/>
              </w:rPr>
              <w:t>If you report</w:t>
            </w:r>
            <w:r>
              <w:rPr>
                <w:bCs/>
                <w:szCs w:val="18"/>
              </w:rPr>
              <w:t xml:space="preserve"> against the </w:t>
            </w:r>
            <w:r>
              <w:rPr>
                <w:bCs/>
                <w:i/>
                <w:szCs w:val="18"/>
              </w:rPr>
              <w:t>Overarching Approach (OA)</w:t>
            </w:r>
            <w:r w:rsidRPr="00AB6742">
              <w:rPr>
                <w:bCs/>
                <w:szCs w:val="18"/>
              </w:rPr>
              <w:t xml:space="preserve"> module, this indicator will </w:t>
            </w:r>
            <w:r>
              <w:rPr>
                <w:bCs/>
                <w:szCs w:val="18"/>
              </w:rPr>
              <w:t>partly overlap with the information reported in OA</w:t>
            </w:r>
            <w:r w:rsidRPr="00AB6742">
              <w:rPr>
                <w:bCs/>
                <w:szCs w:val="18"/>
              </w:rPr>
              <w:t>.</w:t>
            </w:r>
            <w:r>
              <w:rPr>
                <w:bCs/>
                <w:szCs w:val="18"/>
              </w:rPr>
              <w:t xml:space="preserve"> Refer </w:t>
            </w:r>
            <w:r w:rsidR="009B4A6B">
              <w:rPr>
                <w:bCs/>
                <w:szCs w:val="18"/>
              </w:rPr>
              <w:t xml:space="preserve">here, </w:t>
            </w:r>
            <w:r w:rsidR="000F758A">
              <w:rPr>
                <w:bCs/>
                <w:szCs w:val="18"/>
              </w:rPr>
              <w:t xml:space="preserve">when </w:t>
            </w:r>
            <w:r>
              <w:rPr>
                <w:bCs/>
                <w:szCs w:val="18"/>
              </w:rPr>
              <w:t>necessary</w:t>
            </w:r>
            <w:r w:rsidR="009B4A6B">
              <w:rPr>
                <w:bCs/>
                <w:szCs w:val="18"/>
              </w:rPr>
              <w:t>,</w:t>
            </w:r>
            <w:r>
              <w:rPr>
                <w:bCs/>
                <w:szCs w:val="18"/>
              </w:rPr>
              <w:t xml:space="preserve"> </w:t>
            </w:r>
            <w:r w:rsidR="000F758A">
              <w:rPr>
                <w:bCs/>
                <w:szCs w:val="18"/>
              </w:rPr>
              <w:t xml:space="preserve">to </w:t>
            </w:r>
            <w:r>
              <w:rPr>
                <w:bCs/>
                <w:szCs w:val="18"/>
              </w:rPr>
              <w:t xml:space="preserve">indicators and your reported information in the OA module. </w:t>
            </w:r>
          </w:p>
        </w:tc>
      </w:tr>
    </w:tbl>
    <w:p w14:paraId="7D9F3750" w14:textId="77777777" w:rsidR="00AB6742" w:rsidRDefault="00AB6742">
      <w:pPr>
        <w:widowControl/>
        <w:autoSpaceDE/>
        <w:autoSpaceDN/>
        <w:adjustRightInd/>
        <w:spacing w:before="0" w:after="0" w:line="240" w:lineRule="auto"/>
      </w:pPr>
    </w:p>
    <w:p w14:paraId="797036D6" w14:textId="77777777" w:rsidR="007853CF" w:rsidRDefault="007853CF">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853CF" w14:paraId="5A7317AF"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0B94C61"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52C3D59"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9BD1E91"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21A81C6"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7853CF" w14:paraId="7C23C502"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EF1C0"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IFD 03</w:t>
            </w:r>
          </w:p>
        </w:tc>
        <w:tc>
          <w:tcPr>
            <w:tcW w:w="3402" w:type="dxa"/>
            <w:shd w:val="clear" w:color="auto" w:fill="888888"/>
          </w:tcPr>
          <w:p w14:paraId="5F511331" w14:textId="77777777" w:rsidR="007853CF" w:rsidRPr="00903B6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5507A48" w14:textId="77777777" w:rsidR="007853CF" w:rsidRPr="00E4172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6B83A2B"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EB6D52E" w14:textId="77777777" w:rsidR="007853CF" w:rsidRDefault="007853CF" w:rsidP="007853C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853CF" w14:paraId="567AABD5"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393460" w14:textId="77777777" w:rsidR="007853CF" w:rsidRPr="00903B63" w:rsidRDefault="007853CF"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5A587CF" w14:textId="77777777" w:rsidR="007853CF" w:rsidRPr="00903B63"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853CF" w14:paraId="7CFF0DD8"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DB05AA3" w14:textId="77777777" w:rsidR="007853CF" w:rsidRDefault="007853CF" w:rsidP="00FA5A41">
            <w:pPr>
              <w:pStyle w:val="INDICATORNUMBER"/>
              <w:rPr>
                <w:rStyle w:val="IntenseEmphasis"/>
                <w:b/>
                <w:bCs w:val="0"/>
                <w:i w:val="0"/>
                <w:iCs w:val="0"/>
              </w:rPr>
            </w:pPr>
            <w:r>
              <w:rPr>
                <w:rStyle w:val="IntenseEmphasis"/>
                <w:b/>
                <w:bCs w:val="0"/>
                <w:i w:val="0"/>
                <w:iCs w:val="0"/>
                <w:color w:val="595959"/>
              </w:rPr>
              <w:t>IFD 03.1</w:t>
            </w:r>
          </w:p>
        </w:tc>
        <w:tc>
          <w:tcPr>
            <w:tcW w:w="8080" w:type="dxa"/>
            <w:gridSpan w:val="2"/>
            <w:tcBorders>
              <w:top w:val="nil"/>
              <w:right w:val="single" w:sz="4" w:space="0" w:color="595959" w:themeColor="text1" w:themeTint="A6"/>
            </w:tcBorders>
          </w:tcPr>
          <w:p w14:paraId="1DCAC2C1" w14:textId="15B9EE6F" w:rsidR="007853CF" w:rsidRPr="00392499" w:rsidRDefault="007853CF"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853CF">
              <w:rPr>
                <w:bCs/>
                <w:szCs w:val="18"/>
              </w:rPr>
              <w:t xml:space="preserve">Indicate </w:t>
            </w:r>
            <w:r w:rsidR="000F758A">
              <w:rPr>
                <w:bCs/>
                <w:szCs w:val="18"/>
              </w:rPr>
              <w:t>whether</w:t>
            </w:r>
            <w:r w:rsidR="000F758A" w:rsidRPr="007853CF">
              <w:rPr>
                <w:bCs/>
                <w:szCs w:val="18"/>
              </w:rPr>
              <w:t xml:space="preserve"> </w:t>
            </w:r>
            <w:r w:rsidRPr="007853CF">
              <w:rPr>
                <w:bCs/>
                <w:szCs w:val="18"/>
              </w:rPr>
              <w:t xml:space="preserve">you set social targets for your organisation, specific to inclusive finance. </w:t>
            </w:r>
          </w:p>
        </w:tc>
      </w:tr>
      <w:tr w:rsidR="007853CF" w14:paraId="1F9E0BCA" w14:textId="77777777" w:rsidTr="00FA5A41">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55195784" w14:textId="77777777" w:rsidR="007853CF" w:rsidRPr="00AE100E" w:rsidRDefault="007853CF"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1A58C4AA" w14:textId="77777777" w:rsidR="007853CF" w:rsidRPr="005308EE"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B9C12F3" w14:textId="77777777" w:rsidR="007853CF" w:rsidRPr="00B734A4"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853CF" w14:paraId="000B1244"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E38D367" w14:textId="77777777" w:rsidR="007853CF" w:rsidRPr="00B734A4" w:rsidRDefault="007853CF" w:rsidP="00FA5A41">
            <w:pPr>
              <w:pStyle w:val="INDICATORNUMBER"/>
              <w:rPr>
                <w:rStyle w:val="IntenseEmphasis"/>
                <w:b/>
                <w:i w:val="0"/>
                <w:color w:val="595959"/>
              </w:rPr>
            </w:pPr>
            <w:r>
              <w:rPr>
                <w:rStyle w:val="IntenseEmphasis"/>
                <w:b/>
                <w:i w:val="0"/>
                <w:color w:val="595959"/>
              </w:rPr>
              <w:t>IFD 03.2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CF38F99" w14:textId="77777777" w:rsidR="007853CF" w:rsidRDefault="007853CF"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0FA0606D" w14:textId="16D8B2DB" w:rsidR="005579A1" w:rsidRPr="006D231C" w:rsidRDefault="005579A1"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7853CF" w14:paraId="2AA03777"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03EAA576" w14:textId="77777777" w:rsidR="007853CF" w:rsidRDefault="007853CF"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8D95485" w14:textId="77777777" w:rsidR="007853CF" w:rsidRPr="006D231C" w:rsidRDefault="007853CF"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16ABA67" w14:textId="77777777" w:rsidR="007853CF" w:rsidRDefault="007853CF" w:rsidP="007853C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853CF" w14:paraId="4665E32E" w14:textId="77777777" w:rsidTr="00D525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B3CBE09" w14:textId="77777777" w:rsidR="007853CF" w:rsidRPr="00191BC1" w:rsidRDefault="007853CF"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t>IFD 0</w:t>
            </w:r>
            <w:r w:rsidR="002352D1">
              <w:rPr>
                <w:rStyle w:val="IntenseEmphasis"/>
                <w:b w:val="0"/>
                <w:i w:val="0"/>
                <w:color w:val="FFFFFF" w:themeColor="background1"/>
              </w:rPr>
              <w:t>3</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83E32BE" w14:textId="77777777" w:rsidR="007853CF" w:rsidRPr="00191BC1"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853CF" w:rsidRPr="00CF025D" w14:paraId="7D605547" w14:textId="77777777" w:rsidTr="00D52549">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right w:val="single" w:sz="4" w:space="0" w:color="7F7F7F" w:themeColor="text1" w:themeTint="80"/>
            </w:tcBorders>
          </w:tcPr>
          <w:p w14:paraId="4AE31DF3" w14:textId="77777777" w:rsidR="007853CF" w:rsidRPr="000D72DF" w:rsidRDefault="007853CF" w:rsidP="00FA5A41">
            <w:pPr>
              <w:pStyle w:val="INDICATORNUMBER"/>
              <w:rPr>
                <w:rStyle w:val="IntenseEmphasis"/>
                <w:b/>
                <w:bCs w:val="0"/>
                <w:i w:val="0"/>
                <w:iCs w:val="0"/>
              </w:rPr>
            </w:pPr>
            <w:r>
              <w:rPr>
                <w:rStyle w:val="IntenseEmphasis"/>
                <w:b/>
                <w:bCs w:val="0"/>
                <w:i w:val="0"/>
                <w:iCs w:val="0"/>
                <w:color w:val="595959"/>
              </w:rPr>
              <w:t>IFD 0</w:t>
            </w:r>
            <w:r w:rsidR="002352D1">
              <w:rPr>
                <w:rStyle w:val="IntenseEmphasis"/>
                <w:b/>
                <w:bCs w:val="0"/>
                <w:i w:val="0"/>
                <w:iCs w:val="0"/>
                <w:color w:val="595959"/>
              </w:rPr>
              <w:t>3</w:t>
            </w:r>
          </w:p>
        </w:tc>
        <w:tc>
          <w:tcPr>
            <w:tcW w:w="8080" w:type="dxa"/>
            <w:tcBorders>
              <w:top w:val="single" w:sz="4" w:space="0" w:color="A6A6A6" w:themeColor="background1" w:themeShade="A6"/>
              <w:left w:val="single" w:sz="4" w:space="0" w:color="7F7F7F" w:themeColor="text1" w:themeTint="80"/>
            </w:tcBorders>
          </w:tcPr>
          <w:p w14:paraId="78705557" w14:textId="26561A8D" w:rsidR="007853CF" w:rsidRPr="00B01D44" w:rsidRDefault="002352D1" w:rsidP="00390B7D">
            <w:pPr>
              <w:pStyle w:val="INDICATORTEXT"/>
              <w:jc w:val="both"/>
              <w:cnfStyle w:val="000000000000" w:firstRow="0" w:lastRow="0" w:firstColumn="0" w:lastColumn="0" w:oddVBand="0" w:evenVBand="0" w:oddHBand="0" w:evenHBand="0" w:firstRowFirstColumn="0" w:firstRowLastColumn="0" w:lastRowFirstColumn="0" w:lastRowLastColumn="0"/>
            </w:pPr>
            <w:r w:rsidRPr="002352D1">
              <w:rPr>
                <w:bCs/>
                <w:szCs w:val="18"/>
              </w:rPr>
              <w:t xml:space="preserve">Example social targets can be found </w:t>
            </w:r>
            <w:hyperlink r:id="rId29" w:history="1">
              <w:r w:rsidR="00390B7D" w:rsidRPr="00390B7D">
                <w:rPr>
                  <w:rStyle w:val="Hyperlink"/>
                  <w:rFonts w:cs="Arial"/>
                  <w:bCs/>
                  <w:szCs w:val="18"/>
                </w:rPr>
                <w:t>here</w:t>
              </w:r>
            </w:hyperlink>
            <w:r w:rsidR="00390B7D">
              <w:rPr>
                <w:bCs/>
                <w:szCs w:val="18"/>
              </w:rPr>
              <w:t xml:space="preserve"> </w:t>
            </w:r>
          </w:p>
        </w:tc>
      </w:tr>
    </w:tbl>
    <w:p w14:paraId="6A26EB0E" w14:textId="77777777" w:rsidR="007853CF" w:rsidRDefault="007853CF" w:rsidP="007853CF">
      <w:pPr>
        <w:widowControl/>
        <w:autoSpaceDE/>
        <w:autoSpaceDN/>
        <w:adjustRightInd/>
        <w:spacing w:before="0" w:after="0" w:line="240" w:lineRule="auto"/>
      </w:pPr>
    </w:p>
    <w:p w14:paraId="6B459B65" w14:textId="77777777" w:rsidR="00846FDD" w:rsidRDefault="00846FDD">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E238DC9"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49212F"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2EA1DCE4"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AD2A41C"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C724622"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1BBFCB78"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DB307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w:t>
            </w:r>
            <w:r w:rsidR="006E2EEA">
              <w:rPr>
                <w:rStyle w:val="IntenseEmphasis"/>
                <w:i w:val="0"/>
                <w:color w:val="FFFFFF" w:themeColor="background1"/>
              </w:rPr>
              <w:t>D 04</w:t>
            </w:r>
          </w:p>
        </w:tc>
        <w:tc>
          <w:tcPr>
            <w:tcW w:w="3402" w:type="dxa"/>
          </w:tcPr>
          <w:p w14:paraId="36765440"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6F94BED1"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41A3D7A1" w14:textId="77777777" w:rsidR="00480232" w:rsidRPr="00356CDA" w:rsidRDefault="006E2EEA"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5390AFF"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232A703"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2126"/>
        <w:gridCol w:w="2126"/>
      </w:tblGrid>
      <w:tr w:rsidR="003939E2" w14:paraId="2932681E" w14:textId="77777777" w:rsidTr="006511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BFBFBF" w:themeColor="background1" w:themeShade="BF"/>
              <w:bottom w:val="single" w:sz="4" w:space="0" w:color="0070C0"/>
            </w:tcBorders>
            <w:shd w:val="clear" w:color="auto" w:fill="00B0F0"/>
          </w:tcPr>
          <w:p w14:paraId="749C432C" w14:textId="77777777" w:rsidR="003939E2" w:rsidRPr="00903B63" w:rsidRDefault="003939E2"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04</w:t>
            </w:r>
          </w:p>
        </w:tc>
        <w:tc>
          <w:tcPr>
            <w:tcW w:w="8080" w:type="dxa"/>
            <w:gridSpan w:val="3"/>
            <w:tcBorders>
              <w:top w:val="single" w:sz="4" w:space="0" w:color="0070C0"/>
              <w:bottom w:val="single" w:sz="4" w:space="0" w:color="0070C0"/>
              <w:right w:val="single" w:sz="4" w:space="0" w:color="0070C0"/>
            </w:tcBorders>
            <w:shd w:val="clear" w:color="auto" w:fill="0070C0"/>
          </w:tcPr>
          <w:p w14:paraId="06B0C56A" w14:textId="77777777" w:rsidR="003939E2" w:rsidRPr="00903B63" w:rsidRDefault="003939E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939E2" w14:paraId="7FAEE261"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BFBFBF" w:themeColor="background1" w:themeShade="BF"/>
            </w:tcBorders>
            <w:vAlign w:val="top"/>
          </w:tcPr>
          <w:p w14:paraId="3B60F9CE" w14:textId="77777777" w:rsidR="003939E2" w:rsidRDefault="003939E2" w:rsidP="00FA5A41">
            <w:pPr>
              <w:pStyle w:val="INDICATORNUMBER"/>
              <w:rPr>
                <w:rStyle w:val="IntenseEmphasis"/>
                <w:b/>
                <w:bCs w:val="0"/>
                <w:i w:val="0"/>
                <w:iCs w:val="0"/>
                <w:color w:val="595959"/>
              </w:rPr>
            </w:pPr>
            <w:r>
              <w:rPr>
                <w:rStyle w:val="IntenseEmphasis"/>
                <w:b/>
                <w:bCs w:val="0"/>
                <w:i w:val="0"/>
                <w:iCs w:val="0"/>
                <w:color w:val="595959"/>
              </w:rPr>
              <w:t>IFD 04.1</w:t>
            </w:r>
          </w:p>
        </w:tc>
        <w:tc>
          <w:tcPr>
            <w:tcW w:w="8080" w:type="dxa"/>
            <w:gridSpan w:val="3"/>
            <w:tcBorders>
              <w:top w:val="single" w:sz="4" w:space="0" w:color="0070C0"/>
              <w:right w:val="single" w:sz="4" w:space="0" w:color="0070C0"/>
            </w:tcBorders>
            <w:shd w:val="clear" w:color="auto" w:fill="DAEEF3" w:themeFill="accent5" w:themeFillTint="33"/>
          </w:tcPr>
          <w:p w14:paraId="634672A6" w14:textId="504558AE" w:rsidR="003939E2" w:rsidRPr="003939E2" w:rsidRDefault="003939E2" w:rsidP="000F758A">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939E2">
              <w:t>Of your total assets invested directly in inclusive finance, indicate what percentage is invested in the following</w:t>
            </w:r>
            <w:r w:rsidR="000F758A">
              <w:t>.</w:t>
            </w:r>
          </w:p>
        </w:tc>
      </w:tr>
      <w:tr w:rsidR="003939E2" w14:paraId="3DD423E3"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BFBFBF" w:themeColor="background1" w:themeShade="BF"/>
            </w:tcBorders>
            <w:vAlign w:val="top"/>
          </w:tcPr>
          <w:p w14:paraId="5A68056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078FA" w14:textId="77777777" w:rsidR="003939E2" w:rsidRPr="00680D45"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D40EC">
              <w:t>Equity</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8BDCEC"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F1CE71A"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E2FDC50" w14:textId="77777777" w:rsidR="003939E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534A707D"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7D43758"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8EB3003" w14:textId="77777777" w:rsidR="003939E2" w:rsidRPr="008562B5"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651199" w14:paraId="5A13BC3E" w14:textId="77777777" w:rsidTr="0065119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4E7A076D" w14:textId="77777777" w:rsidR="00651199" w:rsidRDefault="00651199" w:rsidP="00FA5A41">
            <w:pPr>
              <w:pStyle w:val="INDICATORNUMBER"/>
              <w:rPr>
                <w:rStyle w:val="IntenseEmphasis"/>
                <w:b/>
                <w:bCs w:val="0"/>
                <w:i w:val="0"/>
                <w:iCs w:val="0"/>
                <w:color w:val="595959"/>
              </w:rPr>
            </w:pPr>
          </w:p>
        </w:tc>
        <w:tc>
          <w:tcPr>
            <w:tcW w:w="3828" w:type="dxa"/>
            <w:vMerge w:val="restart"/>
            <w:tcBorders>
              <w:top w:val="single" w:sz="4" w:space="0" w:color="A6A6A6" w:themeColor="background1" w:themeShade="A6"/>
              <w:right w:val="single" w:sz="4" w:space="0" w:color="A6A6A6" w:themeColor="background1" w:themeShade="A6"/>
            </w:tcBorders>
            <w:shd w:val="clear" w:color="auto" w:fill="auto"/>
          </w:tcPr>
          <w:p w14:paraId="71567FE6" w14:textId="77777777" w:rsidR="00651199" w:rsidRPr="00680D45" w:rsidRDefault="00651199" w:rsidP="00FA5A41">
            <w:pPr>
              <w:pStyle w:val="INDICATORTEXT"/>
              <w:cnfStyle w:val="000000100000" w:firstRow="0" w:lastRow="0" w:firstColumn="0" w:lastColumn="0" w:oddVBand="0" w:evenVBand="0" w:oddHBand="1" w:evenHBand="0" w:firstRowFirstColumn="0" w:firstRowLastColumn="0" w:lastRowFirstColumn="0" w:lastRowLastColumn="0"/>
            </w:pPr>
            <w:r>
              <w:t>Debt</w:t>
            </w:r>
          </w:p>
        </w:tc>
        <w:tc>
          <w:tcPr>
            <w:tcW w:w="2126" w:type="dxa"/>
            <w:vMerge w:val="restart"/>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0B978DE2"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6FC8DF08"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4B7E9CC0" w14:textId="77777777" w:rsidR="0065119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11B97273"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F8CCCD9"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0B81A192"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c>
          <w:tcPr>
            <w:tcW w:w="2126"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DAEEF3" w:themeFill="accent5" w:themeFillTint="33"/>
          </w:tcPr>
          <w:p w14:paraId="5A46B367" w14:textId="0F67F3AA" w:rsidR="00651199" w:rsidRPr="008562B5" w:rsidRDefault="00651199" w:rsidP="00C415B2">
            <w:pPr>
              <w:pStyle w:val="INDICATORTEXT"/>
              <w:spacing w:after="0"/>
              <w:cnfStyle w:val="000000100000" w:firstRow="0" w:lastRow="0" w:firstColumn="0" w:lastColumn="0" w:oddVBand="0" w:evenVBand="0" w:oddHBand="1" w:evenHBand="0" w:firstRowFirstColumn="0" w:firstRowLastColumn="0" w:lastRowFirstColumn="0" w:lastRowLastColumn="0"/>
            </w:pPr>
            <w:r>
              <w:t xml:space="preserve">Of which, </w:t>
            </w:r>
            <w:r w:rsidR="000F758A">
              <w:t xml:space="preserve">percentage of </w:t>
            </w:r>
            <w:r>
              <w:t>subordinated debt</w:t>
            </w:r>
          </w:p>
        </w:tc>
      </w:tr>
      <w:tr w:rsidR="00651199" w14:paraId="7DE67E87" w14:textId="77777777" w:rsidTr="00651199">
        <w:trPr>
          <w:trHeight w:val="2055"/>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BFBFBF" w:themeColor="background1" w:themeShade="BF"/>
            </w:tcBorders>
            <w:vAlign w:val="top"/>
          </w:tcPr>
          <w:p w14:paraId="1FDC477B" w14:textId="77777777" w:rsidR="00651199" w:rsidRDefault="00651199" w:rsidP="00FA5A41">
            <w:pPr>
              <w:pStyle w:val="INDICATORNUMBER"/>
              <w:rPr>
                <w:rStyle w:val="IntenseEmphasis"/>
                <w:b/>
                <w:bCs w:val="0"/>
                <w:i w:val="0"/>
                <w:iCs w:val="0"/>
                <w:color w:val="595959"/>
              </w:rPr>
            </w:pPr>
          </w:p>
        </w:tc>
        <w:tc>
          <w:tcPr>
            <w:tcW w:w="3828" w:type="dxa"/>
            <w:vMerge/>
            <w:tcBorders>
              <w:top w:val="nil"/>
              <w:bottom w:val="single" w:sz="4" w:space="0" w:color="A6A6A6" w:themeColor="background1" w:themeShade="A6"/>
              <w:right w:val="single" w:sz="4" w:space="0" w:color="A6A6A6" w:themeColor="background1" w:themeShade="A6"/>
            </w:tcBorders>
            <w:shd w:val="clear" w:color="auto" w:fill="auto"/>
          </w:tcPr>
          <w:p w14:paraId="092FE1CD" w14:textId="77777777" w:rsidR="00651199" w:rsidRDefault="00651199" w:rsidP="00FA5A41">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vMerge/>
            <w:tcBorders>
              <w:top w:val="nil"/>
              <w:left w:val="single" w:sz="4" w:space="0" w:color="A6A6A6" w:themeColor="background1" w:themeShade="A6"/>
              <w:bottom w:val="nil"/>
              <w:right w:val="single" w:sz="4" w:space="0" w:color="BFBFBF" w:themeColor="background1" w:themeShade="BF"/>
            </w:tcBorders>
            <w:shd w:val="clear" w:color="auto" w:fill="auto"/>
          </w:tcPr>
          <w:p w14:paraId="17C27F27" w14:textId="77777777" w:rsidR="00651199" w:rsidRPr="00A049F9" w:rsidRDefault="00651199" w:rsidP="00CD40EC">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BFBFBF" w:themeColor="background1" w:themeShade="BF"/>
              <w:left w:val="single" w:sz="4" w:space="0" w:color="BFBFBF" w:themeColor="background1" w:themeShade="BF"/>
              <w:right w:val="single" w:sz="4" w:space="0" w:color="0070C0"/>
            </w:tcBorders>
            <w:shd w:val="clear" w:color="auto" w:fill="auto"/>
          </w:tcPr>
          <w:p w14:paraId="200BA19B"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8FC5FD5"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EB19A76"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36A6AD8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8385249"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1C9A00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448BF89F"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088F505C"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FF5B79" w14:textId="77777777" w:rsidR="003939E2" w:rsidRDefault="00CD40EC" w:rsidP="00FA5A41">
            <w:pPr>
              <w:pStyle w:val="INDICATORTEXT"/>
              <w:cnfStyle w:val="000000100000" w:firstRow="0" w:lastRow="0" w:firstColumn="0" w:lastColumn="0" w:oddVBand="0" w:evenVBand="0" w:oddHBand="1" w:evenHBand="0" w:firstRowFirstColumn="0" w:firstRowLastColumn="0" w:lastRowFirstColumn="0" w:lastRowLastColumn="0"/>
            </w:pPr>
            <w:r w:rsidRPr="00CD40EC">
              <w:t>Guarantees</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79CAB4C"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3A9C3174"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0FBEE5A3"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68C5226B"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6897B0DD"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532C3A14" w14:textId="77777777" w:rsidR="003939E2" w:rsidRPr="00B10DE0"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3939E2" w14:paraId="00720094"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2788339F"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E0EC9" w14:textId="21FB7C2E" w:rsidR="003939E2" w:rsidRPr="00680D45" w:rsidRDefault="00CD40EC" w:rsidP="000F758A">
            <w:pPr>
              <w:pStyle w:val="INDICATORTEXT"/>
              <w:cnfStyle w:val="000000000000" w:firstRow="0" w:lastRow="0" w:firstColumn="0" w:lastColumn="0" w:oddVBand="0" w:evenVBand="0" w:oddHBand="0" w:evenHBand="0" w:firstRowFirstColumn="0" w:firstRowLastColumn="0" w:lastRowFirstColumn="0" w:lastRowLastColumn="0"/>
            </w:pPr>
            <w:r w:rsidRPr="00CD40EC">
              <w:t>Other</w:t>
            </w:r>
            <w:r w:rsidR="000F758A">
              <w:t>;</w:t>
            </w:r>
            <w:r w:rsidR="000F758A" w:rsidRPr="00CD40EC">
              <w:t xml:space="preserve"> </w:t>
            </w:r>
            <w:r w:rsidR="003939E2" w:rsidRPr="00680D45">
              <w:t>specify__________</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2D49B75"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1CC77438"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7FC4CD2"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E3E3EEA"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360C49BF"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5702BF6" w14:textId="77777777" w:rsidR="003939E2" w:rsidRPr="008562B5"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26B40A43"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1778F5A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650F7653"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2F23D7"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3939E2" w14:paraId="0EB2B37C" w14:textId="77777777" w:rsidTr="0065119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BFBFBF" w:themeColor="background1" w:themeShade="BF"/>
            </w:tcBorders>
            <w:vAlign w:val="top"/>
          </w:tcPr>
          <w:p w14:paraId="611A4666" w14:textId="77777777" w:rsidR="003939E2" w:rsidRPr="00AE100E" w:rsidRDefault="00B1410C" w:rsidP="00FA5A41">
            <w:pPr>
              <w:pStyle w:val="INDICATORNUMBER"/>
              <w:rPr>
                <w:rStyle w:val="IntenseEmphasis"/>
                <w:b/>
                <w:bCs w:val="0"/>
                <w:i w:val="0"/>
                <w:iCs w:val="0"/>
                <w:color w:val="595959"/>
              </w:rPr>
            </w:pPr>
            <w:r>
              <w:rPr>
                <w:rStyle w:val="IntenseEmphasis"/>
                <w:b/>
                <w:bCs w:val="0"/>
                <w:i w:val="0"/>
                <w:iCs w:val="0"/>
                <w:color w:val="595959"/>
              </w:rPr>
              <w:t>IFD 04.2</w:t>
            </w:r>
          </w:p>
        </w:tc>
        <w:tc>
          <w:tcPr>
            <w:tcW w:w="8080" w:type="dxa"/>
            <w:gridSpan w:val="3"/>
            <w:tcBorders>
              <w:top w:val="single" w:sz="4" w:space="0" w:color="0070C0"/>
              <w:right w:val="single" w:sz="4" w:space="0" w:color="0070C0"/>
            </w:tcBorders>
            <w:shd w:val="clear" w:color="auto" w:fill="DAEEF3" w:themeFill="accent5" w:themeFillTint="33"/>
          </w:tcPr>
          <w:p w14:paraId="655FF41E" w14:textId="47D7A5C3" w:rsidR="003939E2" w:rsidRPr="001C0916"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F7DC68" w14:textId="77777777" w:rsidR="003939E2" w:rsidRPr="005B4C5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939E2" w14:paraId="5138239E"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bottom w:val="single" w:sz="4" w:space="0" w:color="BFBFBF" w:themeColor="background1" w:themeShade="BF"/>
            </w:tcBorders>
          </w:tcPr>
          <w:p w14:paraId="6ABDF9D2" w14:textId="77777777" w:rsidR="003939E2" w:rsidRDefault="003939E2" w:rsidP="00FA5A41">
            <w:pPr>
              <w:pStyle w:val="INDICATORNUMBER"/>
              <w:rPr>
                <w:rStyle w:val="IntenseEmphasis"/>
                <w:b/>
                <w:bCs w:val="0"/>
                <w:i w:val="0"/>
                <w:iCs w:val="0"/>
                <w:color w:val="595959"/>
              </w:rPr>
            </w:pPr>
          </w:p>
        </w:tc>
        <w:tc>
          <w:tcPr>
            <w:tcW w:w="8080" w:type="dxa"/>
            <w:gridSpan w:val="3"/>
            <w:tcBorders>
              <w:top w:val="nil"/>
              <w:bottom w:val="single" w:sz="4" w:space="0" w:color="BFBFBF" w:themeColor="background1" w:themeShade="BF"/>
              <w:right w:val="single" w:sz="4" w:space="0" w:color="0070C0"/>
            </w:tcBorders>
            <w:shd w:val="clear" w:color="auto" w:fill="auto"/>
          </w:tcPr>
          <w:p w14:paraId="75803B50" w14:textId="77777777" w:rsidR="003939E2" w:rsidRDefault="003939E2"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56208744" w14:textId="77777777" w:rsidR="00821C9E" w:rsidRDefault="00821C9E" w:rsidP="00056689">
      <w:pPr>
        <w:pStyle w:val="INDICATORNUMBER"/>
      </w:pPr>
    </w:p>
    <w:p w14:paraId="3F7E41D9" w14:textId="77777777" w:rsidR="00FA5A41" w:rsidRDefault="00FA5A41" w:rsidP="00056689">
      <w:pPr>
        <w:pStyle w:val="INDICATORNUMBER"/>
      </w:pPr>
    </w:p>
    <w:p w14:paraId="1CA3C2FC" w14:textId="77777777" w:rsidR="00FA5A41" w:rsidRDefault="00FA5A41" w:rsidP="00056689">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3D1F43" w14:paraId="7F9BE50E" w14:textId="77777777" w:rsidTr="0066597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7219001" w14:textId="77777777" w:rsidR="003D1F43" w:rsidRPr="00DC20FA" w:rsidRDefault="003D1F43"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04</w:t>
            </w:r>
          </w:p>
        </w:tc>
        <w:tc>
          <w:tcPr>
            <w:tcW w:w="8037" w:type="dxa"/>
            <w:tcBorders>
              <w:top w:val="single" w:sz="4" w:space="0" w:color="0082C8"/>
              <w:bottom w:val="single" w:sz="4" w:space="0" w:color="7F7F7F" w:themeColor="text1" w:themeTint="80"/>
            </w:tcBorders>
          </w:tcPr>
          <w:p w14:paraId="1587C39F" w14:textId="77777777" w:rsidR="003D1F43" w:rsidRPr="00DC20FA" w:rsidRDefault="003D1F4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C357D" w:rsidRPr="00D5451C" w14:paraId="45EAB711" w14:textId="77777777" w:rsidTr="00BC357D">
        <w:trPr>
          <w:cnfStyle w:val="000000100000" w:firstRow="0" w:lastRow="0" w:firstColumn="0" w:lastColumn="0" w:oddVBand="0" w:evenVBand="0" w:oddHBand="1" w:evenHBand="0" w:firstRowFirstColumn="0" w:firstRowLastColumn="0" w:lastRowFirstColumn="0" w:lastRowLastColumn="0"/>
          <w:trHeight w:val="3994"/>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F57246D" w14:textId="77777777" w:rsidR="00BC357D" w:rsidRPr="000D72DF" w:rsidRDefault="00BC357D" w:rsidP="00FA5A41">
            <w:pPr>
              <w:pStyle w:val="INDICATORNUMBER"/>
              <w:rPr>
                <w:rStyle w:val="IntenseEmphasis"/>
                <w:b/>
                <w:bCs w:val="0"/>
                <w:i w:val="0"/>
                <w:iCs w:val="0"/>
              </w:rPr>
            </w:pPr>
            <w:r>
              <w:rPr>
                <w:rStyle w:val="IntenseEmphasis"/>
                <w:b/>
                <w:bCs w:val="0"/>
                <w:i w:val="0"/>
                <w:iCs w:val="0"/>
                <w:color w:val="595959"/>
              </w:rPr>
              <w:t>IFD 04</w:t>
            </w:r>
          </w:p>
        </w:tc>
        <w:tc>
          <w:tcPr>
            <w:tcW w:w="8037" w:type="dxa"/>
            <w:tcBorders>
              <w:top w:val="single" w:sz="4" w:space="0" w:color="7F7F7F" w:themeColor="text1" w:themeTint="80"/>
            </w:tcBorders>
            <w:shd w:val="clear" w:color="auto" w:fill="auto"/>
            <w:vAlign w:val="top"/>
          </w:tcPr>
          <w:p w14:paraId="23FAE295"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t>Please note that the ranges in this module differ from those in other modules of the Reporting Framework. The ranges used here are aligned with the Symbiotics and MicroRate MIV Surveys.</w:t>
            </w:r>
          </w:p>
          <w:p w14:paraId="352CAD94"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Equity</w:t>
            </w:r>
            <w:r w:rsidRPr="003D1F43">
              <w:t xml:space="preserve"> (aligned with MIV Disclosure Guideline 2.2.1.3). Calculate as the sum of equity investments. Equity refers to stock purchases in inclusive finance providers, with or without voting rights.</w:t>
            </w:r>
          </w:p>
          <w:p w14:paraId="3BBFB71D" w14:textId="10767C42"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Debt</w:t>
            </w:r>
            <w:r w:rsidRPr="003D1F43">
              <w:t xml:space="preserve"> (aligned with MIV Disclosure Guideline 2.2.1.4). Calculate as the sum of debt investments. Debt investments are MIV loans or notes to inclusive finance providers or to non-specialised financial intermediaries specifically used to fund inclusive finance (i.e.</w:t>
            </w:r>
            <w:r w:rsidR="00985401">
              <w:t>,</w:t>
            </w:r>
            <w:r w:rsidRPr="003D1F43">
              <w:t xml:space="preserve"> senior, junior, convertible and subordinate debt).</w:t>
            </w:r>
          </w:p>
          <w:p w14:paraId="28F45007" w14:textId="77777777" w:rsidR="00BC357D" w:rsidRPr="00665974" w:rsidRDefault="00BC357D" w:rsidP="005E546E">
            <w:pPr>
              <w:pStyle w:val="INDICATORTEXT"/>
              <w:cnfStyle w:val="000000100000" w:firstRow="0" w:lastRow="0" w:firstColumn="0" w:lastColumn="0" w:oddVBand="0" w:evenVBand="0" w:oddHBand="1" w:evenHBand="0" w:firstRowFirstColumn="0" w:firstRowLastColumn="0" w:lastRowFirstColumn="0" w:lastRowLastColumn="0"/>
            </w:pPr>
            <w:r w:rsidRPr="003D1F43">
              <w:rPr>
                <w:b/>
              </w:rPr>
              <w:t>Subordinated deb</w:t>
            </w:r>
            <w:r>
              <w:rPr>
                <w:b/>
              </w:rPr>
              <w:t>t</w:t>
            </w:r>
            <w:r w:rsidRPr="003D1F43">
              <w:t xml:space="preserve"> Calculate as the sum of subordinated or junior debt investments. Senior debt takes precedence over subordinated or junior debt in the event of default. They are also MIV loans or notes to inclusive finance providers or to non-specialised financial intermediaries specifically used to fund inclusive finance.</w:t>
            </w:r>
          </w:p>
          <w:p w14:paraId="26F51BFB" w14:textId="36FEF465" w:rsidR="00BC357D" w:rsidRPr="00665974" w:rsidRDefault="00BC357D" w:rsidP="00880346">
            <w:pPr>
              <w:pStyle w:val="INDICATORTEXT"/>
              <w:cnfStyle w:val="000000100000" w:firstRow="0" w:lastRow="0" w:firstColumn="0" w:lastColumn="0" w:oddVBand="0" w:evenVBand="0" w:oddHBand="1" w:evenHBand="0" w:firstRowFirstColumn="0" w:firstRowLastColumn="0" w:lastRowFirstColumn="0" w:lastRowLastColumn="0"/>
            </w:pPr>
            <w:r w:rsidRPr="003D1F43">
              <w:rPr>
                <w:b/>
              </w:rPr>
              <w:t>Guarantees</w:t>
            </w:r>
            <w:r w:rsidRPr="003D1F43">
              <w:t xml:space="preserve"> (aligned with MIV Disclosure Guideline 2.2.1.5). Calculate as the sum of guarantees provided to inclusive finance providers. MIV guarantee refers to the amount guaranteed to microfinance service providers as an instrument to enhance </w:t>
            </w:r>
            <w:r w:rsidR="00880346">
              <w:t>their</w:t>
            </w:r>
            <w:r w:rsidR="00880346" w:rsidRPr="003D1F43">
              <w:t xml:space="preserve"> </w:t>
            </w:r>
            <w:r w:rsidRPr="003D1F43">
              <w:t>creditworthiness.</w:t>
            </w:r>
          </w:p>
        </w:tc>
      </w:tr>
      <w:tr w:rsidR="003D1F43" w:rsidRPr="00D5451C" w14:paraId="3855677D" w14:textId="77777777" w:rsidTr="009C34A5">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708A2E51" w14:textId="77777777" w:rsidR="003D1F43" w:rsidRPr="003C6508" w:rsidRDefault="009C34A5" w:rsidP="00FA5A41">
            <w:pPr>
              <w:pStyle w:val="INDICATORTEXT"/>
              <w:jc w:val="both"/>
              <w:rPr>
                <w:b/>
                <w:szCs w:val="18"/>
              </w:rPr>
            </w:pPr>
            <w:r>
              <w:rPr>
                <w:b/>
                <w:szCs w:val="18"/>
              </w:rPr>
              <w:t>LOGIC</w:t>
            </w:r>
          </w:p>
        </w:tc>
      </w:tr>
      <w:tr w:rsidR="003D1F43" w:rsidRPr="00D5451C" w14:paraId="32BE7FC8" w14:textId="77777777" w:rsidTr="009C34A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29486FBE" w14:textId="77777777" w:rsidR="003D1F43" w:rsidRDefault="009C34A5" w:rsidP="00FA5A41">
            <w:pPr>
              <w:pStyle w:val="INDICATORNUMBER"/>
              <w:rPr>
                <w:rStyle w:val="IntenseEmphasis"/>
                <w:b/>
                <w:bCs w:val="0"/>
                <w:i w:val="0"/>
                <w:iCs w:val="0"/>
                <w:color w:val="595959"/>
              </w:rPr>
            </w:pPr>
            <w:r>
              <w:rPr>
                <w:rStyle w:val="IntenseEmphasis"/>
                <w:b/>
                <w:bCs w:val="0"/>
                <w:i w:val="0"/>
                <w:iCs w:val="0"/>
                <w:color w:val="595959"/>
              </w:rPr>
              <w:t>IFD</w:t>
            </w:r>
            <w:r w:rsidR="003D1F43">
              <w:rPr>
                <w:rStyle w:val="IntenseEmphasis"/>
                <w:b/>
                <w:bCs w:val="0"/>
                <w:i w:val="0"/>
                <w:iCs w:val="0"/>
                <w:color w:val="595959"/>
              </w:rPr>
              <w:t xml:space="preserve"> 0</w:t>
            </w:r>
            <w:r>
              <w:rPr>
                <w:rStyle w:val="IntenseEmphasis"/>
                <w:b/>
                <w:bCs w:val="0"/>
                <w:i w:val="0"/>
                <w:iCs w:val="0"/>
                <w:color w:val="595959"/>
              </w:rPr>
              <w:t>4</w:t>
            </w:r>
          </w:p>
        </w:tc>
        <w:tc>
          <w:tcPr>
            <w:tcW w:w="8037" w:type="dxa"/>
            <w:tcBorders>
              <w:top w:val="single" w:sz="4" w:space="0" w:color="A6A6A6" w:themeColor="background1" w:themeShade="A6"/>
              <w:bottom w:val="single" w:sz="4" w:space="0" w:color="0082C8"/>
            </w:tcBorders>
            <w:shd w:val="clear" w:color="auto" w:fill="auto"/>
          </w:tcPr>
          <w:p w14:paraId="1D07AC06" w14:textId="77777777" w:rsidR="00C52D1E" w:rsidRDefault="00C52D1E" w:rsidP="00C52D1E">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w:t>
            </w:r>
          </w:p>
          <w:p w14:paraId="6C686D94" w14:textId="77777777" w:rsidR="00C52D1E" w:rsidRDefault="00C52D1E" w:rsidP="009C34A5">
            <w:pPr>
              <w:pStyle w:val="INDICATORTEXT"/>
              <w:cnfStyle w:val="000000100000" w:firstRow="0" w:lastRow="0" w:firstColumn="0" w:lastColumn="0" w:oddVBand="0" w:evenVBand="0" w:oddHBand="1" w:evenHBand="0" w:firstRowFirstColumn="0" w:firstRowLastColumn="0" w:lastRowFirstColumn="0" w:lastRowLastColumn="0"/>
            </w:pPr>
            <w:r>
              <w:t xml:space="preserve">If you report </w:t>
            </w:r>
            <w:r w:rsidRPr="00BF429C">
              <w:t>≥</w:t>
            </w:r>
            <w:r>
              <w:t>20% of your organisation’s inclusive finance investments are in debt</w:t>
            </w:r>
            <w:r w:rsidR="00651199">
              <w:t xml:space="preserve"> (irrespective of % subordinated)</w:t>
            </w:r>
            <w:r>
              <w:t xml:space="preserve">, indicators [14-15] will be applicable. </w:t>
            </w:r>
            <w:r w:rsidR="007B0E5F">
              <w:t>The fixed income options</w:t>
            </w:r>
            <w:r w:rsidR="007C70EE">
              <w:t xml:space="preserve"> under</w:t>
            </w:r>
            <w:r>
              <w:t xml:space="preserve"> indicator [17] will also be</w:t>
            </w:r>
            <w:r w:rsidR="007C70EE">
              <w:t>come</w:t>
            </w:r>
            <w:r>
              <w:t xml:space="preserve"> applicable.</w:t>
            </w:r>
            <w:r w:rsidR="00651199">
              <w:t xml:space="preserve"> </w:t>
            </w:r>
            <w:r>
              <w:t xml:space="preserve">  </w:t>
            </w:r>
          </w:p>
          <w:p w14:paraId="2FC63254" w14:textId="77777777" w:rsidR="003D1F43" w:rsidRDefault="00C52D1E" w:rsidP="006B71BB">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If you report </w:t>
            </w:r>
            <w:r w:rsidRPr="00BF429C">
              <w:t>≥</w:t>
            </w:r>
            <w:r>
              <w:t xml:space="preserve">20% of your organisation’s inclusive finance investments are in equity, indicators [16] and [22] will be applicable. </w:t>
            </w:r>
          </w:p>
        </w:tc>
      </w:tr>
    </w:tbl>
    <w:p w14:paraId="21CD62B0" w14:textId="77777777" w:rsidR="00C2743E" w:rsidRDefault="00C2743E">
      <w:pPr>
        <w:widowControl/>
        <w:autoSpaceDE/>
        <w:autoSpaceDN/>
        <w:adjustRightInd/>
        <w:spacing w:before="0" w:after="0" w:line="240" w:lineRule="auto"/>
      </w:pPr>
    </w:p>
    <w:p w14:paraId="32F01616" w14:textId="77777777" w:rsidR="00C2743E" w:rsidRDefault="00C2743E">
      <w:pPr>
        <w:widowControl/>
        <w:autoSpaceDE/>
        <w:autoSpaceDN/>
        <w:adjustRightInd/>
        <w:spacing w:before="0" w:after="0" w:line="240" w:lineRule="auto"/>
      </w:pPr>
      <w:r>
        <w:br w:type="page"/>
      </w:r>
    </w:p>
    <w:p w14:paraId="49416E80" w14:textId="77777777" w:rsidR="003E06EC" w:rsidRDefault="003E06EC">
      <w:pPr>
        <w:widowControl/>
        <w:autoSpaceDE/>
        <w:autoSpaceDN/>
        <w:adjustRightInd/>
        <w:spacing w:before="0" w:after="0" w:line="240" w:lineRule="auto"/>
        <w:sectPr w:rsidR="003E06EC" w:rsidSect="00855023">
          <w:headerReference w:type="default" r:id="rId30"/>
          <w:headerReference w:type="first" r:id="rId31"/>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2743E" w14:paraId="0FF2A33E"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BF5C9E"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p>
        </w:tc>
        <w:tc>
          <w:tcPr>
            <w:tcW w:w="3402" w:type="dxa"/>
          </w:tcPr>
          <w:p w14:paraId="6CBA29AD"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95CD4C7"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9DC9CDF"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r w:rsidRPr="00356CDA">
              <w:t>Principle</w:t>
            </w:r>
          </w:p>
        </w:tc>
      </w:tr>
      <w:tr w:rsidR="00C2743E" w14:paraId="60E51512" w14:textId="77777777" w:rsidTr="00FA5A4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23CB72E"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IFD 05</w:t>
            </w:r>
          </w:p>
        </w:tc>
        <w:tc>
          <w:tcPr>
            <w:tcW w:w="3402" w:type="dxa"/>
          </w:tcPr>
          <w:p w14:paraId="1CA4550C" w14:textId="77777777" w:rsidR="00C2743E" w:rsidRDefault="00C2743E" w:rsidP="00FA5A4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E86C204" w14:textId="77777777" w:rsidR="00C2743E" w:rsidRPr="00356CDA" w:rsidRDefault="00C2743E" w:rsidP="00FA5A4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E072898" w14:textId="77777777" w:rsidR="00C2743E" w:rsidRPr="00356CDA" w:rsidRDefault="00BF4A20"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317758C"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D0BB2CF" w14:textId="77777777" w:rsidR="00C2743E" w:rsidRDefault="00C2743E" w:rsidP="00C2743E">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C2743E" w14:paraId="40F3BEBA"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AE470A3" w14:textId="77777777" w:rsidR="00C2743E" w:rsidRPr="00903B63" w:rsidRDefault="00C2743E"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05</w:t>
            </w:r>
          </w:p>
        </w:tc>
        <w:tc>
          <w:tcPr>
            <w:tcW w:w="8080" w:type="dxa"/>
            <w:gridSpan w:val="2"/>
            <w:tcBorders>
              <w:top w:val="single" w:sz="4" w:space="0" w:color="0070C0"/>
              <w:bottom w:val="single" w:sz="4" w:space="0" w:color="0070C0"/>
              <w:right w:val="single" w:sz="4" w:space="0" w:color="0070C0"/>
            </w:tcBorders>
            <w:shd w:val="clear" w:color="auto" w:fill="0070C0"/>
          </w:tcPr>
          <w:p w14:paraId="550229BA" w14:textId="77777777" w:rsidR="00C2743E" w:rsidRPr="00903B63" w:rsidRDefault="00C2743E"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2743E" w14:paraId="3BB30B73"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73FB099" w14:textId="77777777" w:rsidR="00C2743E" w:rsidRDefault="00C2743E" w:rsidP="00FA5A41">
            <w:pPr>
              <w:pStyle w:val="INDICATORNUMBER"/>
              <w:rPr>
                <w:rStyle w:val="IntenseEmphasis"/>
                <w:b/>
                <w:bCs w:val="0"/>
                <w:i w:val="0"/>
                <w:iCs w:val="0"/>
                <w:color w:val="595959"/>
              </w:rPr>
            </w:pPr>
            <w:r>
              <w:rPr>
                <w:rStyle w:val="IntenseEmphasis"/>
                <w:b/>
                <w:bCs w:val="0"/>
                <w:i w:val="0"/>
                <w:iCs w:val="0"/>
                <w:color w:val="595959"/>
              </w:rPr>
              <w:t>IFD 05.1</w:t>
            </w:r>
          </w:p>
        </w:tc>
        <w:tc>
          <w:tcPr>
            <w:tcW w:w="8080" w:type="dxa"/>
            <w:gridSpan w:val="2"/>
            <w:tcBorders>
              <w:top w:val="single" w:sz="4" w:space="0" w:color="0070C0"/>
              <w:right w:val="single" w:sz="4" w:space="0" w:color="0070C0"/>
            </w:tcBorders>
            <w:shd w:val="clear" w:color="auto" w:fill="DAEEF3" w:themeFill="accent5" w:themeFillTint="33"/>
          </w:tcPr>
          <w:p w14:paraId="221195C1" w14:textId="6DF29643" w:rsidR="00C2743E" w:rsidRPr="003939E2" w:rsidRDefault="00C2743E" w:rsidP="00F25BAF">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2743E">
              <w:t>Of your total assets invested directly in inclusive finance, indicate what percentage is invested in the following</w:t>
            </w:r>
            <w:r w:rsidR="00F25BAF">
              <w:t>.</w:t>
            </w:r>
          </w:p>
        </w:tc>
      </w:tr>
      <w:tr w:rsidR="00C2743E" w14:paraId="4EE71A7D"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1211672A"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437E61" w14:textId="77777777" w:rsidR="00C2743E" w:rsidRPr="00680D45" w:rsidRDefault="00104CA5" w:rsidP="00FA5A41">
            <w:pPr>
              <w:pStyle w:val="INDICATORTEXT"/>
              <w:cnfStyle w:val="000000000000" w:firstRow="0" w:lastRow="0" w:firstColumn="0" w:lastColumn="0" w:oddVBand="0" w:evenVBand="0" w:oddHBand="0" w:evenHBand="0" w:firstRowFirstColumn="0" w:firstRowLastColumn="0" w:lastRowFirstColumn="0" w:lastRowLastColumn="0"/>
            </w:pPr>
            <w:r w:rsidRPr="00104CA5">
              <w:t>Microfinance</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AF45325"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E84A5A3"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3E1A5A5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2D9BC5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28852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E5BC69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C178460"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0F03062"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CFB609" w14:textId="77777777" w:rsidR="00C2743E" w:rsidRPr="00680D45" w:rsidRDefault="00104CA5" w:rsidP="00FA5A41">
            <w:pPr>
              <w:pStyle w:val="INDICATORTEXT"/>
              <w:cnfStyle w:val="000000100000" w:firstRow="0" w:lastRow="0" w:firstColumn="0" w:lastColumn="0" w:oddVBand="0" w:evenVBand="0" w:oddHBand="1" w:evenHBand="0" w:firstRowFirstColumn="0" w:firstRowLastColumn="0" w:lastRowFirstColumn="0" w:lastRowLastColumn="0"/>
            </w:pPr>
            <w:r w:rsidRPr="00104CA5">
              <w:t>SME finance (provide your definition of SME)</w:t>
            </w:r>
            <w:r>
              <w:t>_____________________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F7C77E"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53B2D8A0"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2330712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763CD35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CB11FB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4EDC8870" w14:textId="77777777" w:rsidR="00C2743E" w:rsidRPr="008562B5"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C2743E" w14:paraId="5A676653"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C2AEED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0E1A31" w14:textId="33A254B6" w:rsidR="00C2743E" w:rsidRPr="00680D4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D40EC">
              <w:t>Other</w:t>
            </w:r>
            <w:r w:rsidR="00985401">
              <w:t>; specify</w:t>
            </w:r>
            <w:r w:rsidRPr="00680D45">
              <w:t>__________</w:t>
            </w:r>
            <w:r w:rsidR="00A22D3A">
              <w:t>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E720F5A"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1BE2B67"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888588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D38F51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2AED276E"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33DDA66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B49B4AD"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F966F9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27DA0F25"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464603"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C2743E" w14:paraId="6154A092" w14:textId="77777777" w:rsidTr="00FA5A4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528BCFB" w14:textId="77777777" w:rsidR="00C2743E" w:rsidRPr="00AE100E" w:rsidRDefault="00C2743E" w:rsidP="00A22D3A">
            <w:pPr>
              <w:pStyle w:val="INDICATORNUMBER"/>
              <w:rPr>
                <w:rStyle w:val="IntenseEmphasis"/>
                <w:b/>
                <w:bCs w:val="0"/>
                <w:i w:val="0"/>
                <w:iCs w:val="0"/>
                <w:color w:val="595959"/>
              </w:rPr>
            </w:pPr>
            <w:r>
              <w:rPr>
                <w:rStyle w:val="IntenseEmphasis"/>
                <w:b/>
                <w:bCs w:val="0"/>
                <w:i w:val="0"/>
                <w:iCs w:val="0"/>
                <w:color w:val="595959"/>
              </w:rPr>
              <w:t>IFD 0</w:t>
            </w:r>
            <w:r w:rsidR="00A22D3A">
              <w:rPr>
                <w:rStyle w:val="IntenseEmphasis"/>
                <w:b/>
                <w:bCs w:val="0"/>
                <w:i w:val="0"/>
                <w:iCs w:val="0"/>
                <w:color w:val="595959"/>
              </w:rPr>
              <w:t>5</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0DB49C93" w14:textId="75989258" w:rsidR="00C2743E" w:rsidRPr="001C0916"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2E64832" w14:textId="77777777" w:rsidR="00C2743E" w:rsidRPr="005B4C52"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2743E" w14:paraId="20DEAEEC"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8FDF01E" w14:textId="77777777" w:rsidR="00C2743E" w:rsidRDefault="00C2743E" w:rsidP="00FA5A4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4FE501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423AB6FA" w14:textId="77777777" w:rsidR="00C2743E" w:rsidRDefault="00C2743E" w:rsidP="00C2743E">
      <w:pPr>
        <w:pStyle w:val="INDICATORNUMBER"/>
      </w:pPr>
    </w:p>
    <w:p w14:paraId="2E9FCF55" w14:textId="77777777" w:rsidR="00C2743E" w:rsidRDefault="00C2743E">
      <w:pPr>
        <w:widowControl/>
        <w:autoSpaceDE/>
        <w:autoSpaceDN/>
        <w:adjustRightInd/>
        <w:spacing w:before="0" w:after="0" w:line="240" w:lineRule="auto"/>
      </w:pPr>
      <w:r>
        <w:br w:type="page"/>
      </w:r>
    </w:p>
    <w:tbl>
      <w:tblPr>
        <w:tblStyle w:val="SubSectionIndicatorTableMANDATORY1"/>
        <w:tblW w:w="9134" w:type="dxa"/>
        <w:tblInd w:w="5" w:type="dxa"/>
        <w:tblLook w:val="04A0" w:firstRow="1" w:lastRow="0" w:firstColumn="1" w:lastColumn="0" w:noHBand="0" w:noVBand="1"/>
      </w:tblPr>
      <w:tblGrid>
        <w:gridCol w:w="1097"/>
        <w:gridCol w:w="8037"/>
      </w:tblGrid>
      <w:tr w:rsidR="00BC357D" w14:paraId="0683186D" w14:textId="77777777" w:rsidTr="00BC35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5BB417B5" w14:textId="77777777" w:rsidR="00BC357D" w:rsidRPr="00E728FA" w:rsidRDefault="00BC357D" w:rsidP="00BC357D">
            <w:pPr>
              <w:pStyle w:val="SectionIndicatorHeaderText"/>
              <w:rPr>
                <w:rStyle w:val="Emphasis"/>
                <w:i w:val="0"/>
              </w:rPr>
            </w:pPr>
            <w:r w:rsidRPr="00E728FA">
              <w:rPr>
                <w:rStyle w:val="Emphasis"/>
                <w:i w:val="0"/>
              </w:rPr>
              <w:lastRenderedPageBreak/>
              <w:t>IFD 05</w:t>
            </w:r>
          </w:p>
        </w:tc>
        <w:tc>
          <w:tcPr>
            <w:tcW w:w="8037" w:type="dxa"/>
            <w:tcBorders>
              <w:top w:val="single" w:sz="4" w:space="0" w:color="0082C8"/>
              <w:bottom w:val="single" w:sz="4" w:space="0" w:color="7F7F7F" w:themeColor="text1" w:themeTint="80"/>
            </w:tcBorders>
          </w:tcPr>
          <w:p w14:paraId="32894E74" w14:textId="77777777" w:rsidR="00BC357D" w:rsidRPr="00E728FA" w:rsidRDefault="00BC357D" w:rsidP="00BC357D">
            <w:pPr>
              <w:pStyle w:val="SectionIndicatorHeaderBOLD"/>
              <w:cnfStyle w:val="100000000000" w:firstRow="1" w:lastRow="0" w:firstColumn="0" w:lastColumn="0" w:oddVBand="0" w:evenVBand="0" w:oddHBand="0" w:evenHBand="0" w:firstRowFirstColumn="0" w:firstRowLastColumn="0" w:lastRowFirstColumn="0" w:lastRowLastColumn="0"/>
              <w:rPr>
                <w:rStyle w:val="Emphasis"/>
                <w:i w:val="0"/>
              </w:rPr>
            </w:pPr>
            <w:r w:rsidRPr="00E728FA">
              <w:rPr>
                <w:rStyle w:val="Emphasis"/>
                <w:i w:val="0"/>
              </w:rPr>
              <w:t>EXPLANATORY NOTES</w:t>
            </w:r>
          </w:p>
        </w:tc>
      </w:tr>
      <w:tr w:rsidR="00BC357D" w:rsidRPr="00D5451C" w14:paraId="462532CD" w14:textId="77777777" w:rsidTr="00BC357D">
        <w:trPr>
          <w:cnfStyle w:val="000000100000" w:firstRow="0" w:lastRow="0" w:firstColumn="0" w:lastColumn="0" w:oddVBand="0" w:evenVBand="0" w:oddHBand="1" w:evenHBand="0" w:firstRowFirstColumn="0" w:firstRowLastColumn="0" w:lastRowFirstColumn="0" w:lastRowLastColumn="0"/>
          <w:trHeight w:val="314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1BB424A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7F7F7F" w:themeColor="text1" w:themeTint="80"/>
            </w:tcBorders>
            <w:shd w:val="clear" w:color="auto" w:fill="auto"/>
            <w:vAlign w:val="top"/>
          </w:tcPr>
          <w:p w14:paraId="59B70BFA" w14:textId="3DE0F502"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Microfinance:</w:t>
            </w:r>
            <w:r w:rsidRPr="00367846">
              <w:t xml:space="preserve"> the provision of diverse financial services to poor and low-income clients. Based on MIV Disclosure Guideline 2.1.2. As defined in the MIV Disclosure Guidelines, microcredit loan portfolios are characterized by their recipients (low-income borrowers who are typically self-employed or owners of tiny informal businesses and, in some cases, salaried workers), small average loan balance (defined as less than 250</w:t>
            </w:r>
            <w:r w:rsidR="00F25BAF">
              <w:t>%</w:t>
            </w:r>
            <w:r w:rsidRPr="00367846">
              <w:t xml:space="preserve"> of GNI per capita), a diversity of loan products (such as microenterprise, line of credit, housing, education, loans for immediate household needs) and alternative lending techniques that generally do not rely on conventional collateral. </w:t>
            </w:r>
          </w:p>
          <w:p w14:paraId="430F611A" w14:textId="7A2417AD"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SME:</w:t>
            </w:r>
            <w:r>
              <w:t xml:space="preserve"> s</w:t>
            </w:r>
            <w:r w:rsidRPr="00367846">
              <w:t xml:space="preserve">mall-and medium-sized enterprises (SMEs) are those with more than five but less than 250 employees (definition taken from the MIV Disclosure Guidelines). We recognise that definitions of SMEs vary from country to country, so </w:t>
            </w:r>
            <w:r w:rsidR="00391865">
              <w:t>when</w:t>
            </w:r>
            <w:r w:rsidR="00391865" w:rsidRPr="00367846">
              <w:t xml:space="preserve"> </w:t>
            </w:r>
            <w:r w:rsidRPr="00367846">
              <w:t>applicable in this supplement, we invite respondents to provide their own definitions.</w:t>
            </w:r>
            <w:r w:rsidR="00C66635">
              <w:rPr>
                <w:rFonts w:ascii="Calibri" w:hAnsi="Calibri"/>
                <w:color w:val="FF0000"/>
                <w:sz w:val="22"/>
                <w:szCs w:val="22"/>
                <w:lang w:eastAsia="en-US"/>
              </w:rPr>
              <w:t xml:space="preserve"> </w:t>
            </w:r>
            <w:r w:rsidR="00C66635" w:rsidRPr="00C66635">
              <w:t>Inclusive finance in SMEs refers to investments made in financial institutions that finance SMEs, as opposed to direct investments in SMEs.</w:t>
            </w:r>
          </w:p>
          <w:p w14:paraId="1F649CEC" w14:textId="77777777"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Other</w:t>
            </w:r>
            <w:r w:rsidRPr="00E64131">
              <w:rPr>
                <w:b/>
              </w:rPr>
              <w:t>:</w:t>
            </w:r>
            <w:r w:rsidRPr="00367846">
              <w:t xml:space="preserve"> could include access to finance for housing purposes.</w:t>
            </w:r>
          </w:p>
        </w:tc>
      </w:tr>
      <w:tr w:rsidR="00BC357D" w:rsidRPr="00D5451C" w14:paraId="59DB41A1" w14:textId="77777777" w:rsidTr="00BC357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4AB6EB61" w14:textId="77777777" w:rsidR="00BC357D" w:rsidRPr="003C6508" w:rsidRDefault="00BC357D" w:rsidP="00BC357D">
            <w:pPr>
              <w:pStyle w:val="INDICATORTEXT"/>
              <w:jc w:val="both"/>
              <w:rPr>
                <w:b/>
                <w:szCs w:val="18"/>
              </w:rPr>
            </w:pPr>
            <w:r>
              <w:rPr>
                <w:b/>
                <w:szCs w:val="18"/>
              </w:rPr>
              <w:t>LOGIC</w:t>
            </w:r>
          </w:p>
        </w:tc>
      </w:tr>
      <w:tr w:rsidR="00BC357D" w:rsidRPr="00D5451C" w14:paraId="7E3350E4" w14:textId="77777777" w:rsidTr="004D18F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0625A14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A6A6A6" w:themeColor="background1" w:themeShade="A6"/>
              <w:bottom w:val="single" w:sz="4" w:space="0" w:color="0082C8"/>
            </w:tcBorders>
            <w:shd w:val="clear" w:color="auto" w:fill="auto"/>
          </w:tcPr>
          <w:p w14:paraId="614BA51F" w14:textId="77777777" w:rsidR="00BC357D"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If you report </w:t>
            </w:r>
            <w:r w:rsidRPr="00BF429C">
              <w:t>≥</w:t>
            </w:r>
            <w:r>
              <w:t xml:space="preserve">20% of your total inclusive finance assets invested directly in microfinance, indicators [06-08] and [11-13] will be applicable.  </w:t>
            </w:r>
          </w:p>
        </w:tc>
      </w:tr>
    </w:tbl>
    <w:p w14:paraId="0251C242" w14:textId="27EC27BF" w:rsidR="00580CA9" w:rsidRDefault="00580CA9"/>
    <w:p w14:paraId="29BD8A87" w14:textId="77777777" w:rsidR="00580CA9" w:rsidRDefault="00580CA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648C" w14:paraId="1D3EE33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B2CFA5"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0CA1D176"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BC796FE"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5A7D66A"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7B648C" w14:paraId="705A027B"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BE8C0E6"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IFD 06</w:t>
            </w:r>
          </w:p>
        </w:tc>
        <w:tc>
          <w:tcPr>
            <w:tcW w:w="3402" w:type="dxa"/>
          </w:tcPr>
          <w:p w14:paraId="5B98F899" w14:textId="77777777" w:rsidR="007B648C" w:rsidRDefault="007B648C" w:rsidP="001558D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7CD433DD" w14:textId="77777777" w:rsidR="007B648C" w:rsidRPr="00356CDA" w:rsidRDefault="007B648C" w:rsidP="001558DD">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381E91E" w14:textId="77777777" w:rsidR="007B648C" w:rsidRPr="00356CDA" w:rsidRDefault="007B648C"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67DDC653"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4790982" w14:textId="77777777" w:rsidR="007B648C" w:rsidRDefault="007B648C" w:rsidP="007B648C">
      <w:pPr>
        <w:pStyle w:val="INDICATORNUMBER"/>
      </w:pPr>
    </w:p>
    <w:tbl>
      <w:tblPr>
        <w:tblStyle w:val="SubSectionIndicatorTableVOLUNTARY"/>
        <w:tblW w:w="9214" w:type="dxa"/>
        <w:tblInd w:w="5" w:type="dxa"/>
        <w:tblLook w:val="04A0" w:firstRow="1" w:lastRow="0" w:firstColumn="1" w:lastColumn="0" w:noHBand="0" w:noVBand="1"/>
      </w:tblPr>
      <w:tblGrid>
        <w:gridCol w:w="1093"/>
        <w:gridCol w:w="3031"/>
        <w:gridCol w:w="1267"/>
        <w:gridCol w:w="563"/>
        <w:gridCol w:w="3260"/>
      </w:tblGrid>
      <w:tr w:rsidR="004F32D8" w14:paraId="616E730B" w14:textId="77777777" w:rsidTr="002023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4DF8435" w14:textId="77777777" w:rsidR="004F32D8" w:rsidRPr="00903B63" w:rsidRDefault="004F32D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06</w:t>
            </w:r>
          </w:p>
        </w:tc>
        <w:tc>
          <w:tcPr>
            <w:tcW w:w="8121" w:type="dxa"/>
            <w:gridSpan w:val="4"/>
            <w:tcBorders>
              <w:top w:val="single" w:sz="4" w:space="0" w:color="0070C0"/>
              <w:bottom w:val="single" w:sz="4" w:space="0" w:color="0070C0"/>
              <w:right w:val="single" w:sz="4" w:space="0" w:color="0070C0"/>
            </w:tcBorders>
            <w:shd w:val="clear" w:color="auto" w:fill="0070C0"/>
          </w:tcPr>
          <w:p w14:paraId="29A6BE40" w14:textId="77777777" w:rsidR="004F32D8" w:rsidRPr="00903B63" w:rsidRDefault="004F32D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F32D8" w14:paraId="4E20A4B9"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008FB73"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06.1</w:t>
            </w:r>
          </w:p>
        </w:tc>
        <w:tc>
          <w:tcPr>
            <w:tcW w:w="8121" w:type="dxa"/>
            <w:gridSpan w:val="4"/>
            <w:tcBorders>
              <w:top w:val="single" w:sz="4" w:space="0" w:color="0070C0"/>
              <w:right w:val="single" w:sz="4" w:space="0" w:color="0070C0"/>
            </w:tcBorders>
            <w:shd w:val="clear" w:color="auto" w:fill="DAEEF3" w:themeFill="accent5" w:themeFillTint="33"/>
          </w:tcPr>
          <w:p w14:paraId="2A13FB3A" w14:textId="55AD52C4" w:rsidR="004F32D8" w:rsidRPr="00C2743E" w:rsidRDefault="004F32D8" w:rsidP="00391865">
            <w:pPr>
              <w:pStyle w:val="INDICATORTEXT"/>
              <w:cnfStyle w:val="000000100000" w:firstRow="0" w:lastRow="0" w:firstColumn="0" w:lastColumn="0" w:oddVBand="0" w:evenVBand="0" w:oddHBand="1" w:evenHBand="0" w:firstRowFirstColumn="0" w:firstRowLastColumn="0" w:lastRowFirstColumn="0" w:lastRowLastColumn="0"/>
            </w:pPr>
            <w:r w:rsidRPr="004F32D8">
              <w:t xml:space="preserve">Indicate </w:t>
            </w:r>
            <w:r w:rsidR="00391865">
              <w:t>whether</w:t>
            </w:r>
            <w:r w:rsidR="00391865" w:rsidRPr="004F32D8">
              <w:t xml:space="preserve"> </w:t>
            </w:r>
            <w:r w:rsidRPr="004F32D8">
              <w:t>you track the geographical spread of your total assets invested directly in microfinance.</w:t>
            </w:r>
          </w:p>
        </w:tc>
      </w:tr>
      <w:tr w:rsidR="004F32D8" w14:paraId="37B12103"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713D0F" w14:textId="77777777" w:rsidR="004F32D8" w:rsidRDefault="004F32D8"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08B7329" w14:textId="77777777" w:rsidR="004F32D8" w:rsidRPr="005308EE"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2"/>
            <w:tcBorders>
              <w:top w:val="nil"/>
              <w:left w:val="single" w:sz="4" w:space="0" w:color="A6A6A6" w:themeColor="background1" w:themeShade="A6"/>
              <w:bottom w:val="single" w:sz="4" w:space="0" w:color="0070C0"/>
              <w:right w:val="single" w:sz="4" w:space="0" w:color="0070C0"/>
            </w:tcBorders>
            <w:shd w:val="clear" w:color="auto" w:fill="auto"/>
          </w:tcPr>
          <w:p w14:paraId="0142CA45" w14:textId="77777777" w:rsidR="004F32D8" w:rsidRPr="00B734A4"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4F32D8" w14:paraId="3742F20B"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EA338C4"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06.2</w:t>
            </w:r>
          </w:p>
        </w:tc>
        <w:tc>
          <w:tcPr>
            <w:tcW w:w="8121" w:type="dxa"/>
            <w:gridSpan w:val="4"/>
            <w:tcBorders>
              <w:top w:val="single" w:sz="4" w:space="0" w:color="0070C0"/>
              <w:right w:val="single" w:sz="4" w:space="0" w:color="0070C0"/>
            </w:tcBorders>
            <w:shd w:val="clear" w:color="auto" w:fill="DAEEF3" w:themeFill="accent5" w:themeFillTint="33"/>
          </w:tcPr>
          <w:p w14:paraId="24631B6B" w14:textId="77777777" w:rsidR="004F32D8" w:rsidRPr="003939E2" w:rsidRDefault="004F32D8" w:rsidP="001558DD">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4F32D8">
              <w:t>Of your total assets invested directly in microfinance, indicate the geographic spread as a percentage of your portfolio</w:t>
            </w:r>
            <w:r>
              <w:t>.</w:t>
            </w:r>
          </w:p>
        </w:tc>
      </w:tr>
      <w:tr w:rsidR="00E64131" w14:paraId="7EF310BF" w14:textId="77777777" w:rsidTr="0020237F">
        <w:trPr>
          <w:trHeight w:val="794"/>
        </w:trPr>
        <w:tc>
          <w:tcPr>
            <w:cnfStyle w:val="001000000000" w:firstRow="0" w:lastRow="0" w:firstColumn="1" w:lastColumn="0" w:oddVBand="0" w:evenVBand="0" w:oddHBand="0" w:evenHBand="0" w:firstRowFirstColumn="0" w:firstRowLastColumn="0" w:lastRowFirstColumn="0" w:lastRowLastColumn="0"/>
            <w:tcW w:w="1093" w:type="dxa"/>
            <w:vMerge w:val="restart"/>
            <w:tcBorders>
              <w:left w:val="single" w:sz="4" w:space="0" w:color="0070C0"/>
            </w:tcBorders>
            <w:vAlign w:val="top"/>
          </w:tcPr>
          <w:p w14:paraId="6D220222"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C0796FB" w14:textId="77777777" w:rsidR="00E64131" w:rsidRPr="00680D45"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20237F">
              <w:t>Western Europe</w:t>
            </w:r>
          </w:p>
        </w:tc>
        <w:tc>
          <w:tcPr>
            <w:tcW w:w="1830" w:type="dxa"/>
            <w:gridSpan w:val="2"/>
            <w:vMerge w:val="restart"/>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5E53F470"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1894DA"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5A1012EC"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15CC362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980C7E"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7897F5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2D780827" w14:textId="77777777" w:rsidR="00E64131" w:rsidRPr="0020237F" w:rsidRDefault="00E64131" w:rsidP="0020237F">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680813F" w14:textId="77777777" w:rsidTr="0020237F">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983CFD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5840E21"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6CEB56" w14:textId="77777777" w:rsidR="00E64131" w:rsidRPr="00A049F9"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5A97913" w14:textId="77777777" w:rsidR="00E64131" w:rsidRDefault="00E6413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37DC00EB" wp14:editId="0E1BFF15">
                  <wp:extent cx="436196" cy="175097"/>
                  <wp:effectExtent l="19050" t="0" r="1954" b="0"/>
                  <wp:docPr id="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648C4A3C" w14:textId="59F75723" w:rsidR="005C1D01" w:rsidRPr="0020237F" w:rsidRDefault="005C1D0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14BA4329" w14:textId="77777777" w:rsidTr="0020237F">
        <w:trPr>
          <w:trHeight w:val="73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AE6F1FB"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A3974EE" w14:textId="754CFA0C" w:rsidR="00E64131" w:rsidRPr="0020237F"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20237F">
              <w:t xml:space="preserve">Eastern Europe </w:t>
            </w:r>
            <w:r w:rsidR="00391865">
              <w:t>and</w:t>
            </w:r>
            <w:r w:rsidR="00391865" w:rsidRPr="0020237F">
              <w:t xml:space="preserve"> </w:t>
            </w:r>
            <w:r w:rsidRPr="0020237F">
              <w:t>Central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5BB9B7E1"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5C3AA67"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62194A1"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9B2915D"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CDAF938"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9B099A3"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1F92945C"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92FDD3" w14:textId="77777777" w:rsidTr="00DF3A35">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59209E7"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2E5B535E"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C64F18" w14:textId="77777777" w:rsidR="00E64131" w:rsidRPr="00A049F9" w:rsidRDefault="00E64131" w:rsidP="0020237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FC18F5"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63157596" wp14:editId="494CD4BB">
                  <wp:extent cx="436196" cy="175097"/>
                  <wp:effectExtent l="19050" t="0" r="1954" b="0"/>
                  <wp:docPr id="2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06FDD9A" w14:textId="5119D1F6"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DFE98B1" w14:textId="77777777" w:rsidTr="00DF3A35">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7647B93"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6B4C5AA"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DF3A35">
              <w:t>North America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3380059"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FE129EA"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D450428"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0BB9F03"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971D631"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2119024"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5E0FD03"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E4F3AC" w14:textId="77777777" w:rsidTr="003271B8">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37677C0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3263D01" w14:textId="77777777" w:rsidR="00E64131" w:rsidRPr="00DF3A35"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CD4E5" w14:textId="77777777" w:rsidR="00E64131" w:rsidRPr="00A049F9" w:rsidRDefault="00E64131" w:rsidP="00DF3A35">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A84ED51"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2389F096" wp14:editId="7DDF7E7C">
                  <wp:extent cx="436196" cy="175097"/>
                  <wp:effectExtent l="19050" t="0" r="1954" b="0"/>
                  <wp:docPr id="2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4A70FE3" w14:textId="5E71C9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5207A7EF" w14:textId="77777777" w:rsidTr="003271B8">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DE4F2D2"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1BD13000" w14:textId="25219E30" w:rsidR="00E64131" w:rsidRPr="00DF3A35"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3271B8">
              <w:t xml:space="preserve">Latin America (includes Central and South America) </w:t>
            </w:r>
            <w:r w:rsidR="00391865">
              <w:t>and</w:t>
            </w:r>
            <w:r w:rsidR="00391865" w:rsidRPr="003271B8">
              <w:t xml:space="preserve"> </w:t>
            </w:r>
            <w:r w:rsidRPr="003271B8">
              <w:t>Caribbean</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65BD849"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D097D1C"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2E980E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2E9F710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8D17C1E"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636F70C5"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4F2C9DC2"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4A35AC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C86007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047D1519" w14:textId="77777777" w:rsidR="00E64131" w:rsidRPr="003271B8"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3A2C47" w14:textId="77777777" w:rsidR="00E64131" w:rsidRPr="00A049F9" w:rsidRDefault="00E64131" w:rsidP="003271B8">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03CB91F"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02044CA4" wp14:editId="79FCF123">
                  <wp:extent cx="436196" cy="175097"/>
                  <wp:effectExtent l="19050" t="0" r="1954" b="0"/>
                  <wp:docPr id="2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05C33047" w14:textId="48B55264"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117BEF32"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610A3A4"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6B853722" w14:textId="15BE6CC9" w:rsidR="00E64131" w:rsidRPr="003271B8"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D0205F">
              <w:t xml:space="preserve">East Asia </w:t>
            </w:r>
            <w:r w:rsidR="00391865">
              <w:t>and</w:t>
            </w:r>
            <w:r w:rsidR="00391865" w:rsidRPr="00D0205F">
              <w:t xml:space="preserve"> </w:t>
            </w:r>
            <w:r w:rsidRPr="00D0205F">
              <w:t>Pacific</w:t>
            </w:r>
          </w:p>
        </w:tc>
        <w:tc>
          <w:tcPr>
            <w:tcW w:w="1830" w:type="dxa"/>
            <w:gridSpan w:val="2"/>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1F928E"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EB825AC"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27178BA"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4AB2051"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7753F00"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A2B52F8"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0C79EBD"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A827B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E2AD6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C3CA0F5" w14:textId="77777777" w:rsidR="00E64131" w:rsidRPr="00D0205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4B154E" w14:textId="77777777" w:rsidR="00E64131" w:rsidRPr="00A049F9" w:rsidRDefault="00E64131" w:rsidP="00D0205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9B4BC37"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77BBC972" wp14:editId="7A2C033C">
                  <wp:extent cx="436196" cy="175097"/>
                  <wp:effectExtent l="19050" t="0" r="1954" b="0"/>
                  <wp:docPr id="2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4513C4BD" w14:textId="0CFCDF68"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550DA70A"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EBEDF0"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38A61F8" w14:textId="77777777" w:rsidR="00E64131" w:rsidRPr="00D0205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A6567">
              <w:t>South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76608B"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5F51F18"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5A040AB"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366607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B1517C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8C50A8F"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6DE3498B"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FC88F93"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B48C28"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8A1A95B" w14:textId="77777777" w:rsidR="00E64131" w:rsidRPr="00AA6567"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359E84" w14:textId="77777777" w:rsidR="00E64131" w:rsidRPr="00A049F9" w:rsidRDefault="00E64131" w:rsidP="00AA6567">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F4C118"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05851980" wp14:editId="5E2FEAFC">
                  <wp:extent cx="436196" cy="175097"/>
                  <wp:effectExtent l="19050" t="0" r="1954" b="0"/>
                  <wp:docPr id="2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1D763DD" w14:textId="5DEC840A"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5A443E4" w14:textId="77777777" w:rsidTr="003E1621">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421C365"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25EB8CDC" w14:textId="45600A39" w:rsidR="00E64131" w:rsidRPr="00AA6567"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3E1621">
              <w:t xml:space="preserve">Middle East </w:t>
            </w:r>
            <w:r w:rsidR="00391865">
              <w:t>and</w:t>
            </w:r>
            <w:r w:rsidR="00391865" w:rsidRPr="003E1621">
              <w:t xml:space="preserve"> </w:t>
            </w:r>
            <w:r w:rsidRPr="003E1621">
              <w:t>North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D15995C"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9179DC2"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C655AC3"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5EEEA37"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F962F34"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7939D280"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045BF100"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C308550"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C41DE5F"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9415926" w14:textId="77777777" w:rsidR="00E64131" w:rsidRPr="003E162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BCC39F" w14:textId="77777777" w:rsidR="00E64131" w:rsidRPr="00A049F9" w:rsidRDefault="00E64131" w:rsidP="003E1621">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C94DB29"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6F56BB2F" wp14:editId="6D57DAA8">
                  <wp:extent cx="436196" cy="175097"/>
                  <wp:effectExtent l="19050" t="0" r="1954" b="0"/>
                  <wp:docPr id="2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11245B77" w14:textId="561BC05B"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577E18B" w14:textId="77777777" w:rsidTr="00E64131">
        <w:trPr>
          <w:trHeight w:val="78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8F960F"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07785974" w14:textId="77777777" w:rsidR="00E64131" w:rsidRPr="003E1621"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5E6E9C">
              <w:t>Sub-Saharan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3912728"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AFCA4E"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FC65894"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FCE112E"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BDBAE86"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2AA4327"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00701F55" w14:textId="77777777" w:rsidR="00E64131" w:rsidRPr="0020237F" w:rsidRDefault="00E64131" w:rsidP="00E64131">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5A87FE" w14:textId="77777777" w:rsidTr="00E64131">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0D4DC20" w14:textId="77777777" w:rsidR="00E64131" w:rsidRDefault="00E64131" w:rsidP="001558DD">
            <w:pPr>
              <w:pStyle w:val="INDICATORNUMBER"/>
              <w:rPr>
                <w:rStyle w:val="IntenseEmphasis"/>
                <w:b/>
                <w:bCs w:val="0"/>
                <w:i w:val="0"/>
                <w:iCs w:val="0"/>
                <w:color w:val="595959"/>
              </w:rPr>
            </w:pPr>
          </w:p>
        </w:tc>
        <w:tc>
          <w:tcPr>
            <w:tcW w:w="3031" w:type="dxa"/>
            <w:vMerge/>
            <w:tcBorders>
              <w:right w:val="single" w:sz="4" w:space="0" w:color="A6A6A6" w:themeColor="background1" w:themeShade="A6"/>
            </w:tcBorders>
            <w:shd w:val="clear" w:color="auto" w:fill="auto"/>
          </w:tcPr>
          <w:p w14:paraId="42A8E927" w14:textId="77777777" w:rsidR="00E64131" w:rsidRPr="005E6E9C"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right w:val="single" w:sz="4" w:space="0" w:color="A6A6A6" w:themeColor="background1" w:themeShade="A6"/>
            </w:tcBorders>
            <w:shd w:val="clear" w:color="auto" w:fill="auto"/>
          </w:tcPr>
          <w:p w14:paraId="53F69429" w14:textId="77777777" w:rsidR="00E64131" w:rsidRPr="00A049F9" w:rsidRDefault="00E64131" w:rsidP="005E6E9C">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D395A4" w14:textId="77777777" w:rsidR="00E64131" w:rsidRDefault="00E6413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5E6C3E1D" wp14:editId="7997CBB4">
                  <wp:extent cx="436196" cy="175097"/>
                  <wp:effectExtent l="19050" t="0" r="1954" b="0"/>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5F5B474" w14:textId="588D08EF" w:rsidR="005C1D01" w:rsidRPr="0020237F" w:rsidRDefault="005C1D0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3BD2DDA4"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7D0C3DF" w14:textId="77777777" w:rsidR="00E64131" w:rsidRPr="00AE100E" w:rsidRDefault="00E64131" w:rsidP="00902838">
            <w:pPr>
              <w:pStyle w:val="INDICATORNUMBER"/>
              <w:rPr>
                <w:rStyle w:val="IntenseEmphasis"/>
                <w:b/>
                <w:bCs w:val="0"/>
                <w:i w:val="0"/>
                <w:iCs w:val="0"/>
                <w:color w:val="595959"/>
              </w:rPr>
            </w:pPr>
            <w:r>
              <w:rPr>
                <w:rStyle w:val="IntenseEmphasis"/>
                <w:b/>
                <w:bCs w:val="0"/>
                <w:i w:val="0"/>
                <w:iCs w:val="0"/>
                <w:color w:val="595959"/>
              </w:rPr>
              <w:t>IFD 06.3</w:t>
            </w:r>
          </w:p>
        </w:tc>
        <w:tc>
          <w:tcPr>
            <w:tcW w:w="8121" w:type="dxa"/>
            <w:gridSpan w:val="4"/>
            <w:tcBorders>
              <w:top w:val="single" w:sz="4" w:space="0" w:color="0070C0"/>
              <w:right w:val="single" w:sz="4" w:space="0" w:color="0070C0"/>
            </w:tcBorders>
            <w:shd w:val="clear" w:color="auto" w:fill="DAEEF3" w:themeFill="accent5" w:themeFillTint="33"/>
          </w:tcPr>
          <w:p w14:paraId="7A3E697F" w14:textId="1075172F" w:rsidR="00E64131" w:rsidRPr="001C0916"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81ADD90" w14:textId="77777777" w:rsidR="00E64131" w:rsidRPr="005B4C52"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E64131" w14:paraId="2C5F8872"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1C9F22DB" w14:textId="77777777" w:rsidR="00E64131" w:rsidRDefault="00E64131" w:rsidP="001558DD">
            <w:pPr>
              <w:pStyle w:val="INDICATORNUMBER"/>
              <w:rPr>
                <w:rStyle w:val="IntenseEmphasis"/>
                <w:b/>
                <w:bCs w:val="0"/>
                <w:i w:val="0"/>
                <w:iCs w:val="0"/>
                <w:color w:val="595959"/>
              </w:rPr>
            </w:pPr>
          </w:p>
        </w:tc>
        <w:tc>
          <w:tcPr>
            <w:tcW w:w="8121" w:type="dxa"/>
            <w:gridSpan w:val="4"/>
            <w:tcBorders>
              <w:top w:val="nil"/>
              <w:bottom w:val="single" w:sz="4" w:space="0" w:color="0070C0"/>
              <w:right w:val="single" w:sz="4" w:space="0" w:color="0070C0"/>
            </w:tcBorders>
            <w:shd w:val="clear" w:color="auto" w:fill="auto"/>
          </w:tcPr>
          <w:p w14:paraId="5BFC26FA" w14:textId="77777777" w:rsidR="00E6413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38A84C47" w14:textId="77777777" w:rsidR="007B648C" w:rsidRDefault="007B648C" w:rsidP="00B13F96">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B13F96" w14:paraId="1AFD03B9"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3F432C3" w14:textId="77777777" w:rsidR="00B13F96" w:rsidRPr="00DC20FA" w:rsidRDefault="00B13F96"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06</w:t>
            </w:r>
          </w:p>
        </w:tc>
        <w:tc>
          <w:tcPr>
            <w:tcW w:w="8037" w:type="dxa"/>
            <w:tcBorders>
              <w:top w:val="single" w:sz="4" w:space="0" w:color="0082C8"/>
              <w:bottom w:val="single" w:sz="4" w:space="0" w:color="7F7F7F" w:themeColor="text1" w:themeTint="80"/>
            </w:tcBorders>
          </w:tcPr>
          <w:p w14:paraId="473C8E0A" w14:textId="77777777" w:rsidR="00B13F96" w:rsidRPr="00DC20FA" w:rsidRDefault="00B13F96"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B4A6B" w:rsidRPr="00D5451C" w14:paraId="31992E18" w14:textId="77777777" w:rsidTr="00BC357D">
        <w:trPr>
          <w:cnfStyle w:val="000000100000" w:firstRow="0" w:lastRow="0" w:firstColumn="0" w:lastColumn="0" w:oddVBand="0" w:evenVBand="0" w:oddHBand="1" w:evenHBand="0" w:firstRowFirstColumn="0" w:firstRowLastColumn="0" w:lastRowFirstColumn="0" w:lastRowLastColumn="0"/>
          <w:trHeight w:val="268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296FBB5B" w14:textId="77777777" w:rsidR="009B4A6B" w:rsidRPr="000D72DF" w:rsidRDefault="009B4A6B" w:rsidP="001558DD">
            <w:pPr>
              <w:pStyle w:val="INDICATORNUMBER"/>
              <w:rPr>
                <w:rStyle w:val="IntenseEmphasis"/>
                <w:b/>
                <w:bCs w:val="0"/>
                <w:i w:val="0"/>
                <w:iCs w:val="0"/>
              </w:rPr>
            </w:pPr>
            <w:r>
              <w:rPr>
                <w:rStyle w:val="IntenseEmphasis"/>
                <w:b/>
                <w:bCs w:val="0"/>
                <w:i w:val="0"/>
                <w:iCs w:val="0"/>
                <w:color w:val="595959"/>
              </w:rPr>
              <w:t>IFI 06</w:t>
            </w:r>
          </w:p>
        </w:tc>
        <w:tc>
          <w:tcPr>
            <w:tcW w:w="8037" w:type="dxa"/>
            <w:tcBorders>
              <w:top w:val="single" w:sz="4" w:space="0" w:color="7F7F7F" w:themeColor="text1" w:themeTint="80"/>
            </w:tcBorders>
            <w:shd w:val="clear" w:color="auto" w:fill="auto"/>
            <w:vAlign w:val="top"/>
          </w:tcPr>
          <w:p w14:paraId="5724821D" w14:textId="77777777" w:rsidR="009B4A6B" w:rsidRPr="00B13F96" w:rsidRDefault="009B4A6B" w:rsidP="00B13F96">
            <w:pPr>
              <w:pStyle w:val="INDICATORTEXT"/>
              <w:cnfStyle w:val="000000100000" w:firstRow="0" w:lastRow="0" w:firstColumn="0" w:lastColumn="0" w:oddVBand="0" w:evenVBand="0" w:oddHBand="1" w:evenHBand="0" w:firstRowFirstColumn="0" w:firstRowLastColumn="0" w:lastRowFirstColumn="0" w:lastRowLastColumn="0"/>
            </w:pPr>
            <w:r w:rsidRPr="00B13F96">
              <w:t>Geographic spread as a percentage of your portfolio is based on MIV Disclosure Guideline indicators 2.2.3.1-6. Here, categories have been expanded to include Western Europe and North America.</w:t>
            </w:r>
          </w:p>
          <w:p w14:paraId="51D3BEA7" w14:textId="6725496C" w:rsidR="009B4A6B" w:rsidRPr="00B13F96" w:rsidRDefault="009B4A6B" w:rsidP="00391865">
            <w:pPr>
              <w:pStyle w:val="INDICATORTEXT"/>
              <w:cnfStyle w:val="000000100000" w:firstRow="0" w:lastRow="0" w:firstColumn="0" w:lastColumn="0" w:oddVBand="0" w:evenVBand="0" w:oddHBand="1" w:evenHBand="0" w:firstRowFirstColumn="0" w:firstRowLastColumn="0" w:lastRowFirstColumn="0" w:lastRowLastColumn="0"/>
            </w:pPr>
            <w:r w:rsidRPr="00B13F96">
              <w:t xml:space="preserve">Based on MIV Disclosure Guideline 3.2.3, average loan size is a proxy indicator for the poverty level of clients of the microfinance service provider. </w:t>
            </w:r>
            <w:r w:rsidR="00391865">
              <w:t>'</w:t>
            </w:r>
            <w:r w:rsidRPr="00B13F96">
              <w:t>Active borrowers</w:t>
            </w:r>
            <w:r w:rsidR="00391865">
              <w:t>'</w:t>
            </w:r>
            <w:r w:rsidRPr="00B13F96">
              <w:t xml:space="preserve"> refer to individuals who currently have an outstanding loan balance with the microfinance service provider or are primarily responsible for repaying any portion of the gross loan portfolio. Individual who have multiple loans with a microfinance service provider should be counted as a single borrower. Calculate as follows: </w:t>
            </w:r>
            <w:r w:rsidR="00391865">
              <w:t>s</w:t>
            </w:r>
            <w:r w:rsidR="00391865" w:rsidRPr="00B13F96">
              <w:t xml:space="preserve">um </w:t>
            </w:r>
            <w:r w:rsidRPr="00B13F96">
              <w:t>of total gross loan portfolio of each microfinance service provider in the direct portfolio</w:t>
            </w:r>
            <w:r w:rsidR="00163E42">
              <w:t>/</w:t>
            </w:r>
            <w:r w:rsidR="00391865">
              <w:t>s</w:t>
            </w:r>
            <w:r w:rsidR="00391865" w:rsidRPr="00B13F96">
              <w:t xml:space="preserve">um </w:t>
            </w:r>
            <w:r w:rsidRPr="00B13F96">
              <w:t>of number of active borrowers of each microfinance service provider in the direct portfolio.</w:t>
            </w:r>
          </w:p>
        </w:tc>
      </w:tr>
      <w:tr w:rsidR="00B13F96" w:rsidRPr="00D5451C" w14:paraId="2A0846F0"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314E6E62" w14:textId="77777777" w:rsidR="00B13F96" w:rsidRPr="00367846" w:rsidRDefault="00B13F96" w:rsidP="001558DD">
            <w:pPr>
              <w:pStyle w:val="INDICATORTEXT"/>
              <w:rPr>
                <w:b/>
              </w:rPr>
            </w:pPr>
            <w:r>
              <w:rPr>
                <w:b/>
              </w:rPr>
              <w:t>LOGIC</w:t>
            </w:r>
          </w:p>
        </w:tc>
      </w:tr>
      <w:tr w:rsidR="00B13F96" w:rsidRPr="00D5451C" w14:paraId="0EA4341C" w14:textId="77777777" w:rsidTr="001558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1B3CAA9D" w14:textId="77777777" w:rsidR="00B13F96" w:rsidRDefault="00B13F96" w:rsidP="00B13F96">
            <w:pPr>
              <w:pStyle w:val="INDICATORNUMBER"/>
              <w:rPr>
                <w:rStyle w:val="IntenseEmphasis"/>
                <w:b/>
                <w:bCs w:val="0"/>
                <w:i w:val="0"/>
                <w:iCs w:val="0"/>
                <w:color w:val="595959"/>
              </w:rPr>
            </w:pPr>
            <w:r>
              <w:rPr>
                <w:rStyle w:val="IntenseEmphasis"/>
                <w:b/>
                <w:bCs w:val="0"/>
                <w:i w:val="0"/>
                <w:iCs w:val="0"/>
                <w:color w:val="595959"/>
              </w:rPr>
              <w:t>IFD 06</w:t>
            </w:r>
          </w:p>
        </w:tc>
        <w:tc>
          <w:tcPr>
            <w:tcW w:w="8037" w:type="dxa"/>
            <w:tcBorders>
              <w:top w:val="single" w:sz="4" w:space="0" w:color="A6A6A6" w:themeColor="background1" w:themeShade="A6"/>
              <w:bottom w:val="single" w:sz="4" w:space="0" w:color="0070C0"/>
            </w:tcBorders>
            <w:shd w:val="clear" w:color="auto" w:fill="auto"/>
          </w:tcPr>
          <w:p w14:paraId="3912134B" w14:textId="77777777" w:rsidR="00D3790B" w:rsidRPr="00AB19BE" w:rsidRDefault="00D3790B" w:rsidP="00AB19BE">
            <w:pPr>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1CBD4510" w14:textId="77777777" w:rsidR="00B13F96" w:rsidRPr="00367846" w:rsidRDefault="009B4A6B" w:rsidP="002B037E">
            <w:pPr>
              <w:pStyle w:val="INDICATORTEXT"/>
              <w:cnfStyle w:val="000000100000" w:firstRow="0" w:lastRow="0" w:firstColumn="0" w:lastColumn="0" w:oddVBand="0" w:evenVBand="0" w:oddHBand="1" w:evenHBand="0" w:firstRowFirstColumn="0" w:firstRowLastColumn="0" w:lastRowFirstColumn="0" w:lastRowLastColumn="0"/>
              <w:rPr>
                <w:b/>
              </w:rPr>
            </w:pPr>
            <w:r>
              <w:t>[06.2] will be applicable if ‘</w:t>
            </w:r>
            <w:r w:rsidR="00B13F96" w:rsidRPr="00B13F96">
              <w:t>Yes</w:t>
            </w:r>
            <w:r>
              <w:t>’</w:t>
            </w:r>
            <w:r w:rsidR="00B13F96" w:rsidRPr="00B13F96">
              <w:t xml:space="preserve"> </w:t>
            </w:r>
            <w:r w:rsidR="00D646C4">
              <w:t xml:space="preserve">is reported in </w:t>
            </w:r>
            <w:r w:rsidR="00B13F96" w:rsidRPr="00B13F96">
              <w:t>[06.1]</w:t>
            </w:r>
          </w:p>
        </w:tc>
      </w:tr>
    </w:tbl>
    <w:p w14:paraId="616399EF" w14:textId="77777777" w:rsidR="00B13F96" w:rsidRDefault="00B13F96">
      <w:pPr>
        <w:widowControl/>
        <w:autoSpaceDE/>
        <w:autoSpaceDN/>
        <w:adjustRightInd/>
        <w:spacing w:before="0" w:after="0" w:line="240" w:lineRule="auto"/>
      </w:pPr>
    </w:p>
    <w:p w14:paraId="3527998E" w14:textId="77777777" w:rsidR="008C02AE" w:rsidRDefault="008C02AE">
      <w:pPr>
        <w:widowControl/>
        <w:autoSpaceDE/>
        <w:autoSpaceDN/>
        <w:adjustRightInd/>
        <w:spacing w:before="0" w:after="0" w:line="240" w:lineRule="auto"/>
        <w:sectPr w:rsidR="008C02AE" w:rsidSect="00855023">
          <w:headerReference w:type="default" r:id="rId33"/>
          <w:headerReference w:type="first" r:id="rId3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3E06EC" w14:paraId="55DDEB4F"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453B236" w14:textId="77777777" w:rsidR="003E06EC" w:rsidRDefault="003E06EC" w:rsidP="00CB73FF">
            <w:pPr>
              <w:widowControl/>
              <w:autoSpaceDE/>
              <w:autoSpaceDN/>
              <w:adjustRightInd/>
              <w:spacing w:after="0" w:line="240" w:lineRule="auto"/>
              <w:rPr>
                <w:rStyle w:val="IntenseEmphasis"/>
                <w:b/>
                <w:bCs w:val="0"/>
                <w:i w:val="0"/>
                <w:iCs w:val="0"/>
              </w:rPr>
            </w:pPr>
            <w:r>
              <w:lastRenderedPageBreak/>
              <w:t>SECTION</w:t>
            </w:r>
          </w:p>
        </w:tc>
      </w:tr>
      <w:tr w:rsidR="003E06EC" w14:paraId="0A0FDE56"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A6B5635" w14:textId="77777777" w:rsidR="003E06EC" w:rsidRPr="008C02AE" w:rsidRDefault="008C02AE" w:rsidP="008C02AE">
            <w:pPr>
              <w:pStyle w:val="Heading2"/>
              <w:outlineLvl w:val="1"/>
              <w:rPr>
                <w:rStyle w:val="IntenseEmphasis"/>
                <w:i w:val="0"/>
                <w:iCs w:val="0"/>
                <w:color w:val="008CD0"/>
              </w:rPr>
            </w:pPr>
            <w:bookmarkStart w:id="8" w:name="_Toc368050683"/>
            <w:r w:rsidRPr="008C02AE">
              <w:t>PIIF Principle 1: Range of services</w:t>
            </w:r>
            <w:bookmarkEnd w:id="8"/>
          </w:p>
        </w:tc>
      </w:tr>
    </w:tbl>
    <w:p w14:paraId="68A77E6D" w14:textId="77777777" w:rsidR="00465998" w:rsidRDefault="00465998" w:rsidP="003E06EC">
      <w:pPr>
        <w:pStyle w:val="INDICATORNUMBER"/>
      </w:pPr>
    </w:p>
    <w:p w14:paraId="470AD2C4" w14:textId="1C7E9EC9" w:rsidR="001D2DAA" w:rsidRPr="001D2DAA" w:rsidRDefault="001D2DAA" w:rsidP="001D2DAA">
      <w:pPr>
        <w:pStyle w:val="INDICATORTEXT"/>
        <w:rPr>
          <w:b/>
          <w:i/>
          <w:lang w:eastAsia="en-GB"/>
        </w:rPr>
      </w:pPr>
      <w:r w:rsidRPr="001D2DAA">
        <w:rPr>
          <w:b/>
          <w:i/>
          <w:lang w:eastAsia="en-GB"/>
        </w:rPr>
        <w:t>Possible action</w:t>
      </w:r>
    </w:p>
    <w:p w14:paraId="451A0E16" w14:textId="77777777" w:rsidR="001D2DAA" w:rsidRPr="001D2DAA" w:rsidRDefault="001D2DAA" w:rsidP="001D2DAA">
      <w:pPr>
        <w:pStyle w:val="INDICATORTEXT"/>
        <w:rPr>
          <w:i/>
          <w:lang w:eastAsia="en-GB"/>
        </w:rPr>
      </w:pPr>
      <w:r w:rsidRPr="001D2DAA">
        <w:rPr>
          <w:i/>
          <w:lang w:eastAsia="en-GB"/>
        </w:rPr>
        <w:t>Develop and extend the range of financial services available to low-income populations. Extensions could include savings, loans, insurance, payment services, remittance facilities and pension plans.</w:t>
      </w:r>
    </w:p>
    <w:p w14:paraId="2CED460D" w14:textId="77777777" w:rsidR="001D2DAA" w:rsidRDefault="001D2DAA"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25433E57"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885B5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163AD0D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6F00BB"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1709546"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347E5A1F"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479FD99"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w:t>
            </w:r>
            <w:r w:rsidR="0045348C">
              <w:rPr>
                <w:rStyle w:val="IntenseEmphasis"/>
                <w:i w:val="0"/>
                <w:color w:val="FFFFFF" w:themeColor="background1"/>
              </w:rPr>
              <w:t>D 07</w:t>
            </w:r>
          </w:p>
        </w:tc>
        <w:tc>
          <w:tcPr>
            <w:tcW w:w="3402" w:type="dxa"/>
          </w:tcPr>
          <w:p w14:paraId="64C4D304"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8D8BEAF"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3936F15" w14:textId="77777777" w:rsidR="00465998" w:rsidRPr="00356CDA" w:rsidRDefault="0045348C" w:rsidP="00CB73FF">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4ED00D2C" w14:textId="77777777" w:rsidR="001D2DAA" w:rsidRDefault="001D2DAA" w:rsidP="00465998">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4819"/>
      </w:tblGrid>
      <w:tr w:rsidR="00424998" w14:paraId="4894236F"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8BB978B" w14:textId="77777777" w:rsidR="00424998" w:rsidRPr="00903B63" w:rsidRDefault="0042499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07</w:t>
            </w:r>
          </w:p>
        </w:tc>
        <w:tc>
          <w:tcPr>
            <w:tcW w:w="8121" w:type="dxa"/>
            <w:gridSpan w:val="2"/>
            <w:tcBorders>
              <w:top w:val="single" w:sz="4" w:space="0" w:color="0070C0"/>
              <w:bottom w:val="single" w:sz="4" w:space="0" w:color="0070C0"/>
              <w:right w:val="single" w:sz="4" w:space="0" w:color="0070C0"/>
            </w:tcBorders>
            <w:shd w:val="clear" w:color="auto" w:fill="0070C0"/>
          </w:tcPr>
          <w:p w14:paraId="6889CA89" w14:textId="77777777" w:rsidR="00424998" w:rsidRPr="00903B63" w:rsidRDefault="0042499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C4F77" w14:paraId="1E34E31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26BF32A" w14:textId="77777777" w:rsidR="00FC4F77" w:rsidRDefault="00FC4F77" w:rsidP="001558DD">
            <w:pPr>
              <w:pStyle w:val="INDICATORNUMBER"/>
              <w:rPr>
                <w:rStyle w:val="IntenseEmphasis"/>
                <w:b/>
                <w:bCs w:val="0"/>
                <w:i w:val="0"/>
                <w:iCs w:val="0"/>
                <w:color w:val="595959"/>
              </w:rPr>
            </w:pPr>
            <w:r>
              <w:rPr>
                <w:rStyle w:val="IntenseEmphasis"/>
                <w:b/>
                <w:bCs w:val="0"/>
                <w:i w:val="0"/>
                <w:iCs w:val="0"/>
                <w:color w:val="595959"/>
              </w:rPr>
              <w:t>IFD 07.1</w:t>
            </w:r>
          </w:p>
        </w:tc>
        <w:tc>
          <w:tcPr>
            <w:tcW w:w="8121" w:type="dxa"/>
            <w:gridSpan w:val="2"/>
            <w:tcBorders>
              <w:top w:val="single" w:sz="4" w:space="0" w:color="0070C0"/>
              <w:right w:val="single" w:sz="4" w:space="0" w:color="0070C0"/>
            </w:tcBorders>
            <w:shd w:val="clear" w:color="auto" w:fill="DAEEF3" w:themeFill="accent5" w:themeFillTint="33"/>
          </w:tcPr>
          <w:p w14:paraId="4B85C109" w14:textId="409E43BC" w:rsidR="00FC4F77" w:rsidRPr="00C2743E" w:rsidRDefault="00FC4F77" w:rsidP="00391865">
            <w:pPr>
              <w:pStyle w:val="INDICATORTEXT"/>
              <w:cnfStyle w:val="000000100000" w:firstRow="0" w:lastRow="0" w:firstColumn="0" w:lastColumn="0" w:oddVBand="0" w:evenVBand="0" w:oddHBand="1" w:evenHBand="0" w:firstRowFirstColumn="0" w:firstRowLastColumn="0" w:lastRowFirstColumn="0" w:lastRowLastColumn="0"/>
            </w:pPr>
            <w:r w:rsidRPr="00424998">
              <w:t xml:space="preserve">Indicate </w:t>
            </w:r>
            <w:r w:rsidR="00391865">
              <w:t>whether</w:t>
            </w:r>
            <w:r w:rsidR="00391865" w:rsidRPr="00424998">
              <w:t xml:space="preserve"> </w:t>
            </w:r>
            <w:r w:rsidRPr="00424998">
              <w:t>you track the percentage of your microfinance investees' portfolio that is in microenterprise loans.</w:t>
            </w:r>
          </w:p>
        </w:tc>
      </w:tr>
      <w:tr w:rsidR="00FC4F77" w14:paraId="2E9C60AD" w14:textId="77777777" w:rsidTr="009B4A6B">
        <w:trPr>
          <w:trHeight w:val="936"/>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B52410E" w14:textId="77777777" w:rsidR="00FC4F77" w:rsidRDefault="00FC4F77" w:rsidP="009B4A6B">
            <w:pPr>
              <w:pStyle w:val="INDICATORNUMBER"/>
              <w:spacing w:before="0"/>
              <w:rPr>
                <w:rStyle w:val="IntenseEmphasis"/>
                <w:b/>
                <w:bCs w:val="0"/>
                <w:i w:val="0"/>
                <w:iCs w:val="0"/>
                <w:color w:val="595959"/>
              </w:rPr>
            </w:pPr>
          </w:p>
        </w:tc>
        <w:tc>
          <w:tcPr>
            <w:tcW w:w="3302" w:type="dxa"/>
            <w:vMerge w:val="restart"/>
            <w:tcBorders>
              <w:top w:val="nil"/>
              <w:right w:val="single" w:sz="4" w:space="0" w:color="A6A6A6" w:themeColor="background1" w:themeShade="A6"/>
            </w:tcBorders>
            <w:shd w:val="clear" w:color="auto" w:fill="auto"/>
          </w:tcPr>
          <w:p w14:paraId="0F866DBE" w14:textId="7718E568" w:rsidR="00FC4F77" w:rsidRPr="005308EE" w:rsidRDefault="00FC4F77" w:rsidP="009B4A6B">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r w:rsidR="00391865">
              <w:t>.</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3404B50B" w14:textId="77777777" w:rsidR="00FC4F77" w:rsidRPr="00FC4F77" w:rsidRDefault="00FC4F77" w:rsidP="009B4A6B">
            <w:pPr>
              <w:shd w:val="clear" w:color="auto" w:fill="FFFFFF"/>
              <w:spacing w:before="0" w:after="150" w:line="270" w:lineRule="atLeas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8"/>
              </w:rPr>
            </w:pPr>
            <w:r w:rsidRPr="00FC4F77">
              <w:rPr>
                <w:b/>
                <w:color w:val="595959"/>
                <w:sz w:val="18"/>
              </w:rPr>
              <w:t>If you aggregate this information at an organisational level, indicate the percentage of your portfolio in microenterprise loans.</w:t>
            </w:r>
            <w:r w:rsidRPr="009B4A6B">
              <w:rPr>
                <w:color w:val="595959"/>
                <w:sz w:val="18"/>
                <w:szCs w:val="18"/>
              </w:rPr>
              <w:t xml:space="preserve"> </w:t>
            </w:r>
            <w:r w:rsidRPr="009B4A6B">
              <w:rPr>
                <w:caps/>
                <w:color w:val="0082C8"/>
                <w:sz w:val="18"/>
                <w:szCs w:val="18"/>
              </w:rPr>
              <w:t>[Optional]</w:t>
            </w:r>
          </w:p>
        </w:tc>
      </w:tr>
      <w:tr w:rsidR="00FC4F77" w14:paraId="38B9E98C" w14:textId="77777777" w:rsidTr="00FC4F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C18259" w14:textId="77777777" w:rsidR="00FC4F77" w:rsidRDefault="00FC4F77"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tcPr>
          <w:p w14:paraId="19386F64" w14:textId="77777777" w:rsidR="00FC4F77" w:rsidRPr="00903B63" w:rsidRDefault="00FC4F77" w:rsidP="00424998">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6F43B4" w14:textId="77777777" w:rsidR="00FC4F77" w:rsidRPr="00FC4F77" w:rsidRDefault="00FC4F77" w:rsidP="00B75FC2">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FC4F77" w14:paraId="22A92A51" w14:textId="77777777" w:rsidTr="00FC4F77">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607E30"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C72B59" w14:textId="4E2E796E" w:rsidR="00FC4F77" w:rsidRPr="00903B63" w:rsidRDefault="00FC4F77" w:rsidP="00424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24FAA1C" w14:textId="77777777" w:rsidR="00FC4F77" w:rsidRPr="00903B63" w:rsidRDefault="00FC4F77"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FC4F77" w14:paraId="1233CCA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7354A88C"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9D7982" w14:textId="67F543D4" w:rsidR="00FC4F77" w:rsidRPr="00903B63" w:rsidRDefault="00FC4F77" w:rsidP="00AB19B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 xml:space="preserve">Not applicable </w:t>
            </w:r>
            <w:r w:rsidRPr="00424998">
              <w:t>(there are no microenterprise loans in the portfolio)</w:t>
            </w:r>
            <w:r w:rsidR="00391865">
              <w:t>.</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5E2F5A2" w14:textId="77777777" w:rsidR="00FC4F77" w:rsidRPr="00903B63" w:rsidRDefault="00FC4F77"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9435E2" w14:paraId="0706ECB6"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1F94FB3" w14:textId="77777777" w:rsidR="009435E2" w:rsidRDefault="009435E2" w:rsidP="009435E2">
            <w:pPr>
              <w:pStyle w:val="INDICATORNUMBER"/>
              <w:rPr>
                <w:rStyle w:val="IntenseEmphasis"/>
                <w:b/>
                <w:bCs w:val="0"/>
                <w:i w:val="0"/>
                <w:iCs w:val="0"/>
                <w:color w:val="595959"/>
              </w:rPr>
            </w:pPr>
            <w:r>
              <w:rPr>
                <w:rStyle w:val="IntenseEmphasis"/>
                <w:b/>
                <w:bCs w:val="0"/>
                <w:i w:val="0"/>
                <w:iCs w:val="0"/>
                <w:color w:val="595959"/>
              </w:rPr>
              <w:t>IFD 07.2</w:t>
            </w:r>
          </w:p>
        </w:tc>
        <w:tc>
          <w:tcPr>
            <w:tcW w:w="8121" w:type="dxa"/>
            <w:gridSpan w:val="2"/>
            <w:tcBorders>
              <w:top w:val="single" w:sz="4" w:space="0" w:color="0070C0"/>
              <w:right w:val="single" w:sz="4" w:space="0" w:color="0070C0"/>
            </w:tcBorders>
            <w:shd w:val="clear" w:color="auto" w:fill="DAEEF3" w:themeFill="accent5" w:themeFillTint="33"/>
          </w:tcPr>
          <w:p w14:paraId="0C10D2BD" w14:textId="20C7B731" w:rsidR="009435E2" w:rsidRPr="003939E2" w:rsidRDefault="009435E2" w:rsidP="00391865">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9435E2">
              <w:t xml:space="preserve">Indicate </w:t>
            </w:r>
            <w:r w:rsidR="00391865">
              <w:t>whether</w:t>
            </w:r>
            <w:r w:rsidR="00391865" w:rsidRPr="009435E2">
              <w:t xml:space="preserve"> </w:t>
            </w:r>
            <w:r w:rsidRPr="009435E2">
              <w:t>you track the percentage of your microfinance investees’ portfolio that is in loans for immediate household needs (</w:t>
            </w:r>
            <w:r w:rsidR="00880346">
              <w:t xml:space="preserve">i.e., </w:t>
            </w:r>
            <w:r w:rsidRPr="009435E2">
              <w:t>consumer loans).</w:t>
            </w:r>
          </w:p>
        </w:tc>
      </w:tr>
      <w:tr w:rsidR="009435E2" w14:paraId="1334EA7F" w14:textId="77777777" w:rsidTr="009435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B58162" w14:textId="77777777" w:rsidR="009435E2" w:rsidRDefault="009435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tcPr>
          <w:p w14:paraId="10632961" w14:textId="7773031E" w:rsidR="009435E2" w:rsidRPr="005308EE" w:rsidRDefault="009435E2" w:rsidP="001558D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589ECD0" w14:textId="77777777" w:rsidR="009435E2" w:rsidRPr="00FC4F77" w:rsidRDefault="009435E2" w:rsidP="009B4A6B">
            <w:pPr>
              <w:shd w:val="clear" w:color="auto" w:fill="FFFFFF"/>
              <w:spacing w:before="0" w:after="150" w:line="270" w:lineRule="atLeas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8"/>
              </w:rPr>
            </w:pPr>
            <w:r w:rsidRPr="00FC4F77">
              <w:rPr>
                <w:b/>
                <w:color w:val="595959"/>
                <w:sz w:val="18"/>
              </w:rPr>
              <w:t xml:space="preserve">If you aggregate this information at an organisational level, </w:t>
            </w:r>
            <w:r w:rsidRPr="009435E2">
              <w:rPr>
                <w:b/>
                <w:color w:val="595959"/>
                <w:sz w:val="18"/>
              </w:rPr>
              <w:t xml:space="preserve">indicate the percentage of your portfolio in loans for immediate household needs. </w:t>
            </w:r>
            <w:r w:rsidRPr="009B4A6B">
              <w:rPr>
                <w:caps/>
                <w:color w:val="0082C8"/>
                <w:sz w:val="18"/>
                <w:szCs w:val="18"/>
              </w:rPr>
              <w:t>[Optional]</w:t>
            </w:r>
          </w:p>
        </w:tc>
      </w:tr>
      <w:tr w:rsidR="009435E2" w14:paraId="0CD470C9" w14:textId="77777777" w:rsidTr="009435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DF6117" w14:textId="77777777" w:rsidR="009435E2" w:rsidRDefault="009435E2" w:rsidP="001558DD">
            <w:pPr>
              <w:pStyle w:val="INDICATORNUMBER"/>
              <w:rPr>
                <w:rStyle w:val="IntenseEmphasis"/>
                <w:b/>
                <w:bCs w:val="0"/>
                <w:i w:val="0"/>
                <w:iCs w:val="0"/>
                <w:color w:val="595959"/>
              </w:rPr>
            </w:pPr>
          </w:p>
        </w:tc>
        <w:tc>
          <w:tcPr>
            <w:tcW w:w="3302" w:type="dxa"/>
            <w:vMerge/>
            <w:tcBorders>
              <w:bottom w:val="nil"/>
              <w:right w:val="single" w:sz="4" w:space="0" w:color="A6A6A6" w:themeColor="background1" w:themeShade="A6"/>
            </w:tcBorders>
            <w:shd w:val="clear" w:color="auto" w:fill="auto"/>
          </w:tcPr>
          <w:p w14:paraId="3263EBED" w14:textId="77777777" w:rsidR="009435E2" w:rsidRPr="00903B63"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157EA436" w14:textId="77777777" w:rsidR="009435E2" w:rsidRPr="00FC4F77" w:rsidRDefault="009435E2" w:rsidP="00B75FC2">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9435E2" w14:paraId="4DED37E3" w14:textId="77777777" w:rsidTr="009435E2">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8CF7680"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6C6C0202" w14:textId="613DD5A0" w:rsidR="009435E2" w:rsidRPr="00903B63"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D5420C5" w14:textId="77777777" w:rsidR="009435E2" w:rsidRPr="0020237F" w:rsidRDefault="009435E2"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9435E2" w14:paraId="161ECF20" w14:textId="77777777" w:rsidTr="009435E2">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A3EB2B"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3EE5952B" w14:textId="4A929A82" w:rsidR="009435E2" w:rsidRPr="005308EE" w:rsidRDefault="009435E2" w:rsidP="001558D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9435E2">
              <w:t>Not applicable (there are no loans for immediate household needs in the portfolio)</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0B1DC0" w14:textId="77777777" w:rsidR="009435E2" w:rsidRPr="0020237F" w:rsidRDefault="009435E2" w:rsidP="001558DD">
            <w:pPr>
              <w:pStyle w:val="INDICATORTEXT"/>
              <w:jc w:val="center"/>
              <w:cnfStyle w:val="000000000000" w:firstRow="0" w:lastRow="0" w:firstColumn="0" w:lastColumn="0" w:oddVBand="0" w:evenVBand="0" w:oddHBand="0" w:evenHBand="0" w:firstRowFirstColumn="0" w:firstRowLastColumn="0" w:lastRowFirstColumn="0" w:lastRowLastColumn="0"/>
              <w:rPr>
                <w:b/>
              </w:rPr>
            </w:pPr>
          </w:p>
        </w:tc>
      </w:tr>
      <w:tr w:rsidR="000D45B1" w14:paraId="1BB891B6" w14:textId="77777777" w:rsidTr="000D45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593A058" w14:textId="77777777" w:rsidR="000D45B1" w:rsidRDefault="000D45B1" w:rsidP="001558DD">
            <w:pPr>
              <w:pStyle w:val="INDICATORNUMBER"/>
              <w:rPr>
                <w:rStyle w:val="IntenseEmphasis"/>
                <w:b/>
                <w:bCs w:val="0"/>
                <w:i w:val="0"/>
                <w:iCs w:val="0"/>
                <w:color w:val="595959"/>
              </w:rPr>
            </w:pPr>
            <w:r>
              <w:rPr>
                <w:rStyle w:val="IntenseEmphasis"/>
                <w:b/>
                <w:bCs w:val="0"/>
                <w:i w:val="0"/>
                <w:iCs w:val="0"/>
                <w:color w:val="595959"/>
              </w:rPr>
              <w:t>IFD 07.3</w:t>
            </w:r>
          </w:p>
        </w:tc>
        <w:tc>
          <w:tcPr>
            <w:tcW w:w="8121" w:type="dxa"/>
            <w:gridSpan w:val="2"/>
            <w:tcBorders>
              <w:top w:val="single" w:sz="4" w:space="0" w:color="0070C0"/>
              <w:right w:val="single" w:sz="4" w:space="0" w:color="0070C0"/>
            </w:tcBorders>
            <w:shd w:val="clear" w:color="auto" w:fill="DAEEF3" w:themeFill="accent5" w:themeFillTint="33"/>
          </w:tcPr>
          <w:p w14:paraId="78E89101" w14:textId="28CB8C7F" w:rsidR="000D45B1" w:rsidRDefault="000D45B1" w:rsidP="00391865">
            <w:pPr>
              <w:pStyle w:val="INDICATORTEXT"/>
              <w:cnfStyle w:val="000000100000" w:firstRow="0" w:lastRow="0" w:firstColumn="0" w:lastColumn="0" w:oddVBand="0" w:evenVBand="0" w:oddHBand="1" w:evenHBand="0" w:firstRowFirstColumn="0" w:firstRowLastColumn="0" w:lastRowFirstColumn="0" w:lastRowLastColumn="0"/>
            </w:pPr>
            <w:r w:rsidRPr="00F66900">
              <w:t xml:space="preserve">Indicate </w:t>
            </w:r>
            <w:r w:rsidR="00391865">
              <w:t>whether</w:t>
            </w:r>
            <w:r w:rsidR="00391865" w:rsidRPr="00F66900">
              <w:t xml:space="preserve"> </w:t>
            </w:r>
            <w:r w:rsidRPr="00F66900">
              <w:t>you track the percentage of your investees' portfolio in housing loans.</w:t>
            </w:r>
          </w:p>
        </w:tc>
      </w:tr>
      <w:tr w:rsidR="000D45B1" w14:paraId="6C8954CA" w14:textId="77777777" w:rsidTr="000D45B1">
        <w:trPr>
          <w:trHeight w:val="51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C6D901" w14:textId="77777777" w:rsidR="000D45B1" w:rsidRDefault="000D45B1" w:rsidP="001558DD">
            <w:pPr>
              <w:pStyle w:val="INDICATORNUMBER"/>
              <w:rPr>
                <w:rStyle w:val="IntenseEmphasis"/>
                <w:b/>
                <w:bCs w:val="0"/>
                <w:i w:val="0"/>
                <w:iCs w:val="0"/>
                <w:color w:val="595959"/>
              </w:rPr>
            </w:pPr>
          </w:p>
        </w:tc>
        <w:tc>
          <w:tcPr>
            <w:tcW w:w="3302"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D026177" w14:textId="645941F2"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r>
              <w:t>, we track</w:t>
            </w:r>
            <w:r w:rsidR="00391865">
              <w:t>.</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5FFBD06" w14:textId="77777777"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0D45B1">
              <w:rPr>
                <w:b/>
              </w:rPr>
              <w:t>If you aggregate this information at an organisational level, indicate the percentage of your portfolio in loans for other categories</w:t>
            </w:r>
            <w:r w:rsidR="006E7CF2">
              <w:rPr>
                <w:b/>
              </w:rPr>
              <w:t>.</w:t>
            </w:r>
            <w:r w:rsidRPr="009B4A6B">
              <w:rPr>
                <w:b/>
                <w:szCs w:val="18"/>
              </w:rPr>
              <w:t xml:space="preserve"> </w:t>
            </w:r>
            <w:r w:rsidRPr="009B4A6B">
              <w:rPr>
                <w:caps/>
                <w:color w:val="0082C8"/>
                <w:szCs w:val="18"/>
              </w:rPr>
              <w:t>[Optional]</w:t>
            </w:r>
          </w:p>
        </w:tc>
      </w:tr>
      <w:tr w:rsidR="000D45B1" w14:paraId="1EC76AF5" w14:textId="77777777" w:rsidTr="000D45B1">
        <w:trPr>
          <w:cnfStyle w:val="000000100000" w:firstRow="0" w:lastRow="0" w:firstColumn="0" w:lastColumn="0" w:oddVBand="0" w:evenVBand="0" w:oddHBand="1" w:evenHBand="0" w:firstRowFirstColumn="0" w:firstRowLastColumn="0" w:lastRowFirstColumn="0" w:lastRowLastColumn="0"/>
          <w:trHeight w:val="51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01DDBEF" w14:textId="77777777" w:rsidR="000D45B1" w:rsidRDefault="000D45B1" w:rsidP="001558DD">
            <w:pPr>
              <w:pStyle w:val="INDICATORNUMBER"/>
              <w:rPr>
                <w:rStyle w:val="IntenseEmphasis"/>
                <w:b/>
                <w:bCs w:val="0"/>
                <w:i w:val="0"/>
                <w:iCs w:val="0"/>
                <w:color w:val="595959"/>
              </w:rPr>
            </w:pPr>
          </w:p>
        </w:tc>
        <w:tc>
          <w:tcPr>
            <w:tcW w:w="3302" w:type="dxa"/>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2D23F" w14:textId="77777777" w:rsidR="000D45B1" w:rsidRPr="00903B63" w:rsidRDefault="000D45B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7528E8" w14:textId="77777777" w:rsidR="000D45B1" w:rsidRPr="00FC4F77" w:rsidRDefault="000D45B1" w:rsidP="00B75FC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00B75FC2">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7C43AF" w14:paraId="56A4F209"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left w:val="single" w:sz="4" w:space="0" w:color="0070C0"/>
              <w:bottom w:val="single" w:sz="4" w:space="0" w:color="A6A6A6" w:themeColor="background1" w:themeShade="A6"/>
            </w:tcBorders>
            <w:vAlign w:val="top"/>
          </w:tcPr>
          <w:p w14:paraId="303EC688"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293A9" w14:textId="0744B4D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B12DCC" w14:textId="7777777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p>
        </w:tc>
      </w:tr>
      <w:tr w:rsidR="007C43AF" w14:paraId="41B4AAD5" w14:textId="77777777" w:rsidTr="006E7CF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A6A6A6" w:themeColor="background1" w:themeShade="A6"/>
              <w:left w:val="single" w:sz="4" w:space="0" w:color="0070C0"/>
              <w:bottom w:val="single" w:sz="4" w:space="0" w:color="0070C0"/>
            </w:tcBorders>
            <w:vAlign w:val="top"/>
          </w:tcPr>
          <w:p w14:paraId="46907AD6"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12241059" w14:textId="505E5305"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rsidRPr="009435E2">
              <w:t xml:space="preserve">Not applicable </w:t>
            </w:r>
            <w:r w:rsidRPr="007C43AF">
              <w:t>(there are no loans for housing in the portfolio)</w:t>
            </w:r>
            <w:r w:rsidR="00391865">
              <w:t>.</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F3708AB" w14:textId="77777777"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p>
        </w:tc>
      </w:tr>
      <w:tr w:rsidR="009435E2" w14:paraId="24D03FA7"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E39374C" w14:textId="77777777" w:rsidR="009435E2" w:rsidRPr="00AE100E" w:rsidRDefault="009435E2" w:rsidP="006E7CF2">
            <w:pPr>
              <w:pStyle w:val="INDICATORNUMBER"/>
              <w:rPr>
                <w:rStyle w:val="IntenseEmphasis"/>
                <w:b/>
                <w:bCs w:val="0"/>
                <w:i w:val="0"/>
                <w:iCs w:val="0"/>
                <w:color w:val="595959"/>
              </w:rPr>
            </w:pPr>
            <w:r>
              <w:rPr>
                <w:rStyle w:val="IntenseEmphasis"/>
                <w:b/>
                <w:bCs w:val="0"/>
                <w:i w:val="0"/>
                <w:iCs w:val="0"/>
                <w:color w:val="595959"/>
              </w:rPr>
              <w:lastRenderedPageBreak/>
              <w:t>IFD 0</w:t>
            </w:r>
            <w:r w:rsidR="006E7CF2">
              <w:rPr>
                <w:rStyle w:val="IntenseEmphasis"/>
                <w:b/>
                <w:bCs w:val="0"/>
                <w:i w:val="0"/>
                <w:iCs w:val="0"/>
                <w:color w:val="595959"/>
              </w:rPr>
              <w:t>7.4</w:t>
            </w:r>
          </w:p>
        </w:tc>
        <w:tc>
          <w:tcPr>
            <w:tcW w:w="8121" w:type="dxa"/>
            <w:gridSpan w:val="2"/>
            <w:tcBorders>
              <w:top w:val="single" w:sz="4" w:space="0" w:color="0070C0"/>
              <w:right w:val="single" w:sz="4" w:space="0" w:color="0070C0"/>
            </w:tcBorders>
            <w:shd w:val="clear" w:color="auto" w:fill="DAEEF3" w:themeFill="accent5" w:themeFillTint="33"/>
          </w:tcPr>
          <w:p w14:paraId="35C8543D" w14:textId="23D9B8BC" w:rsidR="009435E2" w:rsidRPr="001C0916"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2B1FCF5" w14:textId="77777777" w:rsidR="009435E2" w:rsidRPr="005B4C52"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9435E2" w14:paraId="0A2553F4"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0655FD9F" w14:textId="77777777" w:rsidR="009435E2" w:rsidRDefault="009435E2" w:rsidP="001558DD">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1042DE23" w14:textId="77777777" w:rsidR="009435E2"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4B4B3780" w14:textId="77777777" w:rsidR="001D2DAA" w:rsidRPr="009C5624" w:rsidRDefault="001D2DAA" w:rsidP="001D2DAA">
      <w:pPr>
        <w:shd w:val="clear" w:color="auto" w:fill="FFFFFF"/>
        <w:spacing w:after="135" w:line="270" w:lineRule="atLeast"/>
        <w:rPr>
          <w:rFonts w:ascii="Helvetica" w:hAnsi="Helvetica"/>
          <w:b/>
          <w:i/>
          <w:color w:val="333333"/>
        </w:rPr>
      </w:pPr>
    </w:p>
    <w:tbl>
      <w:tblPr>
        <w:tblStyle w:val="SubSectionIndicatorTableMANDATORY"/>
        <w:tblW w:w="9134" w:type="dxa"/>
        <w:tblInd w:w="5" w:type="dxa"/>
        <w:tblLook w:val="04A0" w:firstRow="1" w:lastRow="0" w:firstColumn="1" w:lastColumn="0" w:noHBand="0" w:noVBand="1"/>
      </w:tblPr>
      <w:tblGrid>
        <w:gridCol w:w="1124"/>
        <w:gridCol w:w="3544"/>
        <w:gridCol w:w="1720"/>
        <w:gridCol w:w="2746"/>
      </w:tblGrid>
      <w:tr w:rsidR="005E53EB" w14:paraId="419FCD34"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363D284E" w14:textId="77777777" w:rsidR="005E53EB" w:rsidRPr="00DC20FA" w:rsidRDefault="005E53EB"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07</w:t>
            </w:r>
          </w:p>
        </w:tc>
        <w:tc>
          <w:tcPr>
            <w:tcW w:w="8010" w:type="dxa"/>
            <w:gridSpan w:val="3"/>
            <w:tcBorders>
              <w:top w:val="single" w:sz="4" w:space="0" w:color="0082C8"/>
              <w:bottom w:val="single" w:sz="4" w:space="0" w:color="7F7F7F" w:themeColor="text1" w:themeTint="80"/>
            </w:tcBorders>
          </w:tcPr>
          <w:p w14:paraId="370C5D6A" w14:textId="77777777" w:rsidR="005E53EB" w:rsidRPr="00DC20FA" w:rsidRDefault="005E53EB"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E53EB" w:rsidRPr="00D5451C" w14:paraId="4DA85C39"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0AABBEF1" w14:textId="77777777" w:rsidR="005E53EB" w:rsidRPr="000D72DF" w:rsidRDefault="005E53EB" w:rsidP="001558DD">
            <w:pPr>
              <w:pStyle w:val="INDICATORNUMBER"/>
              <w:rPr>
                <w:rStyle w:val="IntenseEmphasis"/>
                <w:b/>
                <w:bCs w:val="0"/>
                <w:i w:val="0"/>
                <w:iCs w:val="0"/>
              </w:rPr>
            </w:pPr>
            <w:r>
              <w:rPr>
                <w:rStyle w:val="IntenseEmphasis"/>
                <w:b/>
                <w:bCs w:val="0"/>
                <w:i w:val="0"/>
                <w:iCs w:val="0"/>
                <w:color w:val="595959"/>
              </w:rPr>
              <w:t>IF</w:t>
            </w:r>
            <w:r w:rsidR="001D01AF">
              <w:rPr>
                <w:rStyle w:val="IntenseEmphasis"/>
                <w:b/>
                <w:bCs w:val="0"/>
                <w:i w:val="0"/>
                <w:iCs w:val="0"/>
                <w:color w:val="595959"/>
              </w:rPr>
              <w:t>D</w:t>
            </w:r>
            <w:r>
              <w:rPr>
                <w:rStyle w:val="IntenseEmphasis"/>
                <w:b/>
                <w:bCs w:val="0"/>
                <w:i w:val="0"/>
                <w:iCs w:val="0"/>
                <w:color w:val="595959"/>
              </w:rPr>
              <w:t xml:space="preserve"> 07</w:t>
            </w:r>
          </w:p>
        </w:tc>
        <w:tc>
          <w:tcPr>
            <w:tcW w:w="8010" w:type="dxa"/>
            <w:gridSpan w:val="3"/>
            <w:tcBorders>
              <w:top w:val="single" w:sz="4" w:space="0" w:color="7F7F7F" w:themeColor="text1" w:themeTint="80"/>
              <w:bottom w:val="single" w:sz="4" w:space="0" w:color="A6A6A6" w:themeColor="background1" w:themeShade="A6"/>
            </w:tcBorders>
            <w:shd w:val="clear" w:color="auto" w:fill="auto"/>
            <w:vAlign w:val="top"/>
          </w:tcPr>
          <w:p w14:paraId="534E377A" w14:textId="7290BA8B" w:rsidR="005E53EB" w:rsidRPr="00B13F96" w:rsidRDefault="005E53EB" w:rsidP="00391865">
            <w:pPr>
              <w:pStyle w:val="INDICATORTEXT"/>
              <w:cnfStyle w:val="000000100000" w:firstRow="0" w:lastRow="0" w:firstColumn="0" w:lastColumn="0" w:oddVBand="0" w:evenVBand="0" w:oddHBand="1" w:evenHBand="0" w:firstRowFirstColumn="0" w:firstRowLastColumn="0" w:lastRowFirstColumn="0" w:lastRowLastColumn="0"/>
            </w:pPr>
            <w:r w:rsidRPr="005E53EB">
              <w:t>Please note</w:t>
            </w:r>
            <w:r w:rsidR="00391865">
              <w:t xml:space="preserve"> that</w:t>
            </w:r>
            <w:r w:rsidRPr="005E53EB">
              <w:t xml:space="preserve"> these categories are not exhaustive and therefore are not intended to necessarily sum to 100%.</w:t>
            </w:r>
          </w:p>
        </w:tc>
      </w:tr>
      <w:tr w:rsidR="005E53EB" w:rsidRPr="00D5451C" w14:paraId="39498ACC"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55E4E7CC"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07.1</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vAlign w:val="top"/>
          </w:tcPr>
          <w:p w14:paraId="204F554A" w14:textId="31B08BE4" w:rsidR="005E53EB" w:rsidRPr="005E53EB" w:rsidRDefault="005E53EB" w:rsidP="0067535E">
            <w:pPr>
              <w:pStyle w:val="INDICATORTEXT"/>
              <w:cnfStyle w:val="000000000000" w:firstRow="0" w:lastRow="0" w:firstColumn="0" w:lastColumn="0" w:oddVBand="0" w:evenVBand="0" w:oddHBand="0" w:evenHBand="0" w:firstRowFirstColumn="0" w:firstRowLastColumn="0" w:lastRowFirstColumn="0" w:lastRowLastColumn="0"/>
            </w:pPr>
            <w:r>
              <w:t xml:space="preserve">This </w:t>
            </w:r>
            <w:r w:rsidRPr="005E53EB">
              <w:t xml:space="preserve">is based on MIV Disclosure Guideline 3.2.6.1. Microenterprise loans are loans </w:t>
            </w:r>
            <w:r w:rsidR="00391865">
              <w:t xml:space="preserve">made </w:t>
            </w:r>
            <w:r w:rsidRPr="005E53EB">
              <w:t>to finance a microenterprise (five or fewer employees). Calculate as follows: sum of microfinance service providers' gross loan portfolio (in the direct microfinance portfolio) dedicated to microenterprise loans</w:t>
            </w:r>
            <w:r w:rsidR="00163E42">
              <w:t>/</w:t>
            </w:r>
            <w:r w:rsidR="0067535E">
              <w:t>s</w:t>
            </w:r>
            <w:r w:rsidR="0067535E" w:rsidRPr="005E53EB">
              <w:t xml:space="preserve">um </w:t>
            </w:r>
            <w:r w:rsidRPr="005E53EB">
              <w:t>of gross loan portfolio of each microfinance service provider in the direct microfinance portfolio.</w:t>
            </w:r>
          </w:p>
        </w:tc>
      </w:tr>
      <w:tr w:rsidR="005E53EB" w:rsidRPr="00D5451C" w14:paraId="0E1E5BB4"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356FFAE8"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07.2</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vAlign w:val="top"/>
          </w:tcPr>
          <w:p w14:paraId="0C49F9BB" w14:textId="232F9BB6" w:rsidR="005E53EB" w:rsidRPr="005E53EB" w:rsidRDefault="005E53EB" w:rsidP="0067535E">
            <w:pPr>
              <w:pStyle w:val="INDICATORTEXT"/>
              <w:cnfStyle w:val="000000100000" w:firstRow="0" w:lastRow="0" w:firstColumn="0" w:lastColumn="0" w:oddVBand="0" w:evenVBand="0" w:oddHBand="1" w:evenHBand="0" w:firstRowFirstColumn="0" w:firstRowLastColumn="0" w:lastRowFirstColumn="0" w:lastRowLastColumn="0"/>
            </w:pPr>
            <w:r>
              <w:t xml:space="preserve">This </w:t>
            </w:r>
            <w:r w:rsidRPr="005E53EB">
              <w:t>is based on MIV Disclosure Guideline 3.2.6.2. Loans for immediate household needs are loans mainly destined to finance consumption and other household needs. Calculate as follows: sum of microfinance service providers' loan portfolio (in the direct microfinance portfolio) dedicated to loans for immediate household needs</w:t>
            </w:r>
            <w:r w:rsidR="00163E42">
              <w:t>/</w:t>
            </w:r>
            <w:r w:rsidR="0067535E">
              <w:t>s</w:t>
            </w:r>
            <w:r w:rsidR="0067535E" w:rsidRPr="005E53EB">
              <w:t xml:space="preserve">um </w:t>
            </w:r>
            <w:r w:rsidRPr="005E53EB">
              <w:t>of gross loan portfolio of each microfinance service provider in the direct microfinance portfolio.</w:t>
            </w:r>
          </w:p>
        </w:tc>
      </w:tr>
      <w:tr w:rsidR="001D01AF" w:rsidRPr="00D5451C" w14:paraId="16328907" w14:textId="77777777" w:rsidTr="001D01AF">
        <w:trPr>
          <w:trHeight w:val="567"/>
        </w:trPr>
        <w:tc>
          <w:tcPr>
            <w:cnfStyle w:val="001000000000" w:firstRow="0" w:lastRow="0" w:firstColumn="1" w:lastColumn="0" w:oddVBand="0" w:evenVBand="0" w:oddHBand="0" w:evenHBand="0" w:firstRowFirstColumn="0" w:firstRowLastColumn="0" w:lastRowFirstColumn="0" w:lastRowLastColumn="0"/>
            <w:tcW w:w="9134" w:type="dxa"/>
            <w:gridSpan w:val="4"/>
            <w:tcBorders>
              <w:top w:val="nil"/>
              <w:bottom w:val="single" w:sz="4" w:space="0" w:color="A6A6A6" w:themeColor="background1" w:themeShade="A6"/>
            </w:tcBorders>
            <w:vAlign w:val="top"/>
          </w:tcPr>
          <w:p w14:paraId="50B5C45B" w14:textId="77777777" w:rsidR="001D01AF" w:rsidRPr="00151E4B" w:rsidRDefault="001D01AF" w:rsidP="001558DD">
            <w:pPr>
              <w:pStyle w:val="INDICATORTEXT"/>
              <w:rPr>
                <w:b/>
              </w:rPr>
            </w:pPr>
            <w:r w:rsidRPr="00151E4B">
              <w:rPr>
                <w:b/>
              </w:rPr>
              <w:t>LOGIC</w:t>
            </w:r>
          </w:p>
        </w:tc>
      </w:tr>
      <w:tr w:rsidR="001D01AF" w:rsidRPr="00D5451C" w14:paraId="719BBE6B"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656C10E1" w14:textId="77777777" w:rsidR="001D01AF" w:rsidRDefault="001D01AF" w:rsidP="002B037E">
            <w:pPr>
              <w:pStyle w:val="INDICATORNUMBER"/>
              <w:spacing w:after="0"/>
              <w:rPr>
                <w:rStyle w:val="IntenseEmphasis"/>
                <w:b/>
                <w:bCs w:val="0"/>
                <w:i w:val="0"/>
                <w:iCs w:val="0"/>
                <w:color w:val="595959"/>
              </w:rPr>
            </w:pPr>
            <w:r>
              <w:rPr>
                <w:rStyle w:val="IntenseEmphasis"/>
                <w:b/>
                <w:bCs w:val="0"/>
                <w:i w:val="0"/>
                <w:iCs w:val="0"/>
                <w:color w:val="595959"/>
              </w:rPr>
              <w:t>IFD 07</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vAlign w:val="top"/>
          </w:tcPr>
          <w:p w14:paraId="4C219E89" w14:textId="77777777" w:rsidR="001D01AF" w:rsidRPr="00CF0D90" w:rsidRDefault="00D3790B" w:rsidP="002B037E">
            <w:pPr>
              <w:spacing w:after="0"/>
              <w:cnfStyle w:val="000000100000" w:firstRow="0" w:lastRow="0" w:firstColumn="0" w:lastColumn="0" w:oddVBand="0" w:evenVBand="0" w:oddHBand="1"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tc>
      </w:tr>
      <w:tr w:rsidR="005E53EB" w:rsidRPr="00D5451C" w14:paraId="676A382E"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tcBorders>
            <w:vAlign w:val="top"/>
          </w:tcPr>
          <w:p w14:paraId="5BBEF9E3" w14:textId="77777777" w:rsidR="005E53EB" w:rsidRPr="00367846" w:rsidRDefault="001D01AF" w:rsidP="001558DD">
            <w:pPr>
              <w:pStyle w:val="INDICATORTEXT"/>
              <w:rPr>
                <w:b/>
              </w:rPr>
            </w:pPr>
            <w:r>
              <w:rPr>
                <w:b/>
              </w:rPr>
              <w:t>ASSESSMENT</w:t>
            </w:r>
          </w:p>
        </w:tc>
      </w:tr>
      <w:tr w:rsidR="005E53EB" w:rsidRPr="00D5451C" w14:paraId="653FDDAD"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0BAA439"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tcPr>
          <w:p w14:paraId="261E48B3" w14:textId="77777777" w:rsidR="005E53EB" w:rsidRPr="005E53EB" w:rsidRDefault="005E53EB" w:rsidP="005E53EB">
            <w:pPr>
              <w:pStyle w:val="INDICATORTEXT"/>
              <w:cnfStyle w:val="000000100000" w:firstRow="0" w:lastRow="0" w:firstColumn="0" w:lastColumn="0" w:oddVBand="0" w:evenVBand="0" w:oddHBand="1" w:evenHBand="0" w:firstRowFirstColumn="0" w:firstRowLastColumn="0" w:lastRowFirstColumn="0" w:lastRowLastColumn="0"/>
            </w:pPr>
            <w:r w:rsidRPr="005E53EB">
              <w:t xml:space="preserve">Maximum score: Three </w:t>
            </w:r>
            <w:r w:rsidRPr="005E53EB">
              <w:sym w:font="Wingdings" w:char="F0AB"/>
            </w:r>
          </w:p>
          <w:p w14:paraId="2AB7572D" w14:textId="77777777" w:rsidR="005E53EB" w:rsidRPr="00367846" w:rsidRDefault="005E53EB" w:rsidP="005E53EB">
            <w:pPr>
              <w:pStyle w:val="INDICATORTEXT"/>
              <w:cnfStyle w:val="000000100000" w:firstRow="0" w:lastRow="0" w:firstColumn="0" w:lastColumn="0" w:oddVBand="0" w:evenVBand="0" w:oddHBand="1" w:evenHBand="0" w:firstRowFirstColumn="0" w:firstRowLastColumn="0" w:lastRowFirstColumn="0" w:lastRowLastColumn="0"/>
              <w:rPr>
                <w:b/>
              </w:rPr>
            </w:pPr>
            <w:r w:rsidRPr="005E53EB">
              <w:t>The assessment of this indicator is based on your responses to [07.1, 07.2 &amp; 07.3].</w:t>
            </w:r>
          </w:p>
        </w:tc>
      </w:tr>
      <w:tr w:rsidR="00D724A1" w:rsidRPr="00D5451C" w14:paraId="6E64A61F"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3DD4B28F" w14:textId="4E9B3358" w:rsidR="00D724A1" w:rsidRDefault="00D724A1" w:rsidP="00D724A1">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tcBorders>
            <w:shd w:val="clear" w:color="auto" w:fill="auto"/>
          </w:tcPr>
          <w:p w14:paraId="23D2F097" w14:textId="7146CF51" w:rsidR="00D724A1" w:rsidRPr="005E53EB" w:rsidRDefault="00D724A1" w:rsidP="00DE4044">
            <w:pPr>
              <w:pStyle w:val="INDICATORTEXT"/>
              <w:ind w:left="0"/>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054123" w:rsidRPr="00D5451C" w14:paraId="194AED42"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3EA232EC"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884BCE" w14:textId="6A7CB3E6" w:rsidR="00D724A1" w:rsidRPr="00FA40BC"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AD10BAE" w14:textId="4D0E5DDD" w:rsidR="00D724A1" w:rsidRPr="005E53EB" w:rsidRDefault="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0B9F724" w14:textId="3B33C2EC" w:rsidR="00D724A1" w:rsidRPr="005E53EB" w:rsidRDefault="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054123" w:rsidRPr="00D5451C" w14:paraId="7209CCB5"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5B6F8562"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5CE813" w14:textId="7CFF391B" w:rsidR="00D724A1"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Do not track</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7401B2F" w14:textId="663EBCAA" w:rsidR="00D724A1" w:rsidRPr="0042063C"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15FC4B3"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54123" w:rsidRPr="00D5451C" w14:paraId="0E4DED5E"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2DB28794"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5080B7D" w14:textId="5E97F042" w:rsidR="00D724A1"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CF77EC">
              <w:rPr>
                <w:szCs w:val="18"/>
              </w:rPr>
              <w:t>Track one option of three applicable options</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0AD8245" w14:textId="05E90E43"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B6B4BF5"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054123" w:rsidRPr="00D5451C" w14:paraId="6AF4A87C"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0EADA5DB"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6F0845F" w14:textId="17E3A4A7" w:rsidR="00D724A1" w:rsidRDefault="00D724A1" w:rsidP="00DE4044">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CF77EC">
              <w:rPr>
                <w:szCs w:val="18"/>
              </w:rPr>
              <w:t xml:space="preserve">Track one out of two applicable options </w:t>
            </w:r>
            <w:r w:rsidRPr="00CF77EC">
              <w:rPr>
                <w:b/>
                <w:szCs w:val="18"/>
              </w:rPr>
              <w:t>OR</w:t>
            </w:r>
          </w:p>
          <w:p w14:paraId="36C07E6D" w14:textId="14131CF0" w:rsidR="00D724A1" w:rsidRPr="00CF77EC"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F77EC">
              <w:rPr>
                <w:szCs w:val="18"/>
              </w:rPr>
              <w:t>wo out of three applicable options</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1BEFA76" w14:textId="3C49D04B"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69B32B1"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D5451C" w14:paraId="0DEF2A99"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6EF45157"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2DE15D55" w14:textId="2B41DD71" w:rsidR="00D724A1" w:rsidRPr="00CF77EC" w:rsidRDefault="00D724A1" w:rsidP="00DE4044">
            <w:pPr>
              <w:pStyle w:val="INDICATORTEXT"/>
              <w:spacing w:after="80"/>
              <w:cnfStyle w:val="000000100000" w:firstRow="0" w:lastRow="0" w:firstColumn="0" w:lastColumn="0" w:oddVBand="0" w:evenVBand="0" w:oddHBand="1" w:evenHBand="0" w:firstRowFirstColumn="0" w:firstRowLastColumn="0" w:lastRowFirstColumn="0" w:lastRowLastColumn="0"/>
              <w:rPr>
                <w:szCs w:val="18"/>
              </w:rPr>
            </w:pPr>
            <w:r w:rsidRPr="00CF77EC">
              <w:rPr>
                <w:rFonts w:eastAsia="Calibri"/>
                <w:szCs w:val="18"/>
              </w:rPr>
              <w:t>Track all applicable options</w:t>
            </w:r>
          </w:p>
        </w:tc>
        <w:tc>
          <w:tcPr>
            <w:tcW w:w="172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39C660EB" w14:textId="18D8F1D3" w:rsidR="00D724A1" w:rsidRPr="00D01220" w:rsidRDefault="00D724A1" w:rsidP="00054123">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6" w:type="dxa"/>
            <w:tcBorders>
              <w:top w:val="single" w:sz="4" w:space="0" w:color="BFBFBF" w:themeColor="background1" w:themeShade="BF"/>
              <w:left w:val="single" w:sz="4" w:space="0" w:color="BFBFBF" w:themeColor="background1" w:themeShade="BF"/>
              <w:bottom w:val="single" w:sz="4" w:space="0" w:color="0070C0"/>
            </w:tcBorders>
            <w:shd w:val="clear" w:color="auto" w:fill="auto"/>
            <w:vAlign w:val="top"/>
          </w:tcPr>
          <w:p w14:paraId="0A80E573"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26C3A5EF" w14:textId="77777777" w:rsidR="001D2DAA" w:rsidRDefault="001D2DAA">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22525" w14:paraId="03FABEC7"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6CE27F"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1A15558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BD1E67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5F03D78"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122525" w14:paraId="32E1A363"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EC33D0D"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IF</w:t>
            </w:r>
            <w:r w:rsidR="006A33B2">
              <w:rPr>
                <w:rStyle w:val="IntenseEmphasis"/>
                <w:i w:val="0"/>
                <w:color w:val="FFFFFF" w:themeColor="background1"/>
              </w:rPr>
              <w:t>D 08</w:t>
            </w:r>
          </w:p>
        </w:tc>
        <w:tc>
          <w:tcPr>
            <w:tcW w:w="3402" w:type="dxa"/>
          </w:tcPr>
          <w:p w14:paraId="6633572B" w14:textId="77777777" w:rsidR="00122525" w:rsidRPr="00356CDA"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F83FADE" w14:textId="77777777" w:rsidR="00122525" w:rsidRPr="00A57E01"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1B729F7"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145FEFD2" w14:textId="77777777" w:rsidR="00122525" w:rsidRDefault="00122525" w:rsidP="00122525">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996"/>
        <w:gridCol w:w="1626"/>
        <w:gridCol w:w="166"/>
        <w:gridCol w:w="2031"/>
      </w:tblGrid>
      <w:tr w:rsidR="00122525" w14:paraId="688A42A6"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117E84" w14:textId="77777777" w:rsidR="00122525" w:rsidRPr="00903B63" w:rsidRDefault="00122525"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w:t>
            </w:r>
            <w:r w:rsidR="006A33B2">
              <w:rPr>
                <w:rStyle w:val="IntenseEmphasis"/>
                <w:i w:val="0"/>
                <w:color w:val="FFFFFF" w:themeColor="background1"/>
              </w:rPr>
              <w:t>8</w:t>
            </w:r>
          </w:p>
        </w:tc>
        <w:tc>
          <w:tcPr>
            <w:tcW w:w="8121" w:type="dxa"/>
            <w:gridSpan w:val="5"/>
            <w:tcBorders>
              <w:top w:val="single" w:sz="4" w:space="0" w:color="0070C0"/>
              <w:bottom w:val="single" w:sz="4" w:space="0" w:color="0070C0"/>
              <w:right w:val="single" w:sz="4" w:space="0" w:color="0070C0"/>
            </w:tcBorders>
            <w:shd w:val="clear" w:color="auto" w:fill="0070C0"/>
          </w:tcPr>
          <w:p w14:paraId="730A7605" w14:textId="77777777" w:rsidR="00122525" w:rsidRPr="00903B63" w:rsidRDefault="00122525"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22525" w14:paraId="37C969F7"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56BA8F" w14:textId="77777777" w:rsidR="00122525" w:rsidRDefault="006A33B2" w:rsidP="001558DD">
            <w:pPr>
              <w:pStyle w:val="INDICATORNUMBER"/>
              <w:rPr>
                <w:rStyle w:val="IntenseEmphasis"/>
                <w:b/>
                <w:bCs w:val="0"/>
                <w:i w:val="0"/>
                <w:iCs w:val="0"/>
                <w:color w:val="595959"/>
              </w:rPr>
            </w:pPr>
            <w:r>
              <w:rPr>
                <w:rStyle w:val="IntenseEmphasis"/>
                <w:b/>
                <w:bCs w:val="0"/>
                <w:i w:val="0"/>
                <w:iCs w:val="0"/>
                <w:color w:val="595959"/>
              </w:rPr>
              <w:t>IFD 08</w:t>
            </w:r>
            <w:r w:rsidR="00122525">
              <w:rPr>
                <w:rStyle w:val="IntenseEmphasis"/>
                <w:b/>
                <w:bCs w:val="0"/>
                <w:i w:val="0"/>
                <w:iCs w:val="0"/>
                <w:color w:val="595959"/>
              </w:rPr>
              <w:t>.1</w:t>
            </w:r>
          </w:p>
        </w:tc>
        <w:tc>
          <w:tcPr>
            <w:tcW w:w="8121" w:type="dxa"/>
            <w:gridSpan w:val="5"/>
            <w:tcBorders>
              <w:top w:val="single" w:sz="4" w:space="0" w:color="0070C0"/>
              <w:right w:val="single" w:sz="4" w:space="0" w:color="0070C0"/>
            </w:tcBorders>
            <w:shd w:val="clear" w:color="auto" w:fill="DAEEF3" w:themeFill="accent5" w:themeFillTint="33"/>
          </w:tcPr>
          <w:p w14:paraId="76F53BBB" w14:textId="74755E9E" w:rsidR="00122525" w:rsidRPr="00C2743E" w:rsidRDefault="006A33B2" w:rsidP="0067535E">
            <w:pPr>
              <w:pStyle w:val="INDICATORTEXT"/>
              <w:cnfStyle w:val="000000100000" w:firstRow="0" w:lastRow="0" w:firstColumn="0" w:lastColumn="0" w:oddVBand="0" w:evenVBand="0" w:oddHBand="1" w:evenHBand="0" w:firstRowFirstColumn="0" w:firstRowLastColumn="0" w:lastRowFirstColumn="0" w:lastRowLastColumn="0"/>
            </w:pPr>
            <w:r w:rsidRPr="006A33B2">
              <w:t xml:space="preserve">In your microfinance portfolio, indicate </w:t>
            </w:r>
            <w:r w:rsidR="0067535E">
              <w:t>whether</w:t>
            </w:r>
            <w:r w:rsidR="0067535E" w:rsidRPr="006A33B2">
              <w:t xml:space="preserve"> </w:t>
            </w:r>
            <w:r w:rsidRPr="006A33B2">
              <w:t>you support the provision of financial services beyond credit, compulsory savings and/or compulsory insurance.</w:t>
            </w:r>
          </w:p>
        </w:tc>
      </w:tr>
      <w:tr w:rsidR="00122525" w14:paraId="074DABDD"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61D882" w14:textId="77777777" w:rsidR="00122525" w:rsidRDefault="00122525"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3964F21" w14:textId="77777777" w:rsidR="00122525" w:rsidRPr="005308EE"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3"/>
            <w:tcBorders>
              <w:top w:val="nil"/>
              <w:left w:val="single" w:sz="4" w:space="0" w:color="A6A6A6" w:themeColor="background1" w:themeShade="A6"/>
              <w:bottom w:val="single" w:sz="4" w:space="0" w:color="0070C0"/>
              <w:right w:val="single" w:sz="4" w:space="0" w:color="0070C0"/>
            </w:tcBorders>
            <w:shd w:val="clear" w:color="auto" w:fill="auto"/>
          </w:tcPr>
          <w:p w14:paraId="11207FEE" w14:textId="77777777" w:rsidR="00122525" w:rsidRPr="00B734A4"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122525" w14:paraId="05DA169E" w14:textId="77777777" w:rsidTr="0064101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9047FA4" w14:textId="77777777" w:rsidR="00122525" w:rsidRDefault="00122525" w:rsidP="001558DD">
            <w:pPr>
              <w:pStyle w:val="INDICATORNUMBER"/>
              <w:rPr>
                <w:rStyle w:val="IntenseEmphasis"/>
                <w:b/>
                <w:bCs w:val="0"/>
                <w:i w:val="0"/>
                <w:iCs w:val="0"/>
                <w:color w:val="595959"/>
              </w:rPr>
            </w:pPr>
            <w:r>
              <w:rPr>
                <w:rStyle w:val="IntenseEmphasis"/>
                <w:b/>
                <w:bCs w:val="0"/>
                <w:i w:val="0"/>
                <w:iCs w:val="0"/>
                <w:color w:val="595959"/>
              </w:rPr>
              <w:t>IFD 0</w:t>
            </w:r>
            <w:r w:rsidR="00641017">
              <w:rPr>
                <w:rStyle w:val="IntenseEmphasis"/>
                <w:b/>
                <w:bCs w:val="0"/>
                <w:i w:val="0"/>
                <w:iCs w:val="0"/>
                <w:color w:val="595959"/>
              </w:rPr>
              <w:t>8</w:t>
            </w:r>
            <w:r>
              <w:rPr>
                <w:rStyle w:val="IntenseEmphasis"/>
                <w:b/>
                <w:bCs w:val="0"/>
                <w:i w:val="0"/>
                <w:iCs w:val="0"/>
                <w:color w:val="595959"/>
              </w:rPr>
              <w:t>.2</w:t>
            </w:r>
          </w:p>
        </w:tc>
        <w:tc>
          <w:tcPr>
            <w:tcW w:w="8121" w:type="dxa"/>
            <w:gridSpan w:val="5"/>
            <w:tcBorders>
              <w:top w:val="single" w:sz="4" w:space="0" w:color="0070C0"/>
              <w:right w:val="single" w:sz="4" w:space="0" w:color="0070C0"/>
            </w:tcBorders>
            <w:shd w:val="clear" w:color="auto" w:fill="DAEEF3" w:themeFill="accent5" w:themeFillTint="33"/>
          </w:tcPr>
          <w:p w14:paraId="541A7B4B" w14:textId="55BBDADE" w:rsidR="00122525" w:rsidRPr="003939E2" w:rsidRDefault="00641017" w:rsidP="0067535E">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641017">
              <w:t>Indicate which of the following services you support</w:t>
            </w:r>
            <w:r w:rsidR="0067535E">
              <w:t>.</w:t>
            </w:r>
          </w:p>
        </w:tc>
      </w:tr>
      <w:tr w:rsidR="00561DE2" w14:paraId="2C9D78E0" w14:textId="77777777" w:rsidTr="009B4A6B">
        <w:trPr>
          <w:trHeight w:val="241"/>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505C435B" w14:textId="77777777" w:rsidR="00561DE2" w:rsidRDefault="00561DE2" w:rsidP="009B4A6B">
            <w:pPr>
              <w:pStyle w:val="INDICATORNUMBER"/>
              <w:spacing w:before="0" w:after="0"/>
              <w:rPr>
                <w:rStyle w:val="IntenseEmphasis"/>
                <w:b/>
                <w:bCs w:val="0"/>
                <w:i w:val="0"/>
                <w:iCs w:val="0"/>
                <w:color w:val="595959"/>
              </w:rPr>
            </w:pPr>
          </w:p>
        </w:tc>
        <w:tc>
          <w:tcPr>
            <w:tcW w:w="8121" w:type="dxa"/>
            <w:gridSpan w:val="5"/>
            <w:tcBorders>
              <w:top w:val="nil"/>
              <w:bottom w:val="nil"/>
              <w:right w:val="single" w:sz="4" w:space="0" w:color="0070C0"/>
            </w:tcBorders>
            <w:shd w:val="clear" w:color="auto" w:fill="A6A6A6" w:themeFill="background1" w:themeFillShade="A6"/>
          </w:tcPr>
          <w:p w14:paraId="36905E6B" w14:textId="77777777" w:rsidR="00561DE2" w:rsidRPr="005B6F56" w:rsidRDefault="00561DE2" w:rsidP="009B4A6B">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B6F56">
              <w:rPr>
                <w:b/>
                <w:color w:val="FFFFFF" w:themeColor="background1"/>
              </w:rPr>
              <w:t>Voluntary savings products</w:t>
            </w:r>
          </w:p>
        </w:tc>
      </w:tr>
      <w:tr w:rsidR="00561DE2" w14:paraId="22BB1BC5" w14:textId="77777777" w:rsidTr="00561DE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A9703BB"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2B030075" w14:textId="77777777" w:rsidR="00561DE2" w:rsidRPr="005B6F56" w:rsidRDefault="00561DE2" w:rsidP="00A01A59">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909346" w14:textId="22C86013" w:rsidR="00561DE2" w:rsidRPr="005B6F56" w:rsidRDefault="00561DE2" w:rsidP="0067535E">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1B818481" w14:textId="77777777" w:rsidTr="00561DE2">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B85D121"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1048B77B"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278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AD9D72"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0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3EDC7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3938E1F6"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D77A45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F4AA53" w14:textId="77777777" w:rsidR="00561DE2" w:rsidRPr="00372783" w:rsidRDefault="00561DE2" w:rsidP="00A01A59">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D6DB1E6"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1F5B1EA6" w14:textId="77777777" w:rsidTr="00561DE2">
        <w:trPr>
          <w:trHeight w:val="3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F3CA3BC"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1CC5FEDC"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47B5F0F" w14:textId="77777777" w:rsidR="00561DE2" w:rsidRPr="00561DE2" w:rsidRDefault="009B4A6B" w:rsidP="00A01A59">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55D489" w14:textId="77777777" w:rsidTr="00561DE2">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9117BC5"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0C5A925D" w14:textId="77777777"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5B6F56">
              <w:rPr>
                <w:b/>
                <w:color w:val="FFFFFF" w:themeColor="background1"/>
              </w:rPr>
              <w:t>Voluntary insurance products</w:t>
            </w:r>
          </w:p>
        </w:tc>
      </w:tr>
      <w:tr w:rsidR="00561DE2" w14:paraId="59172883" w14:textId="77777777" w:rsidTr="00561DE2">
        <w:trPr>
          <w:trHeight w:val="41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2FA0CE37"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58683F54"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AA1F1" w14:textId="7C1A822E" w:rsidR="00561DE2" w:rsidRPr="005B6F56" w:rsidRDefault="00561DE2" w:rsidP="0067535E">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696CF85C" w14:textId="77777777" w:rsidTr="00BC357D">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3BC7030"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7721080B"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A32601" w14:textId="77777777" w:rsidR="00561DE2" w:rsidRPr="005308EE" w:rsidRDefault="00561DE2" w:rsidP="00132D17">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20A828"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F6862DA"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5FADA3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346D93"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93FA1D"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7C5144F7" w14:textId="77777777" w:rsidTr="00561DE2">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C08214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3B9C537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80FA69"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572696B0" w14:textId="77777777" w:rsidTr="00B75FC2">
        <w:trPr>
          <w:trHeight w:val="2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8DE6B50" w14:textId="77777777" w:rsidR="00561DE2" w:rsidRDefault="00561DE2" w:rsidP="00561DE2">
            <w:pPr>
              <w:pStyle w:val="INDICATORNUMBER"/>
              <w:spacing w:after="0"/>
              <w:rPr>
                <w:rStyle w:val="IntenseEmphasis"/>
                <w:b/>
                <w:bCs w:val="0"/>
                <w:i w:val="0"/>
                <w:iCs w:val="0"/>
                <w:color w:val="595959"/>
              </w:rPr>
            </w:pPr>
          </w:p>
        </w:tc>
        <w:tc>
          <w:tcPr>
            <w:tcW w:w="8121" w:type="dxa"/>
            <w:gridSpan w:val="5"/>
            <w:tcBorders>
              <w:top w:val="nil"/>
              <w:bottom w:val="single" w:sz="4" w:space="0" w:color="A6A6A6" w:themeColor="background1" w:themeShade="A6"/>
              <w:right w:val="single" w:sz="4" w:space="0" w:color="0070C0"/>
            </w:tcBorders>
            <w:shd w:val="clear" w:color="auto" w:fill="A6A6A6" w:themeFill="background1" w:themeFillShade="A6"/>
            <w:vAlign w:val="top"/>
          </w:tcPr>
          <w:p w14:paraId="5D047185" w14:textId="20011147" w:rsidR="00561DE2" w:rsidRPr="00A43D43" w:rsidRDefault="00561DE2" w:rsidP="00561DE2">
            <w:pPr>
              <w:pStyle w:val="INDICATORTEXT"/>
              <w:spacing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A43D43">
              <w:rPr>
                <w:b/>
                <w:color w:val="FFFFFF" w:themeColor="background1"/>
              </w:rPr>
              <w:t>Other financial services</w:t>
            </w:r>
            <w:r w:rsidR="00985401">
              <w:rPr>
                <w:b/>
                <w:color w:val="FFFFFF" w:themeColor="background1"/>
              </w:rPr>
              <w:t>; specify</w:t>
            </w:r>
            <w:r>
              <w:rPr>
                <w:b/>
                <w:color w:val="FFFFFF" w:themeColor="background1"/>
              </w:rPr>
              <w:t>________</w:t>
            </w:r>
          </w:p>
        </w:tc>
      </w:tr>
      <w:tr w:rsidR="00561DE2" w14:paraId="48C8C709" w14:textId="77777777" w:rsidTr="00561DE2">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5CD893"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58A8D85"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1DD898" w14:textId="6400A04A" w:rsidR="00561DE2" w:rsidRPr="005B6F56" w:rsidRDefault="00561DE2" w:rsidP="0067535E">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597D9763" w14:textId="77777777" w:rsidTr="00BC357D">
        <w:trPr>
          <w:trHeight w:val="412"/>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590189"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64F4269B"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3B307B"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1E3DC3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91417C1"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4892094"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17C4A6C2"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38BFD1B"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4401B0FE" w14:textId="77777777" w:rsidTr="00561DE2">
        <w:trPr>
          <w:trHeight w:val="37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D7935E7"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731A4D8D"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2EC466" w14:textId="77777777" w:rsidR="00561DE2" w:rsidRPr="00561DE2" w:rsidRDefault="00561DE2" w:rsidP="009B4A6B">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009B4A6B">
              <w:t>&lt;20,</w:t>
            </w:r>
            <w:r w:rsidRPr="00FC4F77">
              <w:t xml:space="preserve"> </w:t>
            </w:r>
            <w:r w:rsidRPr="00903B63">
              <w:sym w:font="Wingdings" w:char="F06D"/>
            </w:r>
            <w:r>
              <w:t xml:space="preserve"> </w:t>
            </w:r>
            <w:r w:rsidRPr="00FC4F77">
              <w:t>20-40</w:t>
            </w:r>
            <w:r w:rsidR="009B4A6B">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B85E83" w14:textId="77777777" w:rsidTr="009B4A6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1239AE9"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47C51450" w14:textId="07122C60"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334CC8">
              <w:rPr>
                <w:b/>
                <w:color w:val="FFFFFF" w:themeColor="background1"/>
              </w:rPr>
              <w:t>Non-financial services</w:t>
            </w:r>
            <w:r w:rsidR="00985401">
              <w:rPr>
                <w:b/>
                <w:color w:val="FFFFFF" w:themeColor="background1"/>
              </w:rPr>
              <w:t>; specify</w:t>
            </w:r>
            <w:r>
              <w:rPr>
                <w:b/>
                <w:color w:val="FFFFFF" w:themeColor="background1"/>
              </w:rPr>
              <w:t>_________</w:t>
            </w:r>
          </w:p>
        </w:tc>
      </w:tr>
      <w:tr w:rsidR="00561DE2" w14:paraId="1464C915" w14:textId="77777777" w:rsidTr="00561D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A59179"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B8CF549"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right w:val="single" w:sz="4" w:space="0" w:color="0070C0"/>
            </w:tcBorders>
            <w:shd w:val="clear" w:color="auto" w:fill="auto"/>
          </w:tcPr>
          <w:p w14:paraId="62D67996" w14:textId="5F3D0B28" w:rsidR="00561DE2" w:rsidRPr="005B6F56" w:rsidRDefault="00561DE2" w:rsidP="0067535E">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733E07BD" w14:textId="77777777" w:rsidTr="00561D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E4336C4"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0070C0"/>
            </w:tcBorders>
            <w:shd w:val="clear" w:color="auto" w:fill="auto"/>
            <w:vAlign w:val="top"/>
          </w:tcPr>
          <w:p w14:paraId="5A60B036"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11C6CEE" w14:textId="77777777" w:rsidR="00561DE2" w:rsidRPr="005308EE"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352FD5D"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13A0504C"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450472"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0070C0"/>
            </w:tcBorders>
            <w:shd w:val="clear" w:color="auto" w:fill="auto"/>
            <w:vAlign w:val="top"/>
          </w:tcPr>
          <w:p w14:paraId="0D54C85F"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3776938"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2C0D0A3F" w14:textId="77777777" w:rsidTr="00561DE2">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4391CB53"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0070C0"/>
              <w:right w:val="single" w:sz="4" w:space="0" w:color="0070C0"/>
            </w:tcBorders>
            <w:shd w:val="clear" w:color="auto" w:fill="auto"/>
            <w:vAlign w:val="top"/>
          </w:tcPr>
          <w:p w14:paraId="2FBA4FF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A1640B1"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351788" w14:paraId="0E4A66BC" w14:textId="77777777" w:rsidTr="00DD12E8">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4CD0A8E" w14:textId="77777777" w:rsidR="00351788" w:rsidRPr="00AE100E" w:rsidRDefault="00DD12E8" w:rsidP="001558DD">
            <w:pPr>
              <w:pStyle w:val="INDICATORNUMBER"/>
              <w:rPr>
                <w:rStyle w:val="IntenseEmphasis"/>
                <w:b/>
                <w:bCs w:val="0"/>
                <w:i w:val="0"/>
                <w:iCs w:val="0"/>
                <w:color w:val="595959"/>
              </w:rPr>
            </w:pPr>
            <w:r>
              <w:rPr>
                <w:rStyle w:val="IntenseEmphasis"/>
                <w:b/>
                <w:bCs w:val="0"/>
                <w:i w:val="0"/>
                <w:iCs w:val="0"/>
                <w:color w:val="595959"/>
              </w:rPr>
              <w:t>IFD 08</w:t>
            </w:r>
            <w:r w:rsidR="00351788">
              <w:rPr>
                <w:rStyle w:val="IntenseEmphasis"/>
                <w:b/>
                <w:bCs w:val="0"/>
                <w:i w:val="0"/>
                <w:iCs w:val="0"/>
                <w:color w:val="595959"/>
              </w:rPr>
              <w:t>.3</w:t>
            </w:r>
          </w:p>
        </w:tc>
        <w:tc>
          <w:tcPr>
            <w:tcW w:w="8121" w:type="dxa"/>
            <w:gridSpan w:val="5"/>
            <w:tcBorders>
              <w:top w:val="single" w:sz="4" w:space="0" w:color="0070C0"/>
              <w:bottom w:val="nil"/>
              <w:right w:val="single" w:sz="4" w:space="0" w:color="0070C0"/>
            </w:tcBorders>
            <w:shd w:val="clear" w:color="auto" w:fill="DAEEF3" w:themeFill="accent5" w:themeFillTint="33"/>
          </w:tcPr>
          <w:p w14:paraId="5213F6D3" w14:textId="43E1E4C8" w:rsidR="00351788" w:rsidRPr="001C0916"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C84994" w14:textId="77777777" w:rsidR="00351788" w:rsidRPr="005B4C52"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51788" w14:paraId="62E5D790" w14:textId="77777777" w:rsidTr="00DD12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53BF49CF" w14:textId="77777777" w:rsidR="00351788" w:rsidRDefault="00351788" w:rsidP="001558DD">
            <w:pPr>
              <w:pStyle w:val="INDICATORNUMBER"/>
              <w:rPr>
                <w:rStyle w:val="IntenseEmphasis"/>
                <w:b/>
                <w:bCs w:val="0"/>
                <w:i w:val="0"/>
                <w:iCs w:val="0"/>
                <w:color w:val="595959"/>
              </w:rPr>
            </w:pPr>
          </w:p>
        </w:tc>
        <w:tc>
          <w:tcPr>
            <w:tcW w:w="8121" w:type="dxa"/>
            <w:gridSpan w:val="5"/>
            <w:tcBorders>
              <w:top w:val="nil"/>
              <w:bottom w:val="single" w:sz="4" w:space="0" w:color="0070C0"/>
              <w:right w:val="single" w:sz="4" w:space="0" w:color="0070C0"/>
            </w:tcBorders>
            <w:shd w:val="clear" w:color="auto" w:fill="auto"/>
          </w:tcPr>
          <w:p w14:paraId="150C9067" w14:textId="77777777" w:rsidR="00351788" w:rsidRDefault="00351788"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0ADF4246" w14:textId="77777777" w:rsidR="008D2D8A" w:rsidRDefault="008D2D8A" w:rsidP="002B037E">
      <w:pPr>
        <w:pStyle w:val="INDICATORNUMBER"/>
      </w:pPr>
    </w:p>
    <w:p w14:paraId="2E363376" w14:textId="77777777" w:rsidR="00F123F9" w:rsidRDefault="00F123F9" w:rsidP="002B037E">
      <w:pPr>
        <w:pStyle w:val="INDICATORNUMBER"/>
      </w:pPr>
    </w:p>
    <w:p w14:paraId="4BA87078" w14:textId="77777777" w:rsidR="00F123F9" w:rsidRPr="002B037E" w:rsidRDefault="00F123F9" w:rsidP="002B037E">
      <w:pPr>
        <w:pStyle w:val="INDICATORNUMBER"/>
      </w:pPr>
    </w:p>
    <w:tbl>
      <w:tblPr>
        <w:tblStyle w:val="SubSectionIndicatorTableMANDATORY"/>
        <w:tblW w:w="9106" w:type="dxa"/>
        <w:tblInd w:w="5" w:type="dxa"/>
        <w:tblLook w:val="04A0" w:firstRow="1" w:lastRow="0" w:firstColumn="1" w:lastColumn="0" w:noHBand="0" w:noVBand="1"/>
      </w:tblPr>
      <w:tblGrid>
        <w:gridCol w:w="1124"/>
        <w:gridCol w:w="2548"/>
        <w:gridCol w:w="2717"/>
        <w:gridCol w:w="2717"/>
      </w:tblGrid>
      <w:tr w:rsidR="008D2D8A" w:rsidRPr="00DC20FA" w14:paraId="5192491E"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1ED80F10" w14:textId="77777777" w:rsidR="008D2D8A" w:rsidRPr="00DC20FA" w:rsidRDefault="008D2D8A"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08</w:t>
            </w:r>
          </w:p>
        </w:tc>
        <w:tc>
          <w:tcPr>
            <w:tcW w:w="7982" w:type="dxa"/>
            <w:gridSpan w:val="3"/>
            <w:tcBorders>
              <w:top w:val="single" w:sz="4" w:space="0" w:color="0082C8"/>
              <w:bottom w:val="single" w:sz="4" w:space="0" w:color="7F7F7F" w:themeColor="text1" w:themeTint="80"/>
            </w:tcBorders>
          </w:tcPr>
          <w:p w14:paraId="58EDD3BA" w14:textId="77777777" w:rsidR="008D2D8A" w:rsidRPr="00DC20FA" w:rsidRDefault="008D2D8A"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E5FDE" w:rsidRPr="00B13F96" w14:paraId="696D8F09" w14:textId="77777777" w:rsidTr="00DE4044">
        <w:trPr>
          <w:cnfStyle w:val="000000100000" w:firstRow="0" w:lastRow="0" w:firstColumn="0" w:lastColumn="0" w:oddVBand="0" w:evenVBand="0" w:oddHBand="1" w:evenHBand="0" w:firstRowFirstColumn="0" w:firstRowLastColumn="0" w:lastRowFirstColumn="0" w:lastRowLastColumn="0"/>
          <w:trHeight w:val="8105"/>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07C89BE6" w14:textId="77777777" w:rsidR="001E5FDE" w:rsidRPr="000D72DF" w:rsidRDefault="001E5FDE" w:rsidP="001558DD">
            <w:pPr>
              <w:pStyle w:val="INDICATORNUMBER"/>
              <w:rPr>
                <w:rStyle w:val="IntenseEmphasis"/>
                <w:b/>
                <w:bCs w:val="0"/>
                <w:i w:val="0"/>
                <w:iCs w:val="0"/>
              </w:rPr>
            </w:pPr>
            <w:r>
              <w:rPr>
                <w:rStyle w:val="IntenseEmphasis"/>
                <w:b/>
                <w:bCs w:val="0"/>
                <w:i w:val="0"/>
                <w:iCs w:val="0"/>
                <w:color w:val="595959"/>
              </w:rPr>
              <w:t>IFD 08.1</w:t>
            </w:r>
          </w:p>
        </w:tc>
        <w:tc>
          <w:tcPr>
            <w:tcW w:w="7982" w:type="dxa"/>
            <w:gridSpan w:val="3"/>
            <w:tcBorders>
              <w:top w:val="single" w:sz="4" w:space="0" w:color="7F7F7F" w:themeColor="text1" w:themeTint="80"/>
            </w:tcBorders>
            <w:shd w:val="clear" w:color="auto" w:fill="auto"/>
            <w:vAlign w:val="top"/>
          </w:tcPr>
          <w:p w14:paraId="6602FBC6" w14:textId="5F81BCC0"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The PRI recognises that in some jurisdictions, microfinance service providers are not permitted to provide savings and other financial services products. Please indicate </w:t>
            </w:r>
            <w:r w:rsidR="00B80B41">
              <w:t>whether</w:t>
            </w:r>
            <w:r w:rsidR="00B80B41" w:rsidRPr="00E760CB">
              <w:t xml:space="preserve"> </w:t>
            </w:r>
            <w:r w:rsidRPr="00E760CB">
              <w:t>this is the case in your own portfolio in the box below</w:t>
            </w:r>
            <w:r w:rsidR="00B80B41">
              <w:t>. Y</w:t>
            </w:r>
            <w:r>
              <w:t>ou can elaborate on your 'N</w:t>
            </w:r>
            <w:r w:rsidRPr="00E760CB">
              <w:t xml:space="preserve">o' response </w:t>
            </w:r>
            <w:r w:rsidR="00B80B41">
              <w:t xml:space="preserve">there </w:t>
            </w:r>
            <w:r w:rsidRPr="00E760CB">
              <w:t>should you wish</w:t>
            </w:r>
            <w:r w:rsidR="00B80B41">
              <w:t xml:space="preserve"> to</w:t>
            </w:r>
            <w:r w:rsidRPr="00E760CB">
              <w:t>.</w:t>
            </w:r>
          </w:p>
          <w:p w14:paraId="31195700" w14:textId="73BB9C2B"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Percentage of inclusive finance portfolio offering in these categories can be calculated as: </w:t>
            </w:r>
            <w:r w:rsidR="00B80B41">
              <w:t>n</w:t>
            </w:r>
            <w:r w:rsidR="00B80B41" w:rsidRPr="00E760CB">
              <w:t xml:space="preserve">umber </w:t>
            </w:r>
            <w:r w:rsidRPr="00E760CB">
              <w:t>of microfinance providers in the MIV or organisational direct portfolio offering such products</w:t>
            </w:r>
            <w:r w:rsidR="00163E42">
              <w:t>/</w:t>
            </w:r>
            <w:r w:rsidR="00B80B41">
              <w:t>t</w:t>
            </w:r>
            <w:r w:rsidR="00B80B41" w:rsidRPr="00E760CB">
              <w:t xml:space="preserve">otal </w:t>
            </w:r>
            <w:r w:rsidRPr="00E760CB">
              <w:t>number of microfinance service providers in the MIV or organisational direct portfolio</w:t>
            </w:r>
            <w:r>
              <w:t>.</w:t>
            </w:r>
          </w:p>
          <w:p w14:paraId="489FA870"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Savings products indicator is based on MIV Disclosure Guideline 3.2.7.1 and the MIX Market MFI data submission form. </w:t>
            </w:r>
          </w:p>
          <w:p w14:paraId="4E23358F" w14:textId="7BAAB2E0"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Microsavings products mainly refer to 1) current</w:t>
            </w:r>
            <w:r w:rsidR="00163E42">
              <w:t>/</w:t>
            </w:r>
            <w:r w:rsidRPr="00E760CB">
              <w:t>checking accounts</w:t>
            </w:r>
            <w:r w:rsidR="00B80B41">
              <w:t>—</w:t>
            </w:r>
            <w:r w:rsidRPr="00E760CB">
              <w:t>an account that allows the holder to write cheques against deposited funds; 2) savings accounts</w:t>
            </w:r>
            <w:r w:rsidR="00B80B41">
              <w:t>—</w:t>
            </w:r>
            <w:r w:rsidRPr="00E760CB">
              <w:t>an account used to deposit money and earn interest on the account over time; 3) fixed-term deposits</w:t>
            </w:r>
            <w:r w:rsidR="00B80B41">
              <w:t>—</w:t>
            </w:r>
            <w:r w:rsidRPr="00E760CB">
              <w:t xml:space="preserve">deposits that cannot be withdrawn before a </w:t>
            </w:r>
            <w:r w:rsidR="00B80B41" w:rsidRPr="00E760CB">
              <w:t>dat</w:t>
            </w:r>
            <w:r w:rsidR="00B80B41">
              <w:t>e</w:t>
            </w:r>
            <w:r w:rsidR="00B80B41" w:rsidRPr="00E760CB">
              <w:t xml:space="preserve"> </w:t>
            </w:r>
            <w:r w:rsidRPr="00E760CB">
              <w:t xml:space="preserve">specified at the time of deposit; </w:t>
            </w:r>
            <w:r w:rsidR="00B80B41">
              <w:t xml:space="preserve">and/or </w:t>
            </w:r>
            <w:r w:rsidRPr="00E760CB">
              <w:t>4) special purpose savings accounts</w:t>
            </w:r>
            <w:r w:rsidR="00B80B41">
              <w:t>—</w:t>
            </w:r>
            <w:r w:rsidRPr="00E760CB">
              <w:t>a deposit account for private individuals to accrue money for a special purpose and receive interest on the deposited account. Savings required as a condition of an existing or future loan should not be included.</w:t>
            </w:r>
          </w:p>
          <w:p w14:paraId="5DCFE349"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Insurance indicator is based on MIV Disclosure Guideline 3.2.7.2 and the MIX Market MFI data submission form. </w:t>
            </w:r>
          </w:p>
          <w:p w14:paraId="02B413EF" w14:textId="385527F8"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Microinsurance refers mainly to the following four products: 1) credit life insurance</w:t>
            </w:r>
            <w:r w:rsidR="00B80B41">
              <w:t>—</w:t>
            </w:r>
            <w:r w:rsidRPr="00E760CB">
              <w:t>insurance issued to cover the life of a borrower for an outstanding loan. If the debtor dies prior to repayment of the debt, the policy will pay off the balance of the amount outstanding; 2) life insurance</w:t>
            </w:r>
            <w:r w:rsidR="00B80B41">
              <w:t>—</w:t>
            </w:r>
            <w:r w:rsidRPr="00E760CB">
              <w:t>insurance that guarantees a specific sum of money to a designated beneficiary upon the death of the insured or to the insured if he or she lives beyond a certain age; 3) house insurance</w:t>
            </w:r>
            <w:r w:rsidR="00B80B41">
              <w:t>—</w:t>
            </w:r>
            <w:r w:rsidRPr="00E760CB">
              <w:t xml:space="preserve">property insurance that covers losses occurring to one's home, its contents, loss of its use, or loss of other personal possessions of the homeowner; </w:t>
            </w:r>
            <w:r w:rsidR="0061455D">
              <w:t xml:space="preserve">and/or </w:t>
            </w:r>
            <w:r w:rsidRPr="00E760CB">
              <w:t>4) livestock and agriculture insurance</w:t>
            </w:r>
            <w:r w:rsidR="00B80B41">
              <w:t>—</w:t>
            </w:r>
            <w:r w:rsidRPr="00E760CB">
              <w:t xml:space="preserve">coverage for crops in the event of loss or damage and coverage for </w:t>
            </w:r>
            <w:r w:rsidR="0061455D">
              <w:t xml:space="preserve">loss of </w:t>
            </w:r>
            <w:r w:rsidRPr="00E760CB">
              <w:t>domestic animals raised for home use or for profit, especially on a farm. Insurance required as a condition of an existing or future loan should not be included.</w:t>
            </w:r>
          </w:p>
          <w:p w14:paraId="56DFD0DA"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Other financial services indicator is based on MIV Disclosure Guideline 3.2.7.3. Other financial services refer to services such as micro pensions, debit/credit cards, money transfers and payments by cheque.</w:t>
            </w:r>
          </w:p>
          <w:p w14:paraId="2B3A609F"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Non-financial services indicator is based on MIV Disclosure Guideline 3.2.8. Non-financial services refer to enterprise services, adult education, health services, agricultural extension and training and women's empowerment.</w:t>
            </w:r>
          </w:p>
        </w:tc>
      </w:tr>
      <w:tr w:rsidR="008D2D8A" w:rsidRPr="00367846" w14:paraId="3CF85152" w14:textId="77777777" w:rsidTr="00E760CB">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tcBorders>
            <w:vAlign w:val="top"/>
          </w:tcPr>
          <w:p w14:paraId="73D7B9AC" w14:textId="77777777" w:rsidR="008D2D8A" w:rsidRPr="00367846" w:rsidRDefault="008D2D8A" w:rsidP="001558DD">
            <w:pPr>
              <w:pStyle w:val="INDICATORTEXT"/>
              <w:rPr>
                <w:b/>
              </w:rPr>
            </w:pPr>
            <w:r>
              <w:rPr>
                <w:b/>
              </w:rPr>
              <w:t>LOGIC</w:t>
            </w:r>
          </w:p>
        </w:tc>
      </w:tr>
      <w:tr w:rsidR="008D2D8A" w:rsidRPr="00367846" w14:paraId="40E8331D"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vAlign w:val="top"/>
          </w:tcPr>
          <w:p w14:paraId="2E438BE5" w14:textId="77777777" w:rsidR="008D2D8A" w:rsidRDefault="008D2D8A" w:rsidP="001558DD">
            <w:pPr>
              <w:pStyle w:val="INDICATORNUMBER"/>
              <w:rPr>
                <w:rStyle w:val="IntenseEmphasis"/>
                <w:b/>
                <w:bCs w:val="0"/>
                <w:i w:val="0"/>
                <w:iCs w:val="0"/>
                <w:color w:val="595959"/>
              </w:rPr>
            </w:pPr>
            <w:r>
              <w:rPr>
                <w:rStyle w:val="IntenseEmphasis"/>
                <w:b/>
                <w:bCs w:val="0"/>
                <w:i w:val="0"/>
                <w:iCs w:val="0"/>
                <w:color w:val="595959"/>
              </w:rPr>
              <w:t>IFD 0</w:t>
            </w:r>
            <w:r w:rsidR="00E760CB">
              <w:rPr>
                <w:rStyle w:val="IntenseEmphasis"/>
                <w:b/>
                <w:bCs w:val="0"/>
                <w:i w:val="0"/>
                <w:iCs w:val="0"/>
                <w:color w:val="595959"/>
              </w:rPr>
              <w:t>8</w:t>
            </w:r>
          </w:p>
        </w:tc>
        <w:tc>
          <w:tcPr>
            <w:tcW w:w="7982" w:type="dxa"/>
            <w:gridSpan w:val="3"/>
            <w:tcBorders>
              <w:top w:val="single" w:sz="4" w:space="0" w:color="A6A6A6" w:themeColor="background1" w:themeShade="A6"/>
              <w:bottom w:val="single" w:sz="4" w:space="0" w:color="A6A6A6" w:themeColor="background1" w:themeShade="A6"/>
            </w:tcBorders>
            <w:shd w:val="clear" w:color="auto" w:fill="auto"/>
          </w:tcPr>
          <w:p w14:paraId="10CF134F" w14:textId="77777777" w:rsidR="00E760CB" w:rsidRPr="00E760CB" w:rsidRDefault="00D3790B" w:rsidP="00E760CB">
            <w:pPr>
              <w:pStyle w:val="INDICATORTEXT"/>
              <w:cnfStyle w:val="000000100000" w:firstRow="0" w:lastRow="0" w:firstColumn="0" w:lastColumn="0" w:oddVBand="0" w:evenVBand="0" w:oddHBand="1" w:evenHBand="0" w:firstRowFirstColumn="0" w:firstRowLastColumn="0" w:lastRowFirstColumn="0" w:lastRowLastColumn="0"/>
            </w:pPr>
            <w:r w:rsidRPr="00C329D9">
              <w:rPr>
                <w:szCs w:val="18"/>
              </w:rPr>
              <w:t>This indicator will be a</w:t>
            </w:r>
            <w:r>
              <w:rPr>
                <w:szCs w:val="18"/>
              </w:rPr>
              <w:t xml:space="preserve">pplicable if you reported that </w:t>
            </w:r>
            <w:r w:rsidRPr="00322ED9">
              <w:rPr>
                <w:szCs w:val="18"/>
              </w:rPr>
              <w:t>≥20% of your total inclusive finance assets are invested directly in microfinance in [05].</w:t>
            </w:r>
          </w:p>
          <w:p w14:paraId="57345835" w14:textId="77777777" w:rsidR="008D2D8A" w:rsidRPr="00367846" w:rsidRDefault="00E760CB" w:rsidP="00AB19BE">
            <w:pPr>
              <w:pStyle w:val="INDICATORTEXT"/>
              <w:cnfStyle w:val="000000100000" w:firstRow="0" w:lastRow="0" w:firstColumn="0" w:lastColumn="0" w:oddVBand="0" w:evenVBand="0" w:oddHBand="1" w:evenHBand="0" w:firstRowFirstColumn="0" w:firstRowLastColumn="0" w:lastRowFirstColumn="0" w:lastRowLastColumn="0"/>
              <w:rPr>
                <w:b/>
              </w:rPr>
            </w:pPr>
            <w:r w:rsidRPr="00E760CB">
              <w:lastRenderedPageBreak/>
              <w:t xml:space="preserve">[08.2] will be applicable if </w:t>
            </w:r>
            <w:r w:rsidR="00AB19BE">
              <w:t>‘</w:t>
            </w:r>
            <w:r w:rsidRPr="00E760CB">
              <w:t>Yes</w:t>
            </w:r>
            <w:r w:rsidR="00AB19BE">
              <w:t>’</w:t>
            </w:r>
            <w:r w:rsidRPr="00E760CB">
              <w:t xml:space="preserve"> </w:t>
            </w:r>
            <w:r w:rsidR="00D3790B">
              <w:t xml:space="preserve">is reported in </w:t>
            </w:r>
            <w:r w:rsidRPr="00E760CB">
              <w:t>[08.1]</w:t>
            </w:r>
            <w:r>
              <w:t>.</w:t>
            </w:r>
          </w:p>
        </w:tc>
      </w:tr>
      <w:tr w:rsidR="0056762D" w:rsidRPr="00367846" w14:paraId="544D3D89"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tcBorders>
            <w:vAlign w:val="top"/>
          </w:tcPr>
          <w:p w14:paraId="777EF2DB" w14:textId="77777777" w:rsidR="0056762D" w:rsidRPr="0056762D" w:rsidRDefault="0056762D" w:rsidP="00E760CB">
            <w:pPr>
              <w:pStyle w:val="INDICATORTEXT"/>
              <w:rPr>
                <w:b/>
              </w:rPr>
            </w:pPr>
            <w:r w:rsidRPr="0056762D">
              <w:rPr>
                <w:b/>
              </w:rPr>
              <w:lastRenderedPageBreak/>
              <w:t>ASSESSMENT</w:t>
            </w:r>
          </w:p>
        </w:tc>
      </w:tr>
      <w:tr w:rsidR="0056762D" w:rsidRPr="00367846" w14:paraId="006FE5A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A6A6A6" w:themeColor="background1" w:themeShade="A6"/>
            </w:tcBorders>
            <w:vAlign w:val="top"/>
          </w:tcPr>
          <w:p w14:paraId="2DBEE5F7" w14:textId="77777777" w:rsidR="0056762D" w:rsidRDefault="0056762D" w:rsidP="001558DD">
            <w:pPr>
              <w:pStyle w:val="INDICATORNUMBER"/>
              <w:rPr>
                <w:rStyle w:val="IntenseEmphasis"/>
                <w:b/>
                <w:bCs w:val="0"/>
                <w:i w:val="0"/>
                <w:iCs w:val="0"/>
                <w:color w:val="595959"/>
              </w:rPr>
            </w:pPr>
            <w:r>
              <w:rPr>
                <w:rStyle w:val="IntenseEmphasis"/>
                <w:b/>
                <w:bCs w:val="0"/>
                <w:i w:val="0"/>
                <w:iCs w:val="0"/>
                <w:color w:val="595959"/>
              </w:rPr>
              <w:t>IFD 08</w:t>
            </w: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29040CDC" w14:textId="77777777" w:rsidR="0056762D" w:rsidRPr="0056762D"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 xml:space="preserve">Maximum score: Three </w:t>
            </w:r>
            <w:r w:rsidRPr="0056762D">
              <w:sym w:font="Wingdings" w:char="F0AB"/>
            </w:r>
          </w:p>
          <w:p w14:paraId="43E45DAA" w14:textId="77777777" w:rsidR="0056762D" w:rsidRPr="00E760CB"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The assessment of this indicator is based on your responses to [08.1 &amp; 08.2].</w:t>
            </w:r>
          </w:p>
        </w:tc>
      </w:tr>
      <w:tr w:rsidR="00D724A1" w:rsidRPr="00367846" w14:paraId="4C17382C"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3C6C4410" w14:textId="222F05EF" w:rsidR="00D724A1" w:rsidRDefault="00D724A1" w:rsidP="00D724A1">
            <w:pPr>
              <w:pStyle w:val="INDICATORNUMBER"/>
              <w:rPr>
                <w:rStyle w:val="IntenseEmphasis"/>
                <w:b/>
                <w:bCs w:val="0"/>
                <w:i w:val="0"/>
                <w:iCs w:val="0"/>
                <w:color w:val="595959"/>
              </w:rPr>
            </w:pP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207BE544" w14:textId="448C3E34" w:rsidR="00D724A1" w:rsidRPr="0056762D" w:rsidRDefault="00D724A1">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D724A1" w:rsidRPr="00367846" w14:paraId="053402D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7589505F"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DD3975" w14:textId="375DFBAD" w:rsidR="00D724A1" w:rsidRPr="00FA40BC"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4F21B8A" w14:textId="2B8CE235" w:rsidR="00D724A1" w:rsidRPr="0056762D" w:rsidRDefault="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7175565" w14:textId="56CED43C" w:rsidR="00D724A1" w:rsidRPr="0056762D" w:rsidRDefault="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D724A1" w:rsidRPr="00367846" w14:paraId="6703BA6D"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5792DE46"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86604D6" w14:textId="1513CF4D" w:rsidR="00D724A1"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8139B">
              <w:rPr>
                <w:szCs w:val="18"/>
              </w:rPr>
              <w:t>‘No’, we do not support the provision of financial services beyond credit, compulsory savings and/or compulsory insurance</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D464AD" w14:textId="34047F6F" w:rsidR="00D724A1" w:rsidRPr="0042063C"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B272002"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367846" w14:paraId="6423EF0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791AC8D4"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97723E" w14:textId="5196FF9E" w:rsidR="00D724A1" w:rsidRPr="0078139B"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78139B">
              <w:rPr>
                <w:szCs w:val="18"/>
              </w:rPr>
              <w:t>‘Yes’, we support the provision of financial services beyond credit, compulsory savings and/or compulsory insurance but gather no data</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4066680" w14:textId="28D94331"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971C41"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367846" w14:paraId="498426C6"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A6A6A6" w:themeColor="background1" w:themeShade="A6"/>
            </w:tcBorders>
            <w:vAlign w:val="top"/>
          </w:tcPr>
          <w:p w14:paraId="08E7E353"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4308ABA3" w14:textId="6DD04BE6" w:rsidR="00D724A1" w:rsidRPr="0078139B"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sidRPr="0078139B">
              <w:rPr>
                <w:rFonts w:eastAsia="Calibri"/>
                <w:szCs w:val="18"/>
              </w:rPr>
              <w:t>‘Yes’, we support the provision of financial services beyond credit, compulsory savings and/or compulsory insurance and gather data for at least one option</w:t>
            </w:r>
          </w:p>
        </w:tc>
        <w:tc>
          <w:tcPr>
            <w:tcW w:w="2717"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EAD66CE" w14:textId="6AFCABD1"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1D4DB778"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7EB53F5" w14:textId="77777777" w:rsidR="00122525" w:rsidRDefault="00122525" w:rsidP="008D2D8A">
      <w:pPr>
        <w:pStyle w:val="INDICATORNUMBER"/>
      </w:pPr>
      <w:r>
        <w:br w:type="page"/>
      </w:r>
    </w:p>
    <w:p w14:paraId="1F0FA416" w14:textId="35EB3022" w:rsidR="00DC7F4E" w:rsidRPr="00DC7F4E" w:rsidRDefault="00DC7F4E" w:rsidP="00DC7F4E">
      <w:pPr>
        <w:pStyle w:val="INDICATORTEXT"/>
        <w:tabs>
          <w:tab w:val="left" w:pos="2040"/>
        </w:tabs>
        <w:rPr>
          <w:i/>
          <w:lang w:eastAsia="en-GB"/>
        </w:rPr>
      </w:pPr>
      <w:r w:rsidRPr="00DC7F4E">
        <w:rPr>
          <w:b/>
          <w:i/>
          <w:lang w:eastAsia="en-GB"/>
        </w:rPr>
        <w:lastRenderedPageBreak/>
        <w:t>Possible action</w:t>
      </w:r>
      <w:r w:rsidRPr="00DC7F4E">
        <w:rPr>
          <w:b/>
          <w:i/>
          <w:lang w:eastAsia="en-GB"/>
        </w:rPr>
        <w:tab/>
      </w:r>
      <w:r w:rsidRPr="00DC7F4E">
        <w:rPr>
          <w:b/>
          <w:i/>
          <w:lang w:eastAsia="en-GB"/>
        </w:rPr>
        <w:br/>
      </w:r>
      <w:r w:rsidRPr="00DC7F4E">
        <w:rPr>
          <w:i/>
          <w:lang w:eastAsia="en-GB"/>
        </w:rPr>
        <w:br/>
        <w:t>Encourage providers to introduce innovative products tailored to needs of low-income clients.</w:t>
      </w:r>
    </w:p>
    <w:p w14:paraId="58FCCABB" w14:textId="77777777" w:rsidR="00DC7F4E" w:rsidRPr="00DC7F4E" w:rsidRDefault="00DC7F4E" w:rsidP="00DC7F4E">
      <w:pPr>
        <w:pStyle w:val="INDICATORTEXT"/>
        <w:rPr>
          <w:i/>
          <w:lang w:eastAsia="en-GB"/>
        </w:rPr>
      </w:pPr>
      <w:r w:rsidRPr="00DC7F4E">
        <w:rPr>
          <w:i/>
          <w:lang w:eastAsia="en-GB"/>
        </w:rPr>
        <w:t>Encourage providers to expand their service offering to more remote areas and more vulnerable populations.</w:t>
      </w:r>
    </w:p>
    <w:p w14:paraId="317EF184" w14:textId="77777777" w:rsidR="00DC7F4E" w:rsidRDefault="00DC7F4E" w:rsidP="00DC7F4E">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C5489" w14:paraId="26E647A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68064E2"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7F73750"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507D447"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29AC64B"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r w:rsidRPr="00903B63">
              <w:t>Principle</w:t>
            </w:r>
          </w:p>
        </w:tc>
      </w:tr>
      <w:tr w:rsidR="001C5489" w14:paraId="08CE6718" w14:textId="77777777" w:rsidTr="001558D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2445DDE"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IFD 09</w:t>
            </w:r>
          </w:p>
        </w:tc>
        <w:tc>
          <w:tcPr>
            <w:tcW w:w="3402" w:type="dxa"/>
            <w:shd w:val="clear" w:color="auto" w:fill="888888"/>
          </w:tcPr>
          <w:p w14:paraId="7A6529A2" w14:textId="77777777" w:rsidR="001C5489" w:rsidRPr="00903B6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A32C142" w14:textId="77777777" w:rsidR="001C5489" w:rsidRPr="00E4172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7C688C"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2751CC98" w14:textId="77777777" w:rsidR="00DC7F4E" w:rsidRDefault="00EF74D1" w:rsidP="007C6290">
      <w:pPr>
        <w:pStyle w:val="INDICATORNUMBER"/>
      </w:pPr>
      <w:r>
        <w:tab/>
      </w:r>
      <w:r>
        <w:tab/>
      </w:r>
      <w:r>
        <w:tab/>
      </w:r>
      <w:r>
        <w:tab/>
      </w:r>
    </w:p>
    <w:tbl>
      <w:tblPr>
        <w:tblStyle w:val="SubSectionIndicatorTableVOLUNTARY"/>
        <w:tblW w:w="9214" w:type="dxa"/>
        <w:tblInd w:w="5" w:type="dxa"/>
        <w:tblLook w:val="04A0" w:firstRow="1" w:lastRow="0" w:firstColumn="1" w:lastColumn="0" w:noHBand="0" w:noVBand="1"/>
      </w:tblPr>
      <w:tblGrid>
        <w:gridCol w:w="1134"/>
        <w:gridCol w:w="2694"/>
        <w:gridCol w:w="2693"/>
        <w:gridCol w:w="142"/>
        <w:gridCol w:w="2551"/>
      </w:tblGrid>
      <w:tr w:rsidR="007C6290" w14:paraId="125E1238"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36D61CE" w14:textId="77777777" w:rsidR="007C6290" w:rsidRPr="00903B63" w:rsidRDefault="007C6290"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09</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756E95C3" w14:textId="77777777" w:rsidR="007C6290" w:rsidRPr="00903B63" w:rsidRDefault="007C6290"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C6290" w14:paraId="51EA6CA6" w14:textId="77777777" w:rsidTr="00E732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7622CC2" w14:textId="77777777" w:rsidR="007C6290" w:rsidRDefault="00DC7F4E" w:rsidP="001558DD">
            <w:pPr>
              <w:pStyle w:val="INDICATORNUMBER"/>
              <w:rPr>
                <w:rStyle w:val="IntenseEmphasis"/>
                <w:b/>
                <w:bCs w:val="0"/>
                <w:i w:val="0"/>
                <w:iCs w:val="0"/>
              </w:rPr>
            </w:pPr>
            <w:r>
              <w:rPr>
                <w:rStyle w:val="IntenseEmphasis"/>
                <w:b/>
                <w:bCs w:val="0"/>
                <w:i w:val="0"/>
                <w:iCs w:val="0"/>
                <w:color w:val="595959"/>
              </w:rPr>
              <w:t>IFD 09.1</w:t>
            </w:r>
          </w:p>
        </w:tc>
        <w:tc>
          <w:tcPr>
            <w:tcW w:w="8080" w:type="dxa"/>
            <w:gridSpan w:val="4"/>
            <w:tcBorders>
              <w:top w:val="nil"/>
              <w:right w:val="single" w:sz="4" w:space="0" w:color="595959" w:themeColor="text1" w:themeTint="A6"/>
            </w:tcBorders>
          </w:tcPr>
          <w:p w14:paraId="376A95E1" w14:textId="1AA2566E" w:rsidR="007C6290" w:rsidRPr="00392499" w:rsidRDefault="00EF74D1" w:rsidP="0061455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w:t>
            </w:r>
            <w:r w:rsidRPr="00EF74D1">
              <w:rPr>
                <w:bCs/>
                <w:szCs w:val="18"/>
              </w:rPr>
              <w:t xml:space="preserve">ndicate </w:t>
            </w:r>
            <w:r w:rsidR="0061455D">
              <w:rPr>
                <w:bCs/>
                <w:szCs w:val="18"/>
              </w:rPr>
              <w:t>whether</w:t>
            </w:r>
            <w:r w:rsidR="0061455D" w:rsidRPr="00EF74D1">
              <w:rPr>
                <w:bCs/>
                <w:szCs w:val="18"/>
              </w:rPr>
              <w:t xml:space="preserve"> </w:t>
            </w:r>
            <w:r w:rsidRPr="00EF74D1">
              <w:rPr>
                <w:bCs/>
                <w:szCs w:val="18"/>
              </w:rPr>
              <w:t>you support the introduction of services tailored to the following client groups.</w:t>
            </w:r>
          </w:p>
        </w:tc>
      </w:tr>
      <w:tr w:rsidR="00EE5F3F" w14:paraId="6992A9EE" w14:textId="77777777" w:rsidTr="00E7322B">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6A6A6"/>
            </w:tcBorders>
          </w:tcPr>
          <w:p w14:paraId="151BA581"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AF08FE7" w14:textId="77777777" w:rsidR="00EE5F3F" w:rsidRPr="00411BA5" w:rsidRDefault="00EE5F3F" w:rsidP="00250F90">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rPr>
            </w:pPr>
            <w:r w:rsidRPr="00411BA5">
              <w:t xml:space="preserve">The very poor </w:t>
            </w:r>
          </w:p>
        </w:tc>
        <w:tc>
          <w:tcPr>
            <w:tcW w:w="2835" w:type="dxa"/>
            <w:gridSpan w:val="2"/>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FDA473" w14:textId="77777777" w:rsidR="00EE5F3F"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55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7BBDEA" w14:textId="77777777" w:rsidR="00EE5F3F" w:rsidRPr="00B734A4"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43D7D18" w14:textId="77777777" w:rsidTr="00E7322B">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33AAEA1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59E8F5EC" w14:textId="77777777" w:rsidR="00EE5F3F" w:rsidRPr="00EF74D1" w:rsidRDefault="00EE5F3F" w:rsidP="00EF74D1">
            <w:pPr>
              <w:pStyle w:val="INDICATORTEXT"/>
              <w:jc w:val="center"/>
              <w:cnfStyle w:val="000000100000" w:firstRow="0" w:lastRow="0" w:firstColumn="0" w:lastColumn="0" w:oddVBand="0" w:evenVBand="0" w:oddHBand="1" w:evenHBand="0" w:firstRowFirstColumn="0" w:firstRowLastColumn="0" w:lastRowFirstColumn="0" w:lastRowLastColumn="0"/>
              <w:rPr>
                <w:b/>
              </w:rPr>
            </w:pPr>
          </w:p>
        </w:tc>
        <w:tc>
          <w:tcPr>
            <w:tcW w:w="5386" w:type="dxa"/>
            <w:gridSpan w:val="3"/>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4297D9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8A3ECB">
              <w:rPr>
                <w:b/>
              </w:rPr>
              <w:t>Describe how you support the introduction of such services.</w:t>
            </w:r>
          </w:p>
        </w:tc>
      </w:tr>
      <w:tr w:rsidR="00EE5F3F" w14:paraId="51226373" w14:textId="77777777" w:rsidTr="00E7322B">
        <w:trPr>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71192918"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FE9C6DE" w14:textId="77777777" w:rsidR="00EE5F3F" w:rsidRPr="00EF74D1"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b/>
              </w:rPr>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89315F" w14:textId="77777777" w:rsidR="00EE5F3F" w:rsidRPr="008A3ECB" w:rsidRDefault="00EE5F3F" w:rsidP="008A3ECB">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5FDD47F0" w14:textId="77777777" w:rsidTr="00E7322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46F357B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581C8C44" w14:textId="77777777" w:rsidR="00EE5F3F" w:rsidRPr="00903B63"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20B6E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73CEDE5" w14:textId="77777777" w:rsidTr="00E7322B">
        <w:trPr>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274F7E67"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2ABCDC9E" w14:textId="77777777" w:rsidR="00EE5F3F" w:rsidRPr="00903B63"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1D7FC93"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489F9A53" w14:textId="40ABCF86"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3429EA3A" w14:textId="24F22591"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Pr="0076550A">
              <w:t>We do not track at the investee level</w:t>
            </w:r>
            <w:r w:rsidR="0061455D">
              <w:t>.</w:t>
            </w:r>
          </w:p>
        </w:tc>
      </w:tr>
      <w:tr w:rsidR="00EE5F3F" w14:paraId="21935BCE" w14:textId="77777777" w:rsidTr="00E7322B">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cBorders>
          </w:tcPr>
          <w:p w14:paraId="4683097A"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10CAA3" w14:textId="77777777" w:rsidR="00EE5F3F" w:rsidRPr="00903B63"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r>
              <w:t>The poor</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052AAC2" w14:textId="77777777" w:rsidR="00EE5F3F"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FE28B9D" w14:textId="77777777" w:rsidR="00EE5F3F" w:rsidRPr="00B734A4"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1EF2B51" w14:textId="77777777" w:rsidTr="00EE5F3F">
        <w:trPr>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1411910D"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B014F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D47950"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61A1E019" w14:textId="77777777" w:rsidTr="00EE5F3F">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0C79C7C9"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3E58AA06"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9F3FE95" w14:textId="77777777" w:rsidR="00EE5F3F" w:rsidRPr="008A3ECB"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EE5F3F" w14:paraId="5E0C3AD3" w14:textId="77777777" w:rsidTr="00EE5F3F">
        <w:trPr>
          <w:trHeight w:val="437"/>
        </w:trPr>
        <w:tc>
          <w:tcPr>
            <w:cnfStyle w:val="001000000000" w:firstRow="0" w:lastRow="0" w:firstColumn="1" w:lastColumn="0" w:oddVBand="0" w:evenVBand="0" w:oddHBand="0" w:evenHBand="0" w:firstRowFirstColumn="0" w:firstRowLastColumn="0" w:lastRowFirstColumn="0" w:lastRowLastColumn="0"/>
            <w:tcW w:w="1134" w:type="dxa"/>
            <w:vMerge/>
          </w:tcPr>
          <w:p w14:paraId="0F814D11"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16A89C0"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242E7CA"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44C4D40"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Pr>
          <w:p w14:paraId="6B1EDE5A"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E7148A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7AC03A4"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612B34C5" w14:textId="0B2732F7"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4A7B62C4" w14:textId="5ED6BACC"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r w:rsidR="0061455D">
              <w:t>.</w:t>
            </w:r>
          </w:p>
        </w:tc>
      </w:tr>
      <w:tr w:rsidR="00EE5F3F" w14:paraId="04A98FE3"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709F209B"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right w:val="single" w:sz="4" w:space="0" w:color="A6A6A6" w:themeColor="background1" w:themeShade="A6"/>
            </w:tcBorders>
            <w:shd w:val="clear" w:color="auto" w:fill="auto"/>
          </w:tcPr>
          <w:p w14:paraId="605E74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r>
              <w:t>Low income clients</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4185F3" w14:textId="77777777" w:rsidR="00EE5F3F"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C4CAAE2" w14:textId="77777777" w:rsidR="00EE5F3F" w:rsidRPr="00B734A4"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E31A7DE" w14:textId="77777777" w:rsidTr="001558DD">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2A9AEE3F"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1CA55024"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92994E" w14:textId="77777777" w:rsidR="00EE5F3F" w:rsidRPr="00903B63"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Describe how you support the introduction of such services.</w:t>
            </w:r>
          </w:p>
        </w:tc>
      </w:tr>
      <w:tr w:rsidR="00EE5F3F" w14:paraId="20F30F9B"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60F1BB46"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595D3419"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7A9AF8" w14:textId="77777777" w:rsidR="00EE5F3F" w:rsidRPr="008A3ECB" w:rsidRDefault="00EE5F3F" w:rsidP="00001F09">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216AF347" w14:textId="77777777" w:rsidTr="00EE5F3F">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1134" w:type="dxa"/>
            <w:vMerge/>
          </w:tcPr>
          <w:p w14:paraId="43EAD255" w14:textId="77777777" w:rsidR="00EE5F3F" w:rsidRPr="00AE100E" w:rsidRDefault="00EE5F3F" w:rsidP="00EE5F3F">
            <w:pPr>
              <w:pStyle w:val="INDICATORNUMBER"/>
              <w:spacing w:after="0"/>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03C85E73" w14:textId="77777777" w:rsid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F9CA9B" w14:textId="77777777" w:rsidR="00EE5F3F" w:rsidRP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4017EC8F" w14:textId="77777777" w:rsidTr="00EE5F3F">
        <w:trPr>
          <w:trHeight w:val="27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621138C"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1544AFC8"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E47E6C4"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190F6996" w14:textId="55406A1C"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21849DEA" w14:textId="281F58E2"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lastRenderedPageBreak/>
              <w:sym w:font="Wingdings" w:char="F06D"/>
            </w:r>
            <w:r>
              <w:t xml:space="preserve"> </w:t>
            </w:r>
            <w:r w:rsidRPr="0076550A">
              <w:t>We do not track at the investee level</w:t>
            </w:r>
            <w:r w:rsidR="0061455D">
              <w:t>.</w:t>
            </w:r>
          </w:p>
        </w:tc>
      </w:tr>
      <w:tr w:rsidR="00EE5F3F" w14:paraId="3CFF591B"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tcPr>
          <w:p w14:paraId="7A105170"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79F69DB" w14:textId="60DA77C6" w:rsidR="00EE5F3F" w:rsidRDefault="00EE5F3F" w:rsidP="007016A8">
            <w:pPr>
              <w:pStyle w:val="INDICATORTEXT"/>
              <w:cnfStyle w:val="000000100000" w:firstRow="0" w:lastRow="0" w:firstColumn="0" w:lastColumn="0" w:oddVBand="0" w:evenVBand="0" w:oddHBand="1" w:evenHBand="0" w:firstRowFirstColumn="0" w:firstRowLastColumn="0" w:lastRowFirstColumn="0" w:lastRowLastColumn="0"/>
            </w:pPr>
            <w:r>
              <w:t>Other</w:t>
            </w:r>
            <w:r w:rsidR="00985401">
              <w:t>; specify</w:t>
            </w:r>
            <w:r>
              <w:t>_________</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D26425"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0C969C"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6708F5E" w14:textId="77777777" w:rsidTr="00BC357D">
        <w:trPr>
          <w:trHeight w:val="30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5A5A5A"/>
            </w:tcBorders>
          </w:tcPr>
          <w:p w14:paraId="26B91E38"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3A2E51A4"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C7DE695"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40682708"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A5A5A"/>
            </w:tcBorders>
          </w:tcPr>
          <w:p w14:paraId="7C07A6B5"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7F673AB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FB38A26" w14:textId="77777777" w:rsidR="00EE5F3F" w:rsidRPr="008A3ECB" w:rsidRDefault="00EE5F3F" w:rsidP="007016A8">
            <w:pPr>
              <w:pStyle w:val="INDICATORTEXT"/>
              <w:cnfStyle w:val="000000100000" w:firstRow="0" w:lastRow="0" w:firstColumn="0" w:lastColumn="0" w:oddVBand="0" w:evenVBand="0" w:oddHBand="1" w:evenHBand="0" w:firstRowFirstColumn="0" w:firstRowLastColumn="0" w:lastRowFirstColumn="0" w:lastRowLastColumn="0"/>
              <w:rPr>
                <w:b/>
              </w:rPr>
            </w:pPr>
          </w:p>
        </w:tc>
      </w:tr>
      <w:tr w:rsidR="00EE5F3F" w14:paraId="4F8416B5" w14:textId="77777777" w:rsidTr="00EE5F3F">
        <w:trPr>
          <w:trHeight w:val="54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07ADA55E"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47C4E62A"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CCFA808"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31398B11"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4FC8FF5"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66E72E7A"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D659A6B"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902434E" w14:textId="5FBBA630"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04AF06BA" w14:textId="2F4766D3"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r w:rsidR="00AA1CD1">
              <w:t>.</w:t>
            </w:r>
          </w:p>
        </w:tc>
      </w:tr>
      <w:tr w:rsidR="007016A8" w14:paraId="3406B218" w14:textId="77777777" w:rsidTr="0011046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FFF9678" w14:textId="77777777" w:rsidR="007016A8" w:rsidRPr="00B734A4" w:rsidRDefault="00CD16F4" w:rsidP="001558DD">
            <w:pPr>
              <w:pStyle w:val="INDICATORNUMBER"/>
              <w:rPr>
                <w:b w:val="0"/>
                <w:i/>
                <w:color w:val="FFFFFF" w:themeColor="background1"/>
              </w:rPr>
            </w:pPr>
            <w:r>
              <w:rPr>
                <w:rStyle w:val="IntenseEmphasis"/>
                <w:b/>
                <w:i w:val="0"/>
                <w:color w:val="595959"/>
              </w:rPr>
              <w:t>IFD 09.2</w:t>
            </w:r>
          </w:p>
        </w:tc>
        <w:tc>
          <w:tcPr>
            <w:tcW w:w="8080" w:type="dxa"/>
            <w:gridSpan w:val="4"/>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6E581574" w14:textId="6CA53EB8" w:rsidR="007016A8" w:rsidRPr="00986592" w:rsidRDefault="00CD16F4" w:rsidP="0061455D">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CD16F4">
              <w:rPr>
                <w:bCs/>
                <w:szCs w:val="18"/>
              </w:rPr>
              <w:t xml:space="preserve">Indicate </w:t>
            </w:r>
            <w:r w:rsidR="0061455D">
              <w:rPr>
                <w:bCs/>
                <w:szCs w:val="18"/>
              </w:rPr>
              <w:t>whether</w:t>
            </w:r>
            <w:r w:rsidR="0061455D" w:rsidRPr="00CD16F4">
              <w:rPr>
                <w:bCs/>
                <w:szCs w:val="18"/>
              </w:rPr>
              <w:t xml:space="preserve"> </w:t>
            </w:r>
            <w:r w:rsidRPr="00CD16F4">
              <w:rPr>
                <w:bCs/>
                <w:szCs w:val="18"/>
              </w:rPr>
              <w:t xml:space="preserve">you collect data regarding the percentage or number of total active clients that </w:t>
            </w:r>
            <w:r w:rsidR="0061455D">
              <w:rPr>
                <w:bCs/>
                <w:szCs w:val="18"/>
              </w:rPr>
              <w:t>fall into the following categories.</w:t>
            </w:r>
          </w:p>
        </w:tc>
      </w:tr>
      <w:tr w:rsidR="00EE5F3F" w14:paraId="2083EECD"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32513BF" w14:textId="77777777" w:rsidR="00EE5F3F" w:rsidRPr="00B734A4" w:rsidRDefault="00EE5F3F" w:rsidP="001558DD">
            <w:pPr>
              <w:pStyle w:val="INDICATORNUMBER"/>
              <w:rPr>
                <w:rStyle w:val="IntenseEmphasis"/>
                <w:b/>
                <w:i w:val="0"/>
                <w:color w:val="595959"/>
              </w:rPr>
            </w:pPr>
          </w:p>
        </w:tc>
        <w:tc>
          <w:tcPr>
            <w:tcW w:w="2694" w:type="dxa"/>
            <w:vMerge w:val="restart"/>
            <w:tcBorders>
              <w:top w:val="nil"/>
              <w:right w:val="single" w:sz="4" w:space="0" w:color="A6A6A6" w:themeColor="background1" w:themeShade="A6"/>
            </w:tcBorders>
            <w:shd w:val="clear" w:color="auto" w:fill="auto"/>
          </w:tcPr>
          <w:p w14:paraId="4E595C1F"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rsidRPr="0011046F">
              <w:t>Rural</w:t>
            </w:r>
          </w:p>
        </w:tc>
        <w:tc>
          <w:tcPr>
            <w:tcW w:w="269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8AF017"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BE684FD"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7C337BFF"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B9A264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4F1A82B1"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35F1BCC"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40313482" w14:textId="77777777" w:rsidTr="005B1E75">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4AD4107"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85F43B9"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58E57A2" w14:textId="77777777" w:rsidR="00EE5F3F" w:rsidRPr="0011046F" w:rsidRDefault="009B4A6B" w:rsidP="0011046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1634C0C6" w14:textId="77777777" w:rsidTr="0089546C">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ED97B15"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66C4BDF6"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r>
              <w:t>Urban</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73D4B0" w14:textId="77777777" w:rsidR="00EE5F3F"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8F50D11" w14:textId="77777777" w:rsidR="00EE5F3F" w:rsidRPr="00B734A4"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F72F442" w14:textId="77777777" w:rsidTr="00BC357D">
        <w:trPr>
          <w:cnfStyle w:val="000000100000" w:firstRow="0" w:lastRow="0" w:firstColumn="0" w:lastColumn="0" w:oddVBand="0" w:evenVBand="0" w:oddHBand="1"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203B887"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7437482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44447BD" w14:textId="77777777" w:rsidR="00EE5F3F" w:rsidRP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104C253D" w14:textId="77777777" w:rsidTr="00BC357D">
        <w:trPr>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53066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9516B84"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40B24B6" w14:textId="77777777" w:rsidR="00EE5F3F" w:rsidRPr="0011046F" w:rsidRDefault="009B4A6B" w:rsidP="005B1E75">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094B56CF" w14:textId="77777777" w:rsidTr="0089546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32283B1B"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41F037F"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t>Female</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FD15CD"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614AB6"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398B7C2"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D2CDA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06B48128"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5ECA090"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53940A78" w14:textId="77777777" w:rsidTr="00EA69D0">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6BD4F58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AF2F67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81A20A" w14:textId="77777777" w:rsidR="00EE5F3F" w:rsidRPr="0011046F" w:rsidRDefault="009B4A6B" w:rsidP="00053773">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053773" w14:paraId="7FD42AB5" w14:textId="77777777" w:rsidTr="001558D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3CD1473" w14:textId="77777777" w:rsidR="00053773" w:rsidRPr="00B734A4" w:rsidRDefault="00297AAA" w:rsidP="001558DD">
            <w:pPr>
              <w:pStyle w:val="INDICATORNUMBER"/>
              <w:rPr>
                <w:rStyle w:val="IntenseEmphasis"/>
                <w:b/>
                <w:i w:val="0"/>
                <w:color w:val="595959"/>
              </w:rPr>
            </w:pPr>
            <w:r>
              <w:rPr>
                <w:rStyle w:val="IntenseEmphasis"/>
                <w:b/>
                <w:i w:val="0"/>
                <w:color w:val="595959"/>
              </w:rPr>
              <w:t>IFD 09.3</w:t>
            </w:r>
          </w:p>
        </w:tc>
        <w:tc>
          <w:tcPr>
            <w:tcW w:w="8080" w:type="dxa"/>
            <w:gridSpan w:val="4"/>
            <w:tcBorders>
              <w:top w:val="single" w:sz="4" w:space="0" w:color="A6A6A6" w:themeColor="background1" w:themeShade="A6"/>
              <w:right w:val="single" w:sz="4" w:space="0" w:color="595959" w:themeColor="text1" w:themeTint="A6"/>
            </w:tcBorders>
            <w:shd w:val="clear" w:color="auto" w:fill="F2F2F2" w:themeFill="background1" w:themeFillShade="F2"/>
          </w:tcPr>
          <w:p w14:paraId="1549A8BB" w14:textId="77777777" w:rsidR="00053773" w:rsidRDefault="00053773" w:rsidP="0061455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00990775" w14:textId="45DAD544" w:rsidR="005579A1" w:rsidRPr="006D231C" w:rsidRDefault="005579A1" w:rsidP="0061455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053773" w14:paraId="2C24FAE9" w14:textId="77777777" w:rsidTr="00EE5F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77C70DB" w14:textId="77777777" w:rsidR="00053773" w:rsidRDefault="00053773" w:rsidP="001558DD">
            <w:pPr>
              <w:pStyle w:val="INDICATORNUMBER"/>
              <w:rPr>
                <w:rStyle w:val="IntenseEmphasis"/>
                <w:b/>
                <w:i w:val="0"/>
                <w:color w:val="595959"/>
              </w:rPr>
            </w:pPr>
          </w:p>
        </w:tc>
        <w:tc>
          <w:tcPr>
            <w:tcW w:w="8080" w:type="dxa"/>
            <w:gridSpan w:val="4"/>
            <w:tcBorders>
              <w:top w:val="nil"/>
              <w:bottom w:val="single" w:sz="4" w:space="0" w:color="A6A6A6" w:themeColor="background1" w:themeShade="A6"/>
              <w:right w:val="single" w:sz="4" w:space="0" w:color="595959" w:themeColor="text1" w:themeTint="A6"/>
            </w:tcBorders>
            <w:shd w:val="clear" w:color="auto" w:fill="auto"/>
          </w:tcPr>
          <w:p w14:paraId="0317A523" w14:textId="77777777" w:rsidR="00053773" w:rsidRPr="006D231C" w:rsidRDefault="00053773" w:rsidP="001558D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1470644F" w14:textId="77777777" w:rsidR="007C6290" w:rsidRDefault="007C6290" w:rsidP="00EE5F3F">
      <w:pPr>
        <w:pStyle w:val="NoSpacing"/>
      </w:pPr>
    </w:p>
    <w:p w14:paraId="7BAB336E" w14:textId="77777777" w:rsidR="001E5FDE" w:rsidRDefault="001E5FDE" w:rsidP="00EE5F3F">
      <w:pPr>
        <w:pStyle w:val="NoSpacing"/>
      </w:pPr>
    </w:p>
    <w:p w14:paraId="2EC7CF2F" w14:textId="77777777" w:rsidR="001E5FDE" w:rsidRDefault="001E5FDE" w:rsidP="00EE5F3F">
      <w:pPr>
        <w:pStyle w:val="NoSpacing"/>
      </w:pPr>
    </w:p>
    <w:p w14:paraId="680DB364" w14:textId="77777777" w:rsidR="001E5FDE" w:rsidRDefault="001E5FDE" w:rsidP="00EE5F3F">
      <w:pPr>
        <w:pStyle w:val="NoSpacing"/>
      </w:pPr>
    </w:p>
    <w:p w14:paraId="72E82530" w14:textId="67782319" w:rsidR="00580CA9" w:rsidRDefault="00580CA9">
      <w:pPr>
        <w:widowControl/>
        <w:autoSpaceDE/>
        <w:autoSpaceDN/>
        <w:adjustRightInd/>
        <w:spacing w:before="0" w:after="0" w:line="240" w:lineRule="auto"/>
        <w:rPr>
          <w:rFonts w:ascii="Calibri" w:eastAsia="Times New Roman" w:hAnsi="Calibri" w:cs="Times New Roman"/>
          <w:sz w:val="24"/>
          <w:szCs w:val="24"/>
        </w:rPr>
      </w:pPr>
      <w:r>
        <w:br w:type="page"/>
      </w:r>
    </w:p>
    <w:tbl>
      <w:tblPr>
        <w:tblStyle w:val="SubSectionMISCTableVOLUNTARY"/>
        <w:tblW w:w="9214" w:type="dxa"/>
        <w:tblInd w:w="5" w:type="dxa"/>
        <w:tblLook w:val="06A0" w:firstRow="1" w:lastRow="0" w:firstColumn="1" w:lastColumn="0" w:noHBand="1" w:noVBand="1"/>
      </w:tblPr>
      <w:tblGrid>
        <w:gridCol w:w="1124"/>
        <w:gridCol w:w="3544"/>
        <w:gridCol w:w="1676"/>
        <w:gridCol w:w="2870"/>
      </w:tblGrid>
      <w:tr w:rsidR="001E5FDE" w14:paraId="3971EB31" w14:textId="77777777" w:rsidTr="00A035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606060"/>
          </w:tcPr>
          <w:p w14:paraId="4AFB7F32" w14:textId="77777777" w:rsidR="001E5FDE" w:rsidRPr="00191BC1" w:rsidRDefault="001E5FDE" w:rsidP="002B037E">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09</w:t>
            </w:r>
          </w:p>
        </w:tc>
        <w:tc>
          <w:tcPr>
            <w:tcW w:w="8090" w:type="dxa"/>
            <w:gridSpan w:val="3"/>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BFBFBF" w:themeColor="background1" w:themeShade="BF"/>
            </w:tcBorders>
          </w:tcPr>
          <w:p w14:paraId="0F6205FF" w14:textId="77777777" w:rsidR="001E5FDE" w:rsidRPr="00191BC1" w:rsidRDefault="001E5FDE" w:rsidP="002B037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E5FDE" w:rsidRPr="00CF025D" w14:paraId="4ACFE9CB" w14:textId="77777777" w:rsidTr="00A03550">
        <w:trPr>
          <w:trHeight w:val="5242"/>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right w:val="single" w:sz="4" w:space="0" w:color="7F7F7F" w:themeColor="text1" w:themeTint="80"/>
            </w:tcBorders>
          </w:tcPr>
          <w:p w14:paraId="71148944" w14:textId="77777777" w:rsidR="001E5FDE" w:rsidRPr="000D72DF" w:rsidRDefault="001E5FDE" w:rsidP="002B037E">
            <w:pPr>
              <w:pStyle w:val="INDICATORNUMBER"/>
              <w:rPr>
                <w:rStyle w:val="IntenseEmphasis"/>
                <w:b/>
                <w:bCs w:val="0"/>
                <w:i w:val="0"/>
                <w:iCs w:val="0"/>
              </w:rPr>
            </w:pPr>
            <w:r>
              <w:rPr>
                <w:rStyle w:val="IntenseEmphasis"/>
                <w:b/>
                <w:bCs w:val="0"/>
                <w:i w:val="0"/>
                <w:iCs w:val="0"/>
                <w:color w:val="595959"/>
              </w:rPr>
              <w:t>IFD 09</w:t>
            </w:r>
          </w:p>
        </w:tc>
        <w:tc>
          <w:tcPr>
            <w:tcW w:w="8090" w:type="dxa"/>
            <w:gridSpan w:val="3"/>
            <w:tcBorders>
              <w:top w:val="single" w:sz="4" w:space="0" w:color="A6A6A6" w:themeColor="background1" w:themeShade="A6"/>
              <w:left w:val="single" w:sz="4" w:space="0" w:color="7F7F7F" w:themeColor="text1" w:themeTint="80"/>
              <w:right w:val="single" w:sz="4" w:space="0" w:color="BFBFBF" w:themeColor="background1" w:themeShade="BF"/>
            </w:tcBorders>
          </w:tcPr>
          <w:p w14:paraId="628C760C" w14:textId="0D63D036"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There are various ways of supporting the introduction of such services, for example</w:t>
            </w:r>
            <w:r w:rsidR="00AA1CD1">
              <w:rPr>
                <w:bCs/>
                <w:szCs w:val="18"/>
              </w:rPr>
              <w:t>,</w:t>
            </w:r>
            <w:r w:rsidRPr="0089546C">
              <w:rPr>
                <w:bCs/>
                <w:szCs w:val="18"/>
              </w:rPr>
              <w:t xml:space="preserve"> via incentives or the provision of technical assistance to support the retail provider in developing such services.</w:t>
            </w:r>
          </w:p>
          <w:p w14:paraId="2ED9D67A" w14:textId="58AC8F63"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Rural indicator is based on MIV Disclosure Guideline 3.2.4.1. Rural areas are settled places outside towns and cities such as villages</w:t>
            </w:r>
            <w:r w:rsidR="00AA1CD1">
              <w:rPr>
                <w:bCs/>
                <w:szCs w:val="18"/>
              </w:rPr>
              <w:t xml:space="preserve"> and</w:t>
            </w:r>
            <w:r w:rsidRPr="0089546C">
              <w:rPr>
                <w:bCs/>
                <w:szCs w:val="18"/>
              </w:rPr>
              <w:t xml:space="preserve"> hamlets, where most livelihoods are farm-based. </w:t>
            </w:r>
            <w:r w:rsidR="00AA1CD1">
              <w:rPr>
                <w:bCs/>
                <w:szCs w:val="18"/>
              </w:rPr>
              <w:t>'</w:t>
            </w:r>
            <w:r w:rsidRPr="0089546C">
              <w:rPr>
                <w:bCs/>
                <w:szCs w:val="18"/>
              </w:rPr>
              <w:t>Farm</w:t>
            </w:r>
            <w:r w:rsidR="00AA1CD1">
              <w:rPr>
                <w:bCs/>
                <w:szCs w:val="18"/>
              </w:rPr>
              <w:t>'</w:t>
            </w:r>
            <w:r w:rsidRPr="0089546C">
              <w:rPr>
                <w:bCs/>
                <w:szCs w:val="18"/>
              </w:rPr>
              <w:t xml:space="preserve"> includes both crop and non-crop agriculture, </w:t>
            </w:r>
            <w:r w:rsidR="00F819B2">
              <w:rPr>
                <w:bCs/>
                <w:szCs w:val="18"/>
              </w:rPr>
              <w:t xml:space="preserve">e.g., </w:t>
            </w:r>
            <w:r w:rsidRPr="0089546C">
              <w:rPr>
                <w:bCs/>
                <w:szCs w:val="18"/>
              </w:rPr>
              <w:t>livestock, fishing.</w:t>
            </w:r>
          </w:p>
          <w:p w14:paraId="30482035" w14:textId="0E72F915"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rural clients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of number of active clients of each microfinance service provider in the MIV or organisational direct portfolio.</w:t>
            </w:r>
          </w:p>
          <w:p w14:paraId="2B45709D" w14:textId="6228E500"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 xml:space="preserve">Urban indicator is based on MIV Disclosure Guideline 3.2.4.2. Areas constituting a city or town </w:t>
            </w:r>
            <w:r w:rsidR="00AA1CD1">
              <w:rPr>
                <w:bCs/>
                <w:szCs w:val="18"/>
              </w:rPr>
              <w:t>have</w:t>
            </w:r>
            <w:r w:rsidR="00AA1CD1" w:rsidRPr="0089546C">
              <w:rPr>
                <w:bCs/>
                <w:szCs w:val="18"/>
              </w:rPr>
              <w:t xml:space="preserve"> </w:t>
            </w:r>
            <w:r w:rsidRPr="0089546C">
              <w:rPr>
                <w:bCs/>
                <w:szCs w:val="18"/>
              </w:rPr>
              <w:t xml:space="preserve">higher density of population </w:t>
            </w:r>
            <w:r w:rsidR="00DE4B02">
              <w:rPr>
                <w:bCs/>
                <w:szCs w:val="18"/>
              </w:rPr>
              <w:t>compared</w:t>
            </w:r>
            <w:r w:rsidRPr="0089546C">
              <w:rPr>
                <w:bCs/>
                <w:szCs w:val="18"/>
              </w:rPr>
              <w:t xml:space="preserve"> to the surrounding areas, </w:t>
            </w:r>
            <w:r w:rsidR="00AA1CD1">
              <w:rPr>
                <w:bCs/>
                <w:szCs w:val="18"/>
              </w:rPr>
              <w:t>and</w:t>
            </w:r>
            <w:r w:rsidR="00AA1CD1" w:rsidRPr="0089546C">
              <w:rPr>
                <w:bCs/>
                <w:szCs w:val="18"/>
              </w:rPr>
              <w:t xml:space="preserve"> </w:t>
            </w:r>
            <w:r w:rsidRPr="0089546C">
              <w:rPr>
                <w:bCs/>
                <w:szCs w:val="18"/>
              </w:rPr>
              <w:t xml:space="preserve">the majority of </w:t>
            </w:r>
            <w:r w:rsidR="00AA1CD1">
              <w:rPr>
                <w:bCs/>
                <w:szCs w:val="18"/>
              </w:rPr>
              <w:t>residents</w:t>
            </w:r>
            <w:r w:rsidR="00AA1CD1" w:rsidRPr="0089546C">
              <w:rPr>
                <w:bCs/>
                <w:szCs w:val="18"/>
              </w:rPr>
              <w:t xml:space="preserve"> </w:t>
            </w:r>
            <w:r w:rsidRPr="0089546C">
              <w:rPr>
                <w:bCs/>
                <w:szCs w:val="18"/>
              </w:rPr>
              <w:t>do not depend on agriculture as their main economic activity.</w:t>
            </w:r>
          </w:p>
          <w:p w14:paraId="7AEFC871" w14:textId="1948DD33"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urban clients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of number of active clients of each microfinance service provider in the MIV or organisational direct portfolio.</w:t>
            </w:r>
          </w:p>
          <w:p w14:paraId="5980DE32"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Gender indicator is based on MIV Disclosure Guideline 3.2.5.1. Share of female borrowers in all active borrowers.</w:t>
            </w:r>
          </w:p>
          <w:p w14:paraId="24736B06" w14:textId="3DC1586D" w:rsidR="001E5FDE" w:rsidRPr="00B01D44" w:rsidRDefault="001E5FDE" w:rsidP="00AA1CD1">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female borrowers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 xml:space="preserve">of number of </w:t>
            </w:r>
            <w:r w:rsidR="00AA1CD1">
              <w:rPr>
                <w:bCs/>
                <w:szCs w:val="18"/>
              </w:rPr>
              <w:t>male</w:t>
            </w:r>
            <w:r w:rsidR="00AA1CD1" w:rsidRPr="0089546C">
              <w:rPr>
                <w:bCs/>
                <w:szCs w:val="18"/>
              </w:rPr>
              <w:t xml:space="preserve"> </w:t>
            </w:r>
            <w:r w:rsidRPr="0089546C">
              <w:rPr>
                <w:bCs/>
                <w:szCs w:val="18"/>
              </w:rPr>
              <w:t xml:space="preserve">and </w:t>
            </w:r>
            <w:r w:rsidR="00AA1CD1">
              <w:rPr>
                <w:bCs/>
                <w:szCs w:val="18"/>
              </w:rPr>
              <w:t>female</w:t>
            </w:r>
            <w:r w:rsidR="00AA1CD1" w:rsidRPr="0089546C">
              <w:rPr>
                <w:bCs/>
                <w:szCs w:val="18"/>
              </w:rPr>
              <w:t xml:space="preserve"> </w:t>
            </w:r>
            <w:r w:rsidRPr="0089546C">
              <w:rPr>
                <w:bCs/>
                <w:szCs w:val="18"/>
              </w:rPr>
              <w:t>(excluding legal entities) active borrowers of each microfinance service provider in the MIV or organisational portfolio.</w:t>
            </w:r>
          </w:p>
        </w:tc>
      </w:tr>
      <w:tr w:rsidR="001E5FDE" w:rsidRPr="00CF025D" w14:paraId="5F9EC98C" w14:textId="77777777" w:rsidTr="00A0355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0E36A414" w14:textId="77777777" w:rsidR="001E5FDE" w:rsidRDefault="001E5FDE" w:rsidP="002B037E">
            <w:pPr>
              <w:pStyle w:val="INDICATORTEXT"/>
              <w:jc w:val="both"/>
              <w:rPr>
                <w:rFonts w:ascii="Helvetica" w:hAnsi="Helvetica" w:cs="Helvetica"/>
                <w:color w:val="333333"/>
              </w:rPr>
            </w:pPr>
            <w:r w:rsidRPr="004C72FE">
              <w:rPr>
                <w:b/>
                <w:bCs/>
                <w:szCs w:val="18"/>
              </w:rPr>
              <w:t>ASSESSMENT</w:t>
            </w:r>
          </w:p>
        </w:tc>
      </w:tr>
      <w:tr w:rsidR="001E5FDE" w:rsidRPr="00CF025D" w14:paraId="739E40B9"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right w:val="single" w:sz="4" w:space="0" w:color="7F7F7F" w:themeColor="text1" w:themeTint="80"/>
            </w:tcBorders>
          </w:tcPr>
          <w:p w14:paraId="081F4CD4" w14:textId="77777777" w:rsidR="001E5FDE" w:rsidRDefault="001E5FDE" w:rsidP="002B037E">
            <w:pPr>
              <w:pStyle w:val="INDICATORNUMBER"/>
              <w:rPr>
                <w:rStyle w:val="IntenseEmphasis"/>
                <w:b/>
                <w:bCs w:val="0"/>
                <w:i w:val="0"/>
                <w:iCs w:val="0"/>
                <w:color w:val="595959"/>
              </w:rPr>
            </w:pPr>
            <w:r>
              <w:rPr>
                <w:rStyle w:val="IntenseEmphasis"/>
                <w:b/>
                <w:bCs w:val="0"/>
                <w:i w:val="0"/>
                <w:iCs w:val="0"/>
                <w:color w:val="595959"/>
              </w:rPr>
              <w:t>IFD 09</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BFBFBF" w:themeColor="background1" w:themeShade="BF"/>
            </w:tcBorders>
          </w:tcPr>
          <w:p w14:paraId="48CFB461"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 xml:space="preserve">Maximum score: Three </w:t>
            </w:r>
            <w:r w:rsidRPr="0089546C">
              <w:rPr>
                <w:bCs/>
                <w:szCs w:val="18"/>
              </w:rPr>
              <w:sym w:font="Wingdings" w:char="F0AB"/>
            </w:r>
          </w:p>
          <w:p w14:paraId="753B6141" w14:textId="77777777" w:rsidR="001E5FDE"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89546C">
              <w:rPr>
                <w:bCs/>
                <w:szCs w:val="18"/>
              </w:rPr>
              <w:t>The assessment of this indicator is based on your responses to [09.1 &amp; 09.2].</w:t>
            </w:r>
          </w:p>
        </w:tc>
      </w:tr>
      <w:tr w:rsidR="00D724A1" w:rsidRPr="00CF025D" w14:paraId="1D9368F8"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5DE1BC8C" w14:textId="7B898905"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tcPr>
          <w:p w14:paraId="380B1E3A" w14:textId="533B1A65" w:rsidR="00D724A1" w:rsidRPr="0089546C"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CF025D" w14:paraId="60B1EF60"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38ED3D4E"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0055A086" w14:textId="25391DBA"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6FFBD738" w14:textId="1B3638F9" w:rsidR="00D724A1" w:rsidRPr="0089546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2B7C756F" w14:textId="0A34581D" w:rsidR="00D724A1" w:rsidRPr="0089546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CF025D" w14:paraId="3C72DC6D"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026B410B"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67AAEAB5" w14:textId="68D675A6" w:rsidR="00D724A1" w:rsidRDefault="006636AC"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t>All ‘N</w:t>
            </w:r>
            <w:r w:rsidR="00D724A1" w:rsidRPr="005D74FF">
              <w:t>o</w:t>
            </w:r>
            <w:r>
              <w:t>’</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22FB05F0" w14:textId="30AE24F7"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131F8D0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2C22ADFC"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2D793B70"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49796754" w14:textId="77777777" w:rsidR="00D724A1" w:rsidRDefault="00D724A1" w:rsidP="006636AC">
            <w:pPr>
              <w:pStyle w:val="INDICATORTEXT"/>
              <w:spacing w:after="80"/>
              <w:cnfStyle w:val="000000000000" w:firstRow="0" w:lastRow="0" w:firstColumn="0" w:lastColumn="0" w:oddVBand="0" w:evenVBand="0" w:oddHBand="0" w:evenHBand="0" w:firstRowFirstColumn="0" w:firstRowLastColumn="0" w:lastRowFirstColumn="0" w:lastRowLastColumn="0"/>
            </w:pPr>
            <w:r w:rsidRPr="005D74FF">
              <w:t xml:space="preserve">Support the introduction of services for at least one of the client groups listed (IFD 09.1) </w:t>
            </w:r>
            <w:r w:rsidRPr="004B6DBD">
              <w:rPr>
                <w:b/>
              </w:rPr>
              <w:t>OR</w:t>
            </w:r>
          </w:p>
          <w:p w14:paraId="1EE9F4FB" w14:textId="517DD6A2" w:rsidR="00D724A1" w:rsidRPr="005D74FF"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5D74FF">
              <w:t>Collect the % of clients that are either rural, urban or female (IFD 09.2)</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10680AFE" w14:textId="639FEBE0"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027A6288"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5BFF743B"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138325DE"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721AD233" w14:textId="77777777" w:rsidR="00D724A1" w:rsidRPr="004B6DBD" w:rsidRDefault="00D724A1" w:rsidP="006636AC">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4B6DBD">
              <w:rPr>
                <w:szCs w:val="18"/>
              </w:rPr>
              <w:t xml:space="preserve">Support the introduction of services for at least one of the client groups listed and </w:t>
            </w:r>
          </w:p>
          <w:p w14:paraId="09FED568" w14:textId="77777777" w:rsidR="00D724A1" w:rsidRPr="004B6DBD" w:rsidRDefault="00D724A1">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4B6DBD">
              <w:rPr>
                <w:szCs w:val="18"/>
              </w:rPr>
              <w:t>Collect the % of clients that are either rural, urban or female</w:t>
            </w:r>
          </w:p>
          <w:p w14:paraId="104DB965" w14:textId="77777777" w:rsidR="00D724A1" w:rsidRPr="004B6DBD" w:rsidRDefault="00D724A1">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sidRPr="004B6DBD">
              <w:rPr>
                <w:b/>
                <w:szCs w:val="18"/>
              </w:rPr>
              <w:t>OR</w:t>
            </w:r>
          </w:p>
          <w:p w14:paraId="29507EEE" w14:textId="10CE1D87" w:rsidR="00D724A1" w:rsidRPr="005D74FF" w:rsidRDefault="00D724A1">
            <w:pPr>
              <w:pStyle w:val="INDICATORTEXT"/>
              <w:spacing w:after="80"/>
              <w:cnfStyle w:val="000000000000" w:firstRow="0" w:lastRow="0" w:firstColumn="0" w:lastColumn="0" w:oddVBand="0" w:evenVBand="0" w:oddHBand="0" w:evenHBand="0" w:firstRowFirstColumn="0" w:firstRowLastColumn="0" w:lastRowFirstColumn="0" w:lastRowLastColumn="0"/>
            </w:pPr>
            <w:r w:rsidRPr="004B6DBD">
              <w:rPr>
                <w:szCs w:val="18"/>
              </w:rPr>
              <w:t>Support the introduction of services for at least one of the client groups listed and provide the % for at least one service</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10223CAB" w14:textId="4E4F829C"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0C7E152F"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386BDEFB"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7F7F7F" w:themeColor="text1" w:themeTint="80"/>
            </w:tcBorders>
          </w:tcPr>
          <w:p w14:paraId="1537F54A"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vAlign w:val="top"/>
          </w:tcPr>
          <w:p w14:paraId="1D560473" w14:textId="77777777" w:rsidR="00D724A1" w:rsidRDefault="00D724A1" w:rsidP="006636AC">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Support the introduction of services for at least one of the client groups listed and provide the % for at least one service </w:t>
            </w:r>
            <w:r w:rsidRPr="004B6DBD">
              <w:rPr>
                <w:b/>
              </w:rPr>
              <w:t>AND</w:t>
            </w:r>
          </w:p>
          <w:p w14:paraId="1EC9DB19" w14:textId="07F56B46" w:rsidR="00D724A1" w:rsidRPr="004B6DBD" w:rsidRDefault="00D724A1" w:rsidP="006636AC">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t>Collect the % of clients that are either rural, urban or female</w:t>
            </w:r>
          </w:p>
        </w:tc>
        <w:tc>
          <w:tcPr>
            <w:tcW w:w="1676"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vAlign w:val="top"/>
          </w:tcPr>
          <w:p w14:paraId="40E6FEF0" w14:textId="6D211872"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870"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8CF012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E10734" w14:textId="77777777" w:rsidR="001E5FDE" w:rsidRDefault="001E5FDE" w:rsidP="0089546C">
      <w:pPr>
        <w:pStyle w:val="INDICATORNUMBER"/>
      </w:pPr>
    </w:p>
    <w:tbl>
      <w:tblPr>
        <w:tblStyle w:val="SubSectionMISCTableVOLUNTARY"/>
        <w:tblW w:w="9214" w:type="dxa"/>
        <w:tblInd w:w="5" w:type="dxa"/>
        <w:tblLook w:val="06A0" w:firstRow="1" w:lastRow="0" w:firstColumn="1" w:lastColumn="0" w:noHBand="1" w:noVBand="1"/>
      </w:tblPr>
      <w:tblGrid>
        <w:gridCol w:w="1550"/>
        <w:gridCol w:w="7664"/>
      </w:tblGrid>
      <w:tr w:rsidR="006A044E" w:rsidRPr="00191BC1" w14:paraId="685FF147"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shd w:val="clear" w:color="auto" w:fill="606060"/>
          </w:tcPr>
          <w:p w14:paraId="5A83879F" w14:textId="77777777" w:rsidR="006A044E" w:rsidRPr="00191BC1" w:rsidRDefault="006A044E"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09</w:t>
            </w:r>
          </w:p>
        </w:tc>
        <w:tc>
          <w:tcPr>
            <w:tcW w:w="7664" w:type="dxa"/>
            <w:shd w:val="clear" w:color="auto" w:fill="A6A6A6" w:themeFill="background1" w:themeFillShade="A6"/>
          </w:tcPr>
          <w:p w14:paraId="4A1A87B6" w14:textId="77777777" w:rsidR="006A044E" w:rsidRPr="00191BC1" w:rsidRDefault="006A044E"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6A044E" w:rsidRPr="00CF025D" w14:paraId="4D7E270A" w14:textId="77777777" w:rsidTr="00DE4044">
        <w:trPr>
          <w:trHeight w:val="57"/>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bottom w:val="single" w:sz="4" w:space="0" w:color="A6A6A6" w:themeColor="background1" w:themeShade="A6"/>
              <w:right w:val="single" w:sz="4" w:space="0" w:color="595959" w:themeColor="text1" w:themeTint="A6"/>
            </w:tcBorders>
          </w:tcPr>
          <w:p w14:paraId="4F6EA72F" w14:textId="77777777" w:rsidR="006A044E" w:rsidRPr="006A044E" w:rsidRDefault="006A044E" w:rsidP="00386C3B">
            <w:pPr>
              <w:pStyle w:val="INDICATORTEXT"/>
              <w:rPr>
                <w:b/>
                <w:bCs/>
                <w:szCs w:val="18"/>
              </w:rPr>
            </w:pPr>
            <w:r w:rsidRPr="006A044E">
              <w:rPr>
                <w:b/>
                <w:bCs/>
                <w:szCs w:val="18"/>
              </w:rPr>
              <w:t>The very poor</w:t>
            </w:r>
          </w:p>
        </w:tc>
        <w:tc>
          <w:tcPr>
            <w:tcW w:w="7664" w:type="dxa"/>
            <w:tcBorders>
              <w:top w:val="single" w:sz="4" w:space="0" w:color="595959"/>
              <w:left w:val="single" w:sz="4" w:space="0" w:color="595959" w:themeColor="text1" w:themeTint="A6"/>
              <w:bottom w:val="single" w:sz="4" w:space="0" w:color="A6A6A6" w:themeColor="background1" w:themeShade="A6"/>
            </w:tcBorders>
          </w:tcPr>
          <w:p w14:paraId="09A7510E" w14:textId="07F44FC0" w:rsidR="006A044E" w:rsidRPr="006A044E" w:rsidRDefault="006A044E" w:rsidP="00AA1CD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w:t>
            </w:r>
            <w:r w:rsidR="00AA1CD1">
              <w:rPr>
                <w:bCs/>
                <w:szCs w:val="18"/>
              </w:rPr>
              <w:t xml:space="preserve">: </w:t>
            </w:r>
            <w:r w:rsidRPr="006A044E">
              <w:rPr>
                <w:bCs/>
                <w:szCs w:val="18"/>
              </w:rPr>
              <w:t>"The very poor are people living below a recognized absolute extreme poverty line. Commonly recognized extreme poverty lines include (1) persons in the bottom 50% of those living below the poverty line established by the national government, (2) persons living on less than US $1.00 per day (technically $1.08 per day per capita at 1993 Purchasing Power Parity (PPP) or on less than of US $1.25 per day at 2005 PPP), or (3) the USAID extreme poverty line, which varies by country"</w:t>
            </w:r>
            <w:r w:rsidR="00AA1CD1">
              <w:rPr>
                <w:bCs/>
                <w:szCs w:val="18"/>
              </w:rPr>
              <w:t>.</w:t>
            </w:r>
            <w:r w:rsidRPr="006A044E">
              <w:rPr>
                <w:bCs/>
                <w:szCs w:val="18"/>
              </w:rPr>
              <w:t xml:space="preserve"> For update</w:t>
            </w:r>
            <w:r w:rsidR="00AA1CD1">
              <w:rPr>
                <w:bCs/>
                <w:szCs w:val="18"/>
              </w:rPr>
              <w:t>s</w:t>
            </w:r>
            <w:r w:rsidRPr="006A044E">
              <w:rPr>
                <w:bCs/>
                <w:szCs w:val="18"/>
              </w:rPr>
              <w:t xml:space="preserve"> about poverty lines and Purchasing Power Parity</w:t>
            </w:r>
            <w:r w:rsidR="003D3ECA">
              <w:rPr>
                <w:bCs/>
                <w:szCs w:val="18"/>
              </w:rPr>
              <w:t>,</w:t>
            </w:r>
            <w:r w:rsidRPr="006A044E">
              <w:rPr>
                <w:bCs/>
                <w:szCs w:val="18"/>
              </w:rPr>
              <w:t xml:space="preserve"> visit the website: </w:t>
            </w:r>
            <w:hyperlink r:id="rId35" w:history="1">
              <w:r w:rsidRPr="006A044E">
                <w:rPr>
                  <w:bCs/>
                  <w:color w:val="0070C0"/>
                  <w:szCs w:val="18"/>
                  <w:u w:val="single"/>
                </w:rPr>
                <w:t>www.povertytools.org</w:t>
              </w:r>
            </w:hyperlink>
            <w:r w:rsidR="0077645D">
              <w:rPr>
                <w:bCs/>
                <w:color w:val="0070C0"/>
                <w:szCs w:val="18"/>
                <w:u w:val="single"/>
              </w:rPr>
              <w:t>.</w:t>
            </w:r>
          </w:p>
        </w:tc>
      </w:tr>
      <w:tr w:rsidR="006A044E" w:rsidRPr="00CF025D" w14:paraId="7F04F9EC" w14:textId="77777777" w:rsidTr="00DE4044">
        <w:trPr>
          <w:trHeight w:val="57"/>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7D6EFBB" w14:textId="77777777" w:rsidR="006A044E" w:rsidRPr="006A044E" w:rsidRDefault="006A044E" w:rsidP="00386C3B">
            <w:pPr>
              <w:pStyle w:val="INDICATORTEXT"/>
              <w:rPr>
                <w:b/>
                <w:bCs/>
                <w:szCs w:val="18"/>
              </w:rPr>
            </w:pPr>
            <w:r w:rsidRPr="006A044E">
              <w:rPr>
                <w:b/>
                <w:bCs/>
                <w:szCs w:val="18"/>
              </w:rPr>
              <w:t>The poor</w:t>
            </w:r>
          </w:p>
        </w:tc>
        <w:tc>
          <w:tcPr>
            <w:tcW w:w="7664"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C93B3E2" w14:textId="71722127" w:rsidR="006A044E" w:rsidRPr="006A044E" w:rsidRDefault="006A044E" w:rsidP="00386C3B">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"The poor are people living below a recognized poverty line. Commonly recognized poverty lines include (1) persons living below the poverty line established by the national government, or (2) persons living on less than US $2.00 per day in daily per-capita expenditures at 1993 Purchasing Power Parity." For any update about poverty lines and Purchasing Power Parity visit the website: </w:t>
            </w:r>
            <w:hyperlink r:id="rId36" w:tooltip="http://www.povertytools.org" w:history="1">
              <w:r w:rsidRPr="006A044E">
                <w:rPr>
                  <w:bCs/>
                  <w:color w:val="0070C0"/>
                  <w:szCs w:val="18"/>
                  <w:u w:val="single"/>
                </w:rPr>
                <w:t>www.povertytools.org</w:t>
              </w:r>
            </w:hyperlink>
            <w:r w:rsidR="003D3ECA">
              <w:rPr>
                <w:bCs/>
                <w:color w:val="0070C0"/>
                <w:szCs w:val="18"/>
                <w:u w:val="single"/>
              </w:rPr>
              <w:t>.</w:t>
            </w:r>
          </w:p>
        </w:tc>
      </w:tr>
      <w:tr w:rsidR="006A044E" w:rsidRPr="00CF025D" w14:paraId="79ACF980" w14:textId="77777777" w:rsidTr="00DE4044">
        <w:trPr>
          <w:trHeight w:val="57"/>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595959" w:themeColor="text1" w:themeTint="A6"/>
              <w:right w:val="single" w:sz="4" w:space="0" w:color="595959" w:themeColor="text1" w:themeTint="A6"/>
            </w:tcBorders>
          </w:tcPr>
          <w:p w14:paraId="10BB1BF6" w14:textId="77777777" w:rsidR="006A044E" w:rsidRPr="006A044E" w:rsidRDefault="006A044E" w:rsidP="00386C3B">
            <w:pPr>
              <w:pStyle w:val="INDICATORTEXT"/>
              <w:rPr>
                <w:b/>
                <w:bCs/>
                <w:szCs w:val="18"/>
              </w:rPr>
            </w:pPr>
            <w:r w:rsidRPr="006A044E">
              <w:rPr>
                <w:b/>
                <w:bCs/>
                <w:szCs w:val="18"/>
              </w:rPr>
              <w:t>Low income</w:t>
            </w:r>
          </w:p>
        </w:tc>
        <w:tc>
          <w:tcPr>
            <w:tcW w:w="7664" w:type="dxa"/>
            <w:tcBorders>
              <w:top w:val="single" w:sz="4" w:space="0" w:color="A6A6A6" w:themeColor="background1" w:themeShade="A6"/>
              <w:left w:val="single" w:sz="4" w:space="0" w:color="595959" w:themeColor="text1" w:themeTint="A6"/>
              <w:bottom w:val="single" w:sz="4" w:space="0" w:color="595959" w:themeColor="text1" w:themeTint="A6"/>
            </w:tcBorders>
          </w:tcPr>
          <w:p w14:paraId="15CE9FCA" w14:textId="42A4397D" w:rsidR="006A044E" w:rsidRPr="006A044E" w:rsidRDefault="006A044E" w:rsidP="003D3EC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"Low-income people are individuals living above the poverty line but below the national median income." For update</w:t>
            </w:r>
            <w:r w:rsidR="003D3ECA">
              <w:rPr>
                <w:bCs/>
                <w:szCs w:val="18"/>
              </w:rPr>
              <w:t>s</w:t>
            </w:r>
            <w:r w:rsidRPr="006A044E">
              <w:rPr>
                <w:bCs/>
                <w:szCs w:val="18"/>
              </w:rPr>
              <w:t xml:space="preserve"> about poverty lines and Purchasing Power Parity</w:t>
            </w:r>
            <w:r w:rsidR="003D3ECA">
              <w:rPr>
                <w:bCs/>
                <w:szCs w:val="18"/>
              </w:rPr>
              <w:t>,</w:t>
            </w:r>
            <w:r w:rsidRPr="006A044E">
              <w:rPr>
                <w:bCs/>
                <w:szCs w:val="18"/>
              </w:rPr>
              <w:t xml:space="preserve"> visit: </w:t>
            </w:r>
            <w:hyperlink r:id="rId37" w:history="1">
              <w:r w:rsidRPr="006A044E">
                <w:rPr>
                  <w:bCs/>
                  <w:color w:val="0070C0"/>
                  <w:szCs w:val="18"/>
                  <w:u w:val="single"/>
                </w:rPr>
                <w:t>www.povertytools.org</w:t>
              </w:r>
            </w:hyperlink>
            <w:r w:rsidR="003D3ECA">
              <w:rPr>
                <w:bCs/>
                <w:color w:val="0070C0"/>
                <w:szCs w:val="18"/>
                <w:u w:val="single"/>
              </w:rPr>
              <w:t>.</w:t>
            </w:r>
          </w:p>
        </w:tc>
      </w:tr>
    </w:tbl>
    <w:p w14:paraId="22B971EA" w14:textId="77777777" w:rsidR="001C5489" w:rsidRDefault="001C5489" w:rsidP="00386C3B">
      <w:pPr>
        <w:widowControl/>
        <w:autoSpaceDE/>
        <w:autoSpaceDN/>
        <w:adjustRightInd/>
        <w:spacing w:before="0" w:after="0" w:line="240" w:lineRule="auto"/>
        <w:rPr>
          <w:rFonts w:eastAsia="Times New Roman"/>
          <w:b/>
          <w:color w:val="595959"/>
          <w:sz w:val="18"/>
          <w:szCs w:val="18"/>
        </w:rPr>
      </w:pPr>
      <w:r>
        <w:br w:type="page"/>
      </w:r>
    </w:p>
    <w:p w14:paraId="0CA641C4" w14:textId="313E47DA" w:rsidR="00500258" w:rsidRDefault="00500258" w:rsidP="00500258">
      <w:pPr>
        <w:pStyle w:val="SectionIndicatorHeaderText"/>
        <w:rPr>
          <w:rStyle w:val="IntenseEmphasis"/>
          <w:color w:val="FFFFFF" w:themeColor="background1"/>
          <w:lang w:eastAsia="en-GB"/>
        </w:rPr>
      </w:pPr>
      <w:r w:rsidRPr="00500258">
        <w:rPr>
          <w:b/>
          <w:i/>
          <w:iCs/>
          <w:color w:val="595959"/>
          <w:sz w:val="18"/>
          <w:szCs w:val="18"/>
          <w:lang w:eastAsia="en-GB"/>
        </w:rPr>
        <w:lastRenderedPageBreak/>
        <w:t>Possible action</w:t>
      </w:r>
      <w:r w:rsidRPr="00500258">
        <w:rPr>
          <w:b/>
          <w:i/>
          <w:iCs/>
          <w:color w:val="595959"/>
          <w:sz w:val="18"/>
          <w:szCs w:val="18"/>
          <w:lang w:eastAsia="en-GB"/>
        </w:rPr>
        <w:br/>
      </w:r>
      <w:r w:rsidRPr="00500258">
        <w:rPr>
          <w:b/>
          <w:i/>
          <w:iCs/>
          <w:color w:val="595959"/>
          <w:sz w:val="18"/>
          <w:szCs w:val="18"/>
          <w:lang w:eastAsia="en-GB"/>
        </w:rPr>
        <w:br/>
      </w:r>
      <w:r w:rsidRPr="00500258">
        <w:rPr>
          <w:i/>
          <w:iCs/>
          <w:color w:val="595959"/>
          <w:sz w:val="18"/>
          <w:szCs w:val="18"/>
          <w:lang w:eastAsia="en-GB"/>
        </w:rPr>
        <w:t>Supporting retail providers</w:t>
      </w:r>
      <w:r w:rsidR="004D70AA">
        <w:rPr>
          <w:i/>
          <w:iCs/>
          <w:color w:val="595959"/>
          <w:sz w:val="18"/>
          <w:szCs w:val="18"/>
          <w:lang w:eastAsia="en-GB"/>
        </w:rPr>
        <w:t>.</w:t>
      </w:r>
      <w:r w:rsidRPr="00500258">
        <w:rPr>
          <w:rStyle w:val="IntenseEmphasis"/>
          <w:color w:val="FFFFFF" w:themeColor="background1"/>
          <w:lang w:eastAsia="en-GB"/>
        </w:rPr>
        <w:t>.</w:t>
      </w:r>
    </w:p>
    <w:p w14:paraId="0CEC0585" w14:textId="77777777" w:rsidR="00500258" w:rsidRPr="00500258" w:rsidRDefault="00500258" w:rsidP="00500258">
      <w:pPr>
        <w:pStyle w:val="INDICATORNUMBER"/>
        <w:rPr>
          <w:rStyle w:val="IntenseEmphasis"/>
          <w:color w:val="FFFFFF" w:themeColor="background1"/>
          <w:lang w:eastAsia="en-GB"/>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5473E" w14:paraId="5A5B2941"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9D8842"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CC2F4EA"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CAC870F"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2031BDE"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05473E" w14:paraId="31E3EE42"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CD15CF4"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IFD 10</w:t>
            </w:r>
          </w:p>
        </w:tc>
        <w:tc>
          <w:tcPr>
            <w:tcW w:w="3402" w:type="dxa"/>
            <w:shd w:val="clear" w:color="auto" w:fill="888888"/>
          </w:tcPr>
          <w:p w14:paraId="7E7FAEF9" w14:textId="77777777" w:rsidR="0005473E" w:rsidRPr="00903B6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CC842C7" w14:textId="77777777" w:rsidR="0005473E" w:rsidRPr="00E4172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BB11402"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6B0D906A" w14:textId="77777777" w:rsidR="00500258" w:rsidRDefault="00500258" w:rsidP="00500258">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33FD8" w14:paraId="47468EA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F4F448" w14:textId="77777777" w:rsidR="00233FD8" w:rsidRPr="00903B63" w:rsidRDefault="00233FD8"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FC539DD" w14:textId="77777777" w:rsidR="00233FD8" w:rsidRPr="00903B63" w:rsidRDefault="00233FD8"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33FD8" w14:paraId="06828C8C"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4205A3B" w14:textId="77777777" w:rsidR="00233FD8" w:rsidRDefault="00233FD8" w:rsidP="00EA69D0">
            <w:pPr>
              <w:pStyle w:val="INDICATORNUMBER"/>
              <w:rPr>
                <w:rStyle w:val="IntenseEmphasis"/>
                <w:b/>
                <w:bCs w:val="0"/>
                <w:i w:val="0"/>
                <w:iCs w:val="0"/>
              </w:rPr>
            </w:pPr>
            <w:r>
              <w:rPr>
                <w:rStyle w:val="IntenseEmphasis"/>
                <w:b/>
                <w:bCs w:val="0"/>
                <w:i w:val="0"/>
                <w:iCs w:val="0"/>
                <w:color w:val="595959"/>
              </w:rPr>
              <w:t>IFD 10.1</w:t>
            </w:r>
          </w:p>
        </w:tc>
        <w:tc>
          <w:tcPr>
            <w:tcW w:w="8080" w:type="dxa"/>
            <w:gridSpan w:val="2"/>
            <w:tcBorders>
              <w:top w:val="nil"/>
              <w:right w:val="single" w:sz="4" w:space="0" w:color="595959" w:themeColor="text1" w:themeTint="A6"/>
            </w:tcBorders>
          </w:tcPr>
          <w:p w14:paraId="7A093A20" w14:textId="3D574F10" w:rsidR="00233FD8" w:rsidRPr="00392499" w:rsidRDefault="00233FD8"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33FD8">
              <w:rPr>
                <w:bCs/>
                <w:szCs w:val="18"/>
              </w:rPr>
              <w:t xml:space="preserve">Indicate </w:t>
            </w:r>
            <w:r w:rsidR="003D3ECA">
              <w:rPr>
                <w:bCs/>
                <w:szCs w:val="18"/>
              </w:rPr>
              <w:t>whether</w:t>
            </w:r>
            <w:r w:rsidR="003D3ECA" w:rsidRPr="00233FD8">
              <w:rPr>
                <w:bCs/>
                <w:szCs w:val="18"/>
              </w:rPr>
              <w:t xml:space="preserve"> </w:t>
            </w:r>
            <w:r w:rsidRPr="00233FD8">
              <w:rPr>
                <w:bCs/>
                <w:szCs w:val="18"/>
              </w:rPr>
              <w:t>you provide technical assistance to your investees.</w:t>
            </w:r>
          </w:p>
        </w:tc>
      </w:tr>
      <w:tr w:rsidR="00233FD8" w14:paraId="60CAF478" w14:textId="77777777" w:rsidTr="00F54774">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73587D5E" w14:textId="77777777" w:rsidR="00233FD8" w:rsidRPr="00AE100E" w:rsidRDefault="00233FD8"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7F7B6EFE" w14:textId="77777777" w:rsidR="00233FD8"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18649D91" w14:textId="77777777" w:rsidR="00233FD8" w:rsidRPr="00B734A4"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33FD8" w14:paraId="6F57637A"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D7D5827" w14:textId="77777777" w:rsidR="00233FD8" w:rsidRPr="00B734A4" w:rsidRDefault="00233FD8" w:rsidP="00EA69D0">
            <w:pPr>
              <w:pStyle w:val="INDICATORNUMBER"/>
              <w:rPr>
                <w:rStyle w:val="IntenseEmphasis"/>
                <w:b/>
                <w:i w:val="0"/>
                <w:color w:val="595959"/>
              </w:rPr>
            </w:pPr>
            <w:r>
              <w:rPr>
                <w:rStyle w:val="IntenseEmphasis"/>
                <w:b/>
                <w:i w:val="0"/>
                <w:color w:val="595959"/>
              </w:rPr>
              <w:t>IFD 10.2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65C3BCB" w14:textId="77777777" w:rsidR="00233FD8" w:rsidRDefault="00233FD8"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3FF35ECF" w14:textId="4B6EC0F3" w:rsidR="005579A1" w:rsidRPr="006D231C" w:rsidRDefault="005579A1"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233FD8" w14:paraId="412898BD"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20F8F57" w14:textId="77777777" w:rsidR="00233FD8" w:rsidRDefault="00233FD8"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B58651" w14:textId="77777777" w:rsidR="00233FD8" w:rsidRPr="006D231C" w:rsidRDefault="00233FD8"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2462298" w14:textId="77777777" w:rsidR="00500258" w:rsidRDefault="00500258" w:rsidP="00235AC3">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35AC3" w14:paraId="369B26B4"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A8A54A7" w14:textId="77777777" w:rsidR="00235AC3" w:rsidRPr="00191BC1" w:rsidRDefault="00235AC3"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10</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52128A7" w14:textId="77777777" w:rsidR="00235AC3" w:rsidRPr="00191BC1" w:rsidRDefault="00235AC3"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35AC3" w:rsidRPr="00CF025D" w14:paraId="36C76C48"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7CD2942" w14:textId="77777777" w:rsidR="00235AC3" w:rsidRPr="000D72DF" w:rsidRDefault="00235AC3" w:rsidP="00EA69D0">
            <w:pPr>
              <w:pStyle w:val="INDICATORNUMBER"/>
              <w:rPr>
                <w:rStyle w:val="IntenseEmphasis"/>
                <w:b/>
                <w:bCs w:val="0"/>
                <w:i w:val="0"/>
                <w:iCs w:val="0"/>
              </w:rPr>
            </w:pPr>
            <w:r>
              <w:rPr>
                <w:rStyle w:val="IntenseEmphasis"/>
                <w:b/>
                <w:bCs w:val="0"/>
                <w:i w:val="0"/>
                <w:iCs w:val="0"/>
                <w:color w:val="595959"/>
              </w:rPr>
              <w:t>IFD 10.1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B2C407" w14:textId="77777777" w:rsidR="00235AC3" w:rsidRPr="00B01D44"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235AC3">
              <w:rPr>
                <w:bCs/>
                <w:szCs w:val="18"/>
              </w:rPr>
              <w:t>IFD 10.1 is aligned with MIV Disclosure Guideline 1.3.9. Technical assistance could be provided direct or via a third party.</w:t>
            </w:r>
          </w:p>
        </w:tc>
      </w:tr>
      <w:tr w:rsidR="00235AC3" w:rsidRPr="00CF025D" w14:paraId="33DB7AD2"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E00B877" w14:textId="77777777" w:rsidR="00235AC3" w:rsidRDefault="00235AC3" w:rsidP="00EA69D0">
            <w:pPr>
              <w:pStyle w:val="INDICATORNUMBER"/>
              <w:rPr>
                <w:rStyle w:val="IntenseEmphasis"/>
                <w:b/>
                <w:bCs w:val="0"/>
                <w:i w:val="0"/>
                <w:iCs w:val="0"/>
                <w:color w:val="595959"/>
              </w:rPr>
            </w:pPr>
            <w:r>
              <w:rPr>
                <w:rStyle w:val="IntenseEmphasis"/>
                <w:b/>
                <w:bCs w:val="0"/>
                <w:i w:val="0"/>
                <w:iCs w:val="0"/>
                <w:color w:val="595959"/>
              </w:rPr>
              <w:t>IFD 10.2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6B5C57E9" w14:textId="77777777" w:rsidR="00235AC3" w:rsidRPr="00235AC3"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35AC3">
              <w:rPr>
                <w:bCs/>
                <w:szCs w:val="18"/>
              </w:rPr>
              <w:t>You may wish to specify the type of technical assistance provided during the reporting year and the extent of the resources allocated.</w:t>
            </w:r>
          </w:p>
        </w:tc>
      </w:tr>
    </w:tbl>
    <w:p w14:paraId="4C232D51" w14:textId="77777777" w:rsidR="00235AC3" w:rsidRDefault="00235AC3" w:rsidP="00235AC3">
      <w:pPr>
        <w:pStyle w:val="INDICATORNUMBER"/>
      </w:pPr>
    </w:p>
    <w:p w14:paraId="63384563" w14:textId="77777777" w:rsidR="00B51189" w:rsidRDefault="00B51189">
      <w:pPr>
        <w:widowControl/>
        <w:autoSpaceDE/>
        <w:autoSpaceDN/>
        <w:adjustRightInd/>
        <w:spacing w:before="0" w:after="0" w:line="240" w:lineRule="auto"/>
        <w:sectPr w:rsidR="00B51189" w:rsidSect="00855023">
          <w:headerReference w:type="default" r:id="rId38"/>
          <w:headerReference w:type="first" r:id="rId3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51189" w14:paraId="42FD18F2"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B8E9453" w14:textId="77777777" w:rsidR="00B51189" w:rsidRDefault="00B51189" w:rsidP="00EA69D0">
            <w:pPr>
              <w:widowControl/>
              <w:autoSpaceDE/>
              <w:autoSpaceDN/>
              <w:adjustRightInd/>
              <w:spacing w:after="0" w:line="240" w:lineRule="auto"/>
              <w:rPr>
                <w:rStyle w:val="IntenseEmphasis"/>
                <w:b/>
                <w:bCs w:val="0"/>
                <w:i w:val="0"/>
                <w:iCs w:val="0"/>
              </w:rPr>
            </w:pPr>
            <w:r>
              <w:lastRenderedPageBreak/>
              <w:t>SECTION</w:t>
            </w:r>
          </w:p>
        </w:tc>
      </w:tr>
      <w:tr w:rsidR="00B51189" w14:paraId="5C03D8A5"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D5244EF" w14:textId="77777777" w:rsidR="00B51189" w:rsidRPr="008C02AE" w:rsidRDefault="00B51189" w:rsidP="00B51189">
            <w:pPr>
              <w:pStyle w:val="Heading2"/>
              <w:outlineLvl w:val="1"/>
              <w:rPr>
                <w:rStyle w:val="IntenseEmphasis"/>
                <w:i w:val="0"/>
                <w:iCs w:val="0"/>
                <w:color w:val="008CD0"/>
              </w:rPr>
            </w:pPr>
            <w:bookmarkStart w:id="9" w:name="_Toc368050684"/>
            <w:r>
              <w:t>PIIF Principle 2</w:t>
            </w:r>
            <w:r w:rsidRPr="008C02AE">
              <w:t xml:space="preserve">: </w:t>
            </w:r>
            <w:r w:rsidRPr="00B51189">
              <w:t>Client protection</w:t>
            </w:r>
            <w:bookmarkEnd w:id="9"/>
            <w:r w:rsidRPr="00B51189">
              <w:t xml:space="preserve"> </w:t>
            </w:r>
          </w:p>
        </w:tc>
      </w:tr>
    </w:tbl>
    <w:p w14:paraId="11CD1308" w14:textId="77777777" w:rsidR="00514335" w:rsidRDefault="00514335" w:rsidP="00266B86">
      <w:pPr>
        <w:pStyle w:val="INDICATORNUMBER"/>
      </w:pPr>
    </w:p>
    <w:p w14:paraId="646116C4" w14:textId="2C797E0B" w:rsidR="00514335" w:rsidRDefault="00514335" w:rsidP="00266B86">
      <w:pPr>
        <w:pStyle w:val="INDICATORTEXT"/>
        <w:ind w:left="0"/>
        <w:rPr>
          <w:bCs/>
          <w:i/>
          <w:szCs w:val="18"/>
          <w:lang w:eastAsia="en-GB"/>
        </w:rPr>
      </w:pPr>
      <w:r w:rsidRPr="00514335">
        <w:rPr>
          <w:b/>
          <w:bCs/>
          <w:i/>
          <w:szCs w:val="18"/>
          <w:lang w:eastAsia="en-GB"/>
        </w:rPr>
        <w:t>Possible action </w:t>
      </w:r>
      <w:r w:rsidRPr="00514335">
        <w:rPr>
          <w:b/>
          <w:bCs/>
          <w:i/>
          <w:szCs w:val="18"/>
          <w:lang w:eastAsia="en-GB"/>
        </w:rPr>
        <w:br/>
      </w:r>
      <w:r w:rsidRPr="00514335">
        <w:rPr>
          <w:bCs/>
          <w:i/>
          <w:szCs w:val="18"/>
          <w:lang w:eastAsia="en-GB"/>
        </w:rPr>
        <w:br/>
        <w:t>Publicly endorse the Client Protection Principles (CPP). </w:t>
      </w:r>
    </w:p>
    <w:p w14:paraId="4260C26B" w14:textId="77777777" w:rsidR="00266B86" w:rsidRDefault="00266B86" w:rsidP="00266B86">
      <w:pPr>
        <w:pStyle w:val="INDICATORTEXT"/>
        <w:ind w:left="0"/>
        <w:rPr>
          <w:bCs/>
          <w:i/>
          <w:szCs w:val="18"/>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F33D2" w14:paraId="0A1005A4"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11B5DD"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6112756"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58C9F45"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6B1E1D5"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F33D2" w14:paraId="3503AB51"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60F48B"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IFD 11</w:t>
            </w:r>
          </w:p>
        </w:tc>
        <w:tc>
          <w:tcPr>
            <w:tcW w:w="3402" w:type="dxa"/>
          </w:tcPr>
          <w:p w14:paraId="0D2AD2C5" w14:textId="77777777" w:rsidR="00EF33D2" w:rsidRPr="00356CDA"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8767F3" w14:textId="77777777" w:rsidR="00EF33D2" w:rsidRPr="00A57E01"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B03C5C6"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820301A" w14:textId="77777777" w:rsidR="00EF33D2" w:rsidRDefault="00EF33D2" w:rsidP="00EF33D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EF33D2" w14:paraId="5CCF961A" w14:textId="77777777" w:rsidTr="001905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3B83EE52" w14:textId="77777777" w:rsidR="00EF33D2" w:rsidRPr="00903B63" w:rsidRDefault="00EF33D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11</w:t>
            </w:r>
          </w:p>
        </w:tc>
        <w:tc>
          <w:tcPr>
            <w:tcW w:w="8121" w:type="dxa"/>
            <w:gridSpan w:val="2"/>
            <w:tcBorders>
              <w:top w:val="single" w:sz="4" w:space="0" w:color="0070C0"/>
              <w:bottom w:val="single" w:sz="4" w:space="0" w:color="0070C0"/>
              <w:right w:val="single" w:sz="4" w:space="0" w:color="0070C0"/>
            </w:tcBorders>
            <w:shd w:val="clear" w:color="auto" w:fill="0070C0"/>
          </w:tcPr>
          <w:p w14:paraId="1FF38C86" w14:textId="77777777" w:rsidR="00EF33D2" w:rsidRPr="00903B63" w:rsidRDefault="00EF33D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F33D2" w14:paraId="572E67F0"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A8B3A5C" w14:textId="77777777" w:rsidR="00EF33D2" w:rsidRDefault="00EF33D2" w:rsidP="00EA69D0">
            <w:pPr>
              <w:pStyle w:val="INDICATORNUMBER"/>
              <w:rPr>
                <w:rStyle w:val="IntenseEmphasis"/>
                <w:b/>
                <w:bCs w:val="0"/>
                <w:i w:val="0"/>
                <w:iCs w:val="0"/>
                <w:color w:val="595959"/>
              </w:rPr>
            </w:pPr>
            <w:r>
              <w:rPr>
                <w:rStyle w:val="IntenseEmphasis"/>
                <w:b/>
                <w:bCs w:val="0"/>
                <w:i w:val="0"/>
                <w:iCs w:val="0"/>
                <w:color w:val="595959"/>
              </w:rPr>
              <w:t>IFD 11.1</w:t>
            </w:r>
          </w:p>
        </w:tc>
        <w:tc>
          <w:tcPr>
            <w:tcW w:w="8121" w:type="dxa"/>
            <w:gridSpan w:val="2"/>
            <w:tcBorders>
              <w:top w:val="single" w:sz="4" w:space="0" w:color="0070C0"/>
              <w:right w:val="single" w:sz="4" w:space="0" w:color="0070C0"/>
            </w:tcBorders>
            <w:shd w:val="clear" w:color="auto" w:fill="DAEEF3" w:themeFill="accent5" w:themeFillTint="33"/>
          </w:tcPr>
          <w:p w14:paraId="47E48845" w14:textId="4BE52F5B" w:rsidR="00EF33D2" w:rsidRPr="00EF33D2" w:rsidRDefault="00EF33D2" w:rsidP="003D3ECA">
            <w:pPr>
              <w:pStyle w:val="INDICATORTEXT"/>
              <w:cnfStyle w:val="000000100000" w:firstRow="0" w:lastRow="0" w:firstColumn="0" w:lastColumn="0" w:oddVBand="0" w:evenVBand="0" w:oddHBand="1" w:evenHBand="0" w:firstRowFirstColumn="0" w:firstRowLastColumn="0" w:lastRowFirstColumn="0" w:lastRowLastColumn="0"/>
            </w:pPr>
            <w:r w:rsidRPr="00EF33D2">
              <w:t xml:space="preserve">Indicate </w:t>
            </w:r>
            <w:r w:rsidR="003D3ECA">
              <w:t>whether</w:t>
            </w:r>
            <w:r w:rsidR="003D3ECA" w:rsidRPr="00EF33D2">
              <w:t xml:space="preserve"> </w:t>
            </w:r>
            <w:r w:rsidRPr="00EF33D2">
              <w:t xml:space="preserve">you have publicly endorsed the Client Protection Principles. </w:t>
            </w:r>
          </w:p>
        </w:tc>
      </w:tr>
      <w:tr w:rsidR="00EF33D2" w14:paraId="223DEE20"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68FEB5A" w14:textId="77777777" w:rsidR="00EF33D2" w:rsidRDefault="00EF33D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462422" w14:textId="77777777" w:rsidR="00EF33D2" w:rsidRPr="005308EE"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2F796560" w14:textId="77777777" w:rsidR="00EF33D2" w:rsidRPr="00B734A4"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C2A15" w14:paraId="22423041"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BE9BF0A" w14:textId="77777777" w:rsidR="00DC2A15" w:rsidRDefault="00DC2A15" w:rsidP="00EA69D0">
            <w:pPr>
              <w:pStyle w:val="INDICATORNUMBER"/>
              <w:rPr>
                <w:rStyle w:val="IntenseEmphasis"/>
                <w:b/>
                <w:bCs w:val="0"/>
                <w:i w:val="0"/>
                <w:iCs w:val="0"/>
                <w:color w:val="595959"/>
              </w:rPr>
            </w:pPr>
            <w:r>
              <w:rPr>
                <w:rStyle w:val="IntenseEmphasis"/>
                <w:b/>
                <w:bCs w:val="0"/>
                <w:i w:val="0"/>
                <w:iCs w:val="0"/>
                <w:color w:val="595959"/>
              </w:rPr>
              <w:t>IFD 11.2</w:t>
            </w:r>
          </w:p>
        </w:tc>
        <w:tc>
          <w:tcPr>
            <w:tcW w:w="8121" w:type="dxa"/>
            <w:gridSpan w:val="2"/>
            <w:tcBorders>
              <w:top w:val="single" w:sz="4" w:space="0" w:color="0070C0"/>
              <w:right w:val="single" w:sz="4" w:space="0" w:color="0070C0"/>
            </w:tcBorders>
            <w:shd w:val="clear" w:color="auto" w:fill="DAEEF3" w:themeFill="accent5" w:themeFillTint="33"/>
          </w:tcPr>
          <w:p w14:paraId="4881D414" w14:textId="32569B37" w:rsidR="00DC2A15" w:rsidRPr="001C0916" w:rsidRDefault="00DC2A15" w:rsidP="00DC2A1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8C40251" w14:textId="77777777" w:rsidR="00DC2A15" w:rsidRPr="003939E2" w:rsidRDefault="00DC2A15" w:rsidP="00DC2A15">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C2A15" w14:paraId="2DE60CCF"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D92AF14" w14:textId="77777777" w:rsidR="00DC2A15" w:rsidRDefault="00DC2A15" w:rsidP="00EA69D0">
            <w:pPr>
              <w:pStyle w:val="INDICATORNUMBER"/>
              <w:rPr>
                <w:rStyle w:val="IntenseEmphasis"/>
                <w:b/>
                <w:bCs w:val="0"/>
                <w:i w:val="0"/>
                <w:iCs w:val="0"/>
                <w:color w:val="595959"/>
              </w:rPr>
            </w:pPr>
          </w:p>
        </w:tc>
        <w:tc>
          <w:tcPr>
            <w:tcW w:w="8121" w:type="dxa"/>
            <w:gridSpan w:val="2"/>
            <w:tcBorders>
              <w:top w:val="nil"/>
              <w:bottom w:val="single" w:sz="4" w:space="0" w:color="595959"/>
              <w:right w:val="single" w:sz="4" w:space="0" w:color="0070C0"/>
            </w:tcBorders>
            <w:shd w:val="clear" w:color="auto" w:fill="auto"/>
          </w:tcPr>
          <w:p w14:paraId="305B646C" w14:textId="77777777" w:rsidR="00DC2A15" w:rsidRPr="00641017" w:rsidRDefault="00DC2A15"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63ECDAAB" w14:textId="77777777" w:rsidR="00EF33D2" w:rsidRPr="00514335" w:rsidRDefault="00EF33D2" w:rsidP="00266B86">
      <w:pPr>
        <w:pStyle w:val="INDICATORTEXT"/>
        <w:ind w:left="0"/>
        <w:rPr>
          <w:bCs/>
          <w:i/>
          <w:szCs w:val="18"/>
          <w:lang w:eastAsia="en-GB"/>
        </w:rPr>
      </w:pPr>
    </w:p>
    <w:tbl>
      <w:tblPr>
        <w:tblStyle w:val="SubSectionIndicatorTableMANDATORY"/>
        <w:tblW w:w="9106" w:type="dxa"/>
        <w:tblInd w:w="5" w:type="dxa"/>
        <w:tblLook w:val="04A0" w:firstRow="1" w:lastRow="0" w:firstColumn="1" w:lastColumn="0" w:noHBand="0" w:noVBand="1"/>
      </w:tblPr>
      <w:tblGrid>
        <w:gridCol w:w="1124"/>
        <w:gridCol w:w="3402"/>
        <w:gridCol w:w="1876"/>
        <w:gridCol w:w="2704"/>
      </w:tblGrid>
      <w:tr w:rsidR="00872384" w:rsidRPr="00DC20FA" w14:paraId="3C60C4EB"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62051E8B" w14:textId="77777777" w:rsidR="00872384" w:rsidRPr="00DC20FA" w:rsidRDefault="0087238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11</w:t>
            </w:r>
          </w:p>
        </w:tc>
        <w:tc>
          <w:tcPr>
            <w:tcW w:w="7982" w:type="dxa"/>
            <w:gridSpan w:val="3"/>
            <w:tcBorders>
              <w:top w:val="single" w:sz="4" w:space="0" w:color="0082C8"/>
              <w:bottom w:val="single" w:sz="4" w:space="0" w:color="7F7F7F" w:themeColor="text1" w:themeTint="80"/>
            </w:tcBorders>
          </w:tcPr>
          <w:p w14:paraId="6BB0451F" w14:textId="77777777" w:rsidR="00872384" w:rsidRPr="00DC20FA" w:rsidRDefault="0087238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2384" w:rsidRPr="00B13F96" w14:paraId="5B92480A"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7EC7D651" w14:textId="77777777" w:rsidR="00872384" w:rsidRPr="000D72DF" w:rsidRDefault="00872384" w:rsidP="00EA69D0">
            <w:pPr>
              <w:pStyle w:val="INDICATORNUMBER"/>
              <w:rPr>
                <w:rStyle w:val="IntenseEmphasis"/>
                <w:b/>
                <w:bCs w:val="0"/>
                <w:i w:val="0"/>
                <w:iCs w:val="0"/>
              </w:rPr>
            </w:pPr>
            <w:r>
              <w:rPr>
                <w:rStyle w:val="IntenseEmphasis"/>
                <w:b/>
                <w:bCs w:val="0"/>
                <w:i w:val="0"/>
                <w:iCs w:val="0"/>
                <w:color w:val="595959"/>
              </w:rPr>
              <w:t>IFD 11.1</w:t>
            </w:r>
          </w:p>
        </w:tc>
        <w:tc>
          <w:tcPr>
            <w:tcW w:w="7982" w:type="dxa"/>
            <w:gridSpan w:val="3"/>
            <w:tcBorders>
              <w:top w:val="single" w:sz="4" w:space="0" w:color="7F7F7F" w:themeColor="text1" w:themeTint="80"/>
              <w:bottom w:val="single" w:sz="4" w:space="0" w:color="A6A6A6" w:themeColor="background1" w:themeShade="A6"/>
            </w:tcBorders>
            <w:shd w:val="clear" w:color="auto" w:fill="auto"/>
            <w:vAlign w:val="top"/>
          </w:tcPr>
          <w:p w14:paraId="67FF89B3" w14:textId="13F9FBB2" w:rsidR="00872384" w:rsidRPr="00B13F96" w:rsidRDefault="00872384" w:rsidP="00EA69D0">
            <w:pPr>
              <w:pStyle w:val="INDICATORTEXT"/>
              <w:cnfStyle w:val="000000100000" w:firstRow="0" w:lastRow="0" w:firstColumn="0" w:lastColumn="0" w:oddVBand="0" w:evenVBand="0" w:oddHBand="1" w:evenHBand="0" w:firstRowFirstColumn="0" w:firstRowLastColumn="0" w:lastRowFirstColumn="0" w:lastRowLastColumn="0"/>
            </w:pPr>
            <w:r w:rsidRPr="00872384">
              <w:t>IFD 11.1 is aligned with MIV Disclosure Guideline 3.2.10.1. The Client Protection Principles are part of the Smart Campaign, a microfinance industry-wide initiative that encourages investors to ensure that low-income clients are treated fairly and protected from harmful financial products: </w:t>
            </w:r>
            <w:hyperlink r:id="rId40" w:tgtFrame="_blank" w:history="1">
              <w:r w:rsidRPr="00872384">
                <w:rPr>
                  <w:rStyle w:val="Hyperlink"/>
                  <w:rFonts w:cs="Arial"/>
                  <w:color w:val="0070C0"/>
                </w:rPr>
                <w:t>http://www.smartcampaign.org/</w:t>
              </w:r>
            </w:hyperlink>
            <w:r w:rsidR="003D3ECA">
              <w:rPr>
                <w:rStyle w:val="Hyperlink"/>
                <w:rFonts w:cs="Arial"/>
                <w:color w:val="0070C0"/>
              </w:rPr>
              <w:t>.</w:t>
            </w:r>
          </w:p>
        </w:tc>
      </w:tr>
      <w:tr w:rsidR="00855023" w:rsidRPr="00367846" w14:paraId="02A3D074"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1C34FB42" w14:textId="77777777" w:rsidR="00855023" w:rsidRPr="0056762D" w:rsidRDefault="00855023" w:rsidP="00EA69D0">
            <w:pPr>
              <w:pStyle w:val="INDICATORTEXT"/>
              <w:rPr>
                <w:b/>
              </w:rPr>
            </w:pPr>
            <w:r>
              <w:rPr>
                <w:b/>
              </w:rPr>
              <w:t>LOGIC</w:t>
            </w:r>
          </w:p>
        </w:tc>
      </w:tr>
      <w:tr w:rsidR="00855023" w:rsidRPr="00367846" w14:paraId="210E876F" w14:textId="77777777" w:rsidTr="00DE4044">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vAlign w:val="top"/>
          </w:tcPr>
          <w:p w14:paraId="03D872D2" w14:textId="77777777" w:rsidR="00855023" w:rsidRPr="00151E4B" w:rsidRDefault="00855023" w:rsidP="00EA69D0">
            <w:pPr>
              <w:pStyle w:val="INDICATORTEXT"/>
            </w:pPr>
            <w:r w:rsidRPr="00855023">
              <w:rPr>
                <w:rStyle w:val="IntenseEmphasis"/>
                <w:bCs w:val="0"/>
                <w:i w:val="0"/>
                <w:iCs w:val="0"/>
                <w:color w:val="595959"/>
              </w:rPr>
              <w:t>IFD 11</w:t>
            </w:r>
          </w:p>
        </w:tc>
        <w:tc>
          <w:tcPr>
            <w:tcW w:w="7982" w:type="dxa"/>
            <w:gridSpan w:val="3"/>
            <w:tcBorders>
              <w:top w:val="single" w:sz="4" w:space="0" w:color="A6A6A6" w:themeColor="background1" w:themeShade="A6"/>
              <w:bottom w:val="single" w:sz="4" w:space="0" w:color="A6A6A6" w:themeColor="background1" w:themeShade="A6"/>
            </w:tcBorders>
            <w:shd w:val="clear" w:color="auto" w:fill="FFFFFF" w:themeFill="background1"/>
          </w:tcPr>
          <w:p w14:paraId="301D7D56" w14:textId="77777777" w:rsidR="00855023" w:rsidRPr="00BE667E" w:rsidRDefault="00855023" w:rsidP="00BE667E">
            <w:pPr>
              <w:spacing w:after="120"/>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872384" w:rsidRPr="00367846" w14:paraId="076677BD"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0AA2567D" w14:textId="77777777" w:rsidR="00872384" w:rsidRPr="0056762D" w:rsidRDefault="00872384" w:rsidP="00EA69D0">
            <w:pPr>
              <w:pStyle w:val="INDICATORTEXT"/>
              <w:rPr>
                <w:b/>
              </w:rPr>
            </w:pPr>
            <w:r w:rsidRPr="0056762D">
              <w:rPr>
                <w:b/>
              </w:rPr>
              <w:t>ASSESSMENT</w:t>
            </w:r>
          </w:p>
        </w:tc>
      </w:tr>
      <w:tr w:rsidR="00872384" w:rsidRPr="00367846" w14:paraId="5E2B5C13"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A6A6A6" w:themeColor="background1" w:themeShade="A6"/>
            </w:tcBorders>
            <w:vAlign w:val="top"/>
          </w:tcPr>
          <w:p w14:paraId="48D7B50B" w14:textId="77777777" w:rsidR="00872384" w:rsidRDefault="00A91442" w:rsidP="00EA69D0">
            <w:pPr>
              <w:pStyle w:val="INDICATORNUMBER"/>
              <w:rPr>
                <w:rStyle w:val="IntenseEmphasis"/>
                <w:b/>
                <w:bCs w:val="0"/>
                <w:i w:val="0"/>
                <w:iCs w:val="0"/>
                <w:color w:val="595959"/>
              </w:rPr>
            </w:pPr>
            <w:r>
              <w:rPr>
                <w:rStyle w:val="IntenseEmphasis"/>
                <w:b/>
                <w:bCs w:val="0"/>
                <w:i w:val="0"/>
                <w:iCs w:val="0"/>
                <w:color w:val="595959"/>
              </w:rPr>
              <w:t>IFD 11</w:t>
            </w: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05E0885D" w14:textId="77777777" w:rsidR="00A91442" w:rsidRPr="00A91442"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 xml:space="preserve">Maximum score: Three </w:t>
            </w:r>
            <w:r w:rsidRPr="00A91442">
              <w:sym w:font="Wingdings" w:char="F0AB"/>
            </w:r>
          </w:p>
          <w:p w14:paraId="0E8CC1CF" w14:textId="77777777" w:rsidR="00872384" w:rsidRPr="00E760CB"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The assessment of this indicator is based on your responses to [11.1].</w:t>
            </w:r>
          </w:p>
        </w:tc>
      </w:tr>
      <w:tr w:rsidR="00D724A1" w:rsidRPr="00367846" w14:paraId="362F2B39"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1058A67B" w14:textId="026A3179" w:rsidR="00D724A1" w:rsidRDefault="00D724A1" w:rsidP="00D724A1">
            <w:pPr>
              <w:pStyle w:val="INDICATORNUMBER"/>
              <w:rPr>
                <w:rStyle w:val="IntenseEmphasis"/>
                <w:b/>
                <w:bCs w:val="0"/>
                <w:i w:val="0"/>
                <w:iCs w:val="0"/>
                <w:color w:val="595959"/>
              </w:rPr>
            </w:pP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33F76D77" w14:textId="1D7075CD" w:rsidR="00D724A1" w:rsidRPr="00A91442" w:rsidRDefault="00D724A1">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3F58BA" w:rsidRPr="00367846" w14:paraId="362C73BD"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5E406567" w14:textId="77777777" w:rsidR="00D724A1" w:rsidRDefault="00D724A1" w:rsidP="00D724A1">
            <w:pPr>
              <w:pStyle w:val="INDICATORNUMBER"/>
              <w:rPr>
                <w:rStyle w:val="IntenseEmphasis"/>
                <w:b/>
                <w:bCs w:val="0"/>
                <w:i w:val="0"/>
                <w:iCs w:val="0"/>
                <w:color w:val="595959"/>
              </w:rPr>
            </w:pPr>
          </w:p>
        </w:tc>
        <w:tc>
          <w:tcPr>
            <w:tcW w:w="3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77EF622" w14:textId="6260E749" w:rsidR="00D724A1" w:rsidRPr="00FA40BC"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8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B56EC4" w14:textId="3A95BC41" w:rsidR="00D724A1" w:rsidRPr="00A91442" w:rsidRDefault="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276704B6" w14:textId="1D63D033" w:rsidR="00D724A1" w:rsidRPr="00A91442" w:rsidRDefault="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3F58BA" w:rsidRPr="00367846" w14:paraId="50AB410B"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4C106C4F" w14:textId="77777777" w:rsidR="00D724A1" w:rsidRDefault="00D724A1" w:rsidP="00D724A1">
            <w:pPr>
              <w:pStyle w:val="INDICATORNUMBER"/>
              <w:rPr>
                <w:rStyle w:val="IntenseEmphasis"/>
                <w:b/>
                <w:bCs w:val="0"/>
                <w:i w:val="0"/>
                <w:iCs w:val="0"/>
                <w:color w:val="595959"/>
              </w:rPr>
            </w:pPr>
          </w:p>
        </w:tc>
        <w:tc>
          <w:tcPr>
            <w:tcW w:w="3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1800C5" w14:textId="54EB16FD" w:rsidR="00D724A1"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C29AD">
              <w:rPr>
                <w:szCs w:val="18"/>
              </w:rPr>
              <w:t>‘No’</w:t>
            </w:r>
          </w:p>
        </w:tc>
        <w:tc>
          <w:tcPr>
            <w:tcW w:w="18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E258E4" w14:textId="59DDD980" w:rsidR="00D724A1" w:rsidRPr="0042063C"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6278D5B4"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367846" w14:paraId="4EFBA139"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A6A6A6" w:themeColor="background1" w:themeShade="A6"/>
            </w:tcBorders>
            <w:vAlign w:val="top"/>
          </w:tcPr>
          <w:p w14:paraId="01150CF9" w14:textId="77777777" w:rsidR="00D724A1" w:rsidRDefault="00D724A1" w:rsidP="00D724A1">
            <w:pPr>
              <w:pStyle w:val="INDICATORNUMBER"/>
              <w:rPr>
                <w:rStyle w:val="IntenseEmphasis"/>
                <w:b/>
                <w:bCs w:val="0"/>
                <w:i w:val="0"/>
                <w:iCs w:val="0"/>
                <w:color w:val="595959"/>
              </w:rPr>
            </w:pPr>
          </w:p>
        </w:tc>
        <w:tc>
          <w:tcPr>
            <w:tcW w:w="3402"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vAlign w:val="top"/>
          </w:tcPr>
          <w:p w14:paraId="1F9F4EDA" w14:textId="2664E7D8" w:rsidR="00D724A1" w:rsidRPr="00CC29AD"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CC29AD">
              <w:rPr>
                <w:rFonts w:eastAsia="Calibri"/>
                <w:szCs w:val="18"/>
              </w:rPr>
              <w:t>‘Yes’</w:t>
            </w:r>
          </w:p>
        </w:tc>
        <w:tc>
          <w:tcPr>
            <w:tcW w:w="1876"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vAlign w:val="top"/>
          </w:tcPr>
          <w:p w14:paraId="3DA0C2FC" w14:textId="081EFEAC"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04"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shd w:val="clear" w:color="auto" w:fill="auto"/>
            <w:vAlign w:val="top"/>
          </w:tcPr>
          <w:p w14:paraId="5B650EF5"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109F3EFF" w14:textId="77777777" w:rsidR="00B51189" w:rsidRDefault="00B51189">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80F40" w14:paraId="4344B8DD"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BCEB101"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10359F6"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41F5060"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B1456CE"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380F40" w14:paraId="3B3D27AD"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1AF2A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IFD 12</w:t>
            </w:r>
          </w:p>
        </w:tc>
        <w:tc>
          <w:tcPr>
            <w:tcW w:w="3402" w:type="dxa"/>
            <w:shd w:val="clear" w:color="auto" w:fill="888888"/>
          </w:tcPr>
          <w:p w14:paraId="12E75D0B" w14:textId="77777777" w:rsidR="00380F40" w:rsidRPr="00903B6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7CDD562" w14:textId="77777777" w:rsidR="00380F40" w:rsidRPr="00E4172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27F6D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D8F5341" w14:textId="77777777" w:rsidR="00380F40" w:rsidRDefault="00380F40" w:rsidP="00380F40">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380F40" w14:paraId="1CC89CF3"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CBD505" w14:textId="77777777" w:rsidR="00380F40" w:rsidRPr="00903B63" w:rsidRDefault="00380F40"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880F30">
              <w:rPr>
                <w:rStyle w:val="IntenseEmphasis"/>
                <w:i w:val="0"/>
                <w:color w:val="FFFFFF" w:themeColor="background1"/>
              </w:rPr>
              <w:t>2</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770FC3C" w14:textId="77777777" w:rsidR="00380F40" w:rsidRPr="00903B63"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80F40" w14:paraId="7F05901E"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93DF819" w14:textId="77777777" w:rsidR="00380F40"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880F30">
              <w:rPr>
                <w:rStyle w:val="IntenseEmphasis"/>
                <w:b/>
                <w:bCs w:val="0"/>
                <w:i w:val="0"/>
                <w:iCs w:val="0"/>
                <w:color w:val="595959"/>
              </w:rPr>
              <w:t>12</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3826A308" w14:textId="3F8D48B3" w:rsidR="00380F40" w:rsidRPr="00392499" w:rsidRDefault="00880F30"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80F30">
              <w:rPr>
                <w:bCs/>
                <w:szCs w:val="18"/>
              </w:rPr>
              <w:t xml:space="preserve">Indicate </w:t>
            </w:r>
            <w:r w:rsidR="003D3ECA">
              <w:rPr>
                <w:bCs/>
                <w:szCs w:val="18"/>
              </w:rPr>
              <w:t>whether</w:t>
            </w:r>
            <w:r w:rsidR="003D3ECA" w:rsidRPr="00880F30">
              <w:rPr>
                <w:bCs/>
                <w:szCs w:val="18"/>
              </w:rPr>
              <w:t xml:space="preserve"> </w:t>
            </w:r>
            <w:r w:rsidRPr="00880F30">
              <w:rPr>
                <w:bCs/>
                <w:szCs w:val="18"/>
              </w:rPr>
              <w:t xml:space="preserve">you provide training or assistance for your investees in implementing the Client Protection Principles and/or other client protection measures. </w:t>
            </w:r>
          </w:p>
        </w:tc>
      </w:tr>
      <w:tr w:rsidR="00380F40" w14:paraId="08FEA73B" w14:textId="77777777" w:rsidTr="00EA69D0">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C6FEAFA" w14:textId="77777777" w:rsidR="00380F40" w:rsidRPr="00AE100E" w:rsidRDefault="00380F40"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013D4E10" w14:textId="77777777" w:rsidR="00380F40"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CBC1800" w14:textId="77777777" w:rsidR="00380F40" w:rsidRPr="00B734A4"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80F40" w14:paraId="37F402D2"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48A977C" w14:textId="77777777" w:rsidR="00380F40" w:rsidRPr="00B734A4" w:rsidRDefault="00380F40" w:rsidP="00880F30">
            <w:pPr>
              <w:pStyle w:val="INDICATORNUMBER"/>
              <w:rPr>
                <w:rStyle w:val="IntenseEmphasis"/>
                <w:b/>
                <w:i w:val="0"/>
                <w:color w:val="595959"/>
              </w:rPr>
            </w:pPr>
            <w:r>
              <w:rPr>
                <w:rStyle w:val="IntenseEmphasis"/>
                <w:b/>
                <w:i w:val="0"/>
                <w:color w:val="595959"/>
              </w:rPr>
              <w:t>IFD 1</w:t>
            </w:r>
            <w:r w:rsidR="00880F30">
              <w:rPr>
                <w:rStyle w:val="IntenseEmphasis"/>
                <w:b/>
                <w:i w:val="0"/>
                <w:color w:val="595959"/>
              </w:rPr>
              <w:t>2</w:t>
            </w:r>
            <w:r>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91918AF" w14:textId="77777777" w:rsidR="00380F40" w:rsidRDefault="00380F40"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0E563F1A" w14:textId="52D4E6D6" w:rsidR="005579A1" w:rsidRPr="006D231C" w:rsidRDefault="005579A1"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380F40" w14:paraId="26D600D6"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E657B4E" w14:textId="77777777" w:rsidR="00380F40" w:rsidRDefault="00380F40"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726E04" w14:textId="77777777" w:rsidR="00380F40" w:rsidRPr="006D231C" w:rsidRDefault="00380F40"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DFAC65" w14:textId="77777777" w:rsidR="00380F40" w:rsidRDefault="00380F40" w:rsidP="00380F40">
      <w:pPr>
        <w:pStyle w:val="INDICATORNUMBER"/>
      </w:pPr>
    </w:p>
    <w:tbl>
      <w:tblPr>
        <w:tblStyle w:val="SubSectionMISCTableVOLUNTARY"/>
        <w:tblW w:w="9214" w:type="dxa"/>
        <w:tblInd w:w="5" w:type="dxa"/>
        <w:tblLook w:val="06A0" w:firstRow="1" w:lastRow="0" w:firstColumn="1" w:lastColumn="0" w:noHBand="1" w:noVBand="1"/>
      </w:tblPr>
      <w:tblGrid>
        <w:gridCol w:w="1124"/>
        <w:gridCol w:w="3538"/>
        <w:gridCol w:w="2074"/>
        <w:gridCol w:w="2478"/>
      </w:tblGrid>
      <w:tr w:rsidR="00380F40" w14:paraId="24D70EE3"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right w:val="single" w:sz="4" w:space="0" w:color="A6A6A6" w:themeColor="background1" w:themeShade="A6"/>
            </w:tcBorders>
            <w:shd w:val="clear" w:color="auto" w:fill="606060"/>
          </w:tcPr>
          <w:p w14:paraId="4416D42D" w14:textId="77777777" w:rsidR="00380F40" w:rsidRPr="00191BC1" w:rsidRDefault="00380F40"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IFD </w:t>
            </w:r>
            <w:r w:rsidR="00ED176C">
              <w:rPr>
                <w:rStyle w:val="IntenseEmphasis"/>
                <w:b w:val="0"/>
                <w:i w:val="0"/>
                <w:color w:val="FFFFFF" w:themeColor="background1"/>
              </w:rPr>
              <w:t>12</w:t>
            </w:r>
          </w:p>
        </w:tc>
        <w:tc>
          <w:tcPr>
            <w:tcW w:w="8090" w:type="dxa"/>
            <w:gridSpan w:val="3"/>
            <w:tcBorders>
              <w:top w:val="single" w:sz="4" w:space="0" w:color="0070C0"/>
              <w:left w:val="single" w:sz="4" w:space="0" w:color="A6A6A6" w:themeColor="background1" w:themeShade="A6"/>
              <w:bottom w:val="single" w:sz="4" w:space="0" w:color="A6A6A6" w:themeColor="background1" w:themeShade="A6"/>
              <w:right w:val="single" w:sz="4" w:space="0" w:color="0070C0"/>
            </w:tcBorders>
          </w:tcPr>
          <w:p w14:paraId="331209FF" w14:textId="77777777" w:rsidR="00380F40" w:rsidRPr="00191BC1"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0F40" w:rsidRPr="00CF025D" w14:paraId="42A14BB7"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right w:val="single" w:sz="4" w:space="0" w:color="7F7F7F" w:themeColor="text1" w:themeTint="80"/>
            </w:tcBorders>
          </w:tcPr>
          <w:p w14:paraId="6A374082" w14:textId="77777777" w:rsidR="00380F40" w:rsidRPr="000D72DF"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ED176C">
              <w:rPr>
                <w:rStyle w:val="IntenseEmphasis"/>
                <w:b/>
                <w:bCs w:val="0"/>
                <w:i w:val="0"/>
                <w:iCs w:val="0"/>
                <w:color w:val="595959"/>
              </w:rPr>
              <w:t>12</w:t>
            </w:r>
            <w:r>
              <w:rPr>
                <w:rStyle w:val="IntenseEmphasis"/>
                <w:b/>
                <w:bCs w:val="0"/>
                <w:i w:val="0"/>
                <w:iCs w:val="0"/>
                <w:color w:val="595959"/>
              </w:rPr>
              <w:t>.1</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0070C0"/>
            </w:tcBorders>
          </w:tcPr>
          <w:p w14:paraId="1D46CDD0" w14:textId="77777777" w:rsidR="00380F40" w:rsidRPr="00B01D44" w:rsidRDefault="00ED176C"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ED176C">
              <w:rPr>
                <w:bCs/>
                <w:szCs w:val="18"/>
              </w:rPr>
              <w:t xml:space="preserve">Training or assistance can be provided direct or via partners. Quantifying could involve the number and duration of training days provided and to what number of people during the reporting period. This assistance could also include the number of assessments or certifications co-financed/supported.  </w:t>
            </w:r>
          </w:p>
        </w:tc>
      </w:tr>
      <w:tr w:rsidR="003C3C70" w:rsidRPr="00CF025D" w14:paraId="3A4DF637" w14:textId="77777777" w:rsidTr="00DE4044">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48CB36A" w14:textId="77777777" w:rsidR="003C3C70" w:rsidRPr="00ED176C" w:rsidRDefault="003C3C70" w:rsidP="00EA69D0">
            <w:pPr>
              <w:pStyle w:val="INDICATORTEXT"/>
              <w:jc w:val="both"/>
              <w:rPr>
                <w:b/>
                <w:bCs/>
                <w:szCs w:val="18"/>
              </w:rPr>
            </w:pPr>
            <w:r>
              <w:rPr>
                <w:b/>
                <w:bCs/>
                <w:szCs w:val="18"/>
              </w:rPr>
              <w:t>LOGIC</w:t>
            </w:r>
          </w:p>
        </w:tc>
      </w:tr>
      <w:tr w:rsidR="003C3C70" w:rsidRPr="00CF025D" w14:paraId="72E980B4"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right w:val="single" w:sz="4" w:space="0" w:color="595959" w:themeColor="text1" w:themeTint="A6"/>
            </w:tcBorders>
          </w:tcPr>
          <w:p w14:paraId="2841748B" w14:textId="77777777" w:rsidR="003C3C70" w:rsidRPr="00151E4B" w:rsidRDefault="003C3C70" w:rsidP="00EA69D0">
            <w:pPr>
              <w:pStyle w:val="INDICATORTEXT"/>
              <w:jc w:val="both"/>
              <w:rPr>
                <w:bCs/>
                <w:szCs w:val="18"/>
              </w:rPr>
            </w:pPr>
            <w:r w:rsidRPr="003C3C70">
              <w:rPr>
                <w:rStyle w:val="IntenseEmphasis"/>
                <w:bCs w:val="0"/>
                <w:i w:val="0"/>
                <w:iCs w:val="0"/>
                <w:color w:val="595959"/>
              </w:rPr>
              <w:t>IFD 12</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tcPr>
          <w:p w14:paraId="76F0C7BC" w14:textId="77777777" w:rsidR="003C3C70" w:rsidRPr="00151E4B" w:rsidRDefault="003C3C70" w:rsidP="00151E4B">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ED176C" w:rsidRPr="00CF025D" w14:paraId="30731D72" w14:textId="77777777" w:rsidTr="00DE4044">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B775568" w14:textId="77777777" w:rsidR="00ED176C" w:rsidRPr="00ED176C" w:rsidRDefault="00ED176C" w:rsidP="00EA69D0">
            <w:pPr>
              <w:pStyle w:val="INDICATORTEXT"/>
              <w:jc w:val="both"/>
              <w:rPr>
                <w:b/>
                <w:bCs/>
                <w:szCs w:val="18"/>
              </w:rPr>
            </w:pPr>
            <w:r w:rsidRPr="00ED176C">
              <w:rPr>
                <w:b/>
                <w:bCs/>
                <w:szCs w:val="18"/>
              </w:rPr>
              <w:t>ASSESSMENT</w:t>
            </w:r>
          </w:p>
        </w:tc>
      </w:tr>
      <w:tr w:rsidR="00ED176C" w:rsidRPr="00CF025D" w14:paraId="6BE07946"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right w:val="single" w:sz="4" w:space="0" w:color="7F7F7F" w:themeColor="text1" w:themeTint="80"/>
            </w:tcBorders>
          </w:tcPr>
          <w:p w14:paraId="0031B451" w14:textId="77777777" w:rsidR="00ED176C" w:rsidRDefault="00ED176C" w:rsidP="00EA69D0">
            <w:pPr>
              <w:pStyle w:val="INDICATORNUMBER"/>
              <w:rPr>
                <w:rStyle w:val="IntenseEmphasis"/>
                <w:b/>
                <w:bCs w:val="0"/>
                <w:i w:val="0"/>
                <w:iCs w:val="0"/>
                <w:color w:val="595959"/>
              </w:rPr>
            </w:pPr>
            <w:r>
              <w:rPr>
                <w:rStyle w:val="IntenseEmphasis"/>
                <w:b/>
                <w:bCs w:val="0"/>
                <w:i w:val="0"/>
                <w:iCs w:val="0"/>
                <w:color w:val="595959"/>
              </w:rPr>
              <w:t>IFD 12</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0070C0"/>
            </w:tcBorders>
          </w:tcPr>
          <w:p w14:paraId="267BD9A1" w14:textId="77777777" w:rsidR="00ED176C" w:rsidRPr="00ED176C"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 xml:space="preserve">Maximum score: Three </w:t>
            </w:r>
            <w:r w:rsidRPr="00ED176C">
              <w:rPr>
                <w:bCs/>
                <w:szCs w:val="18"/>
              </w:rPr>
              <w:sym w:font="Wingdings" w:char="F0AB"/>
            </w:r>
          </w:p>
          <w:p w14:paraId="5EA5A800" w14:textId="77777777" w:rsidR="00ED176C" w:rsidRPr="00235AC3"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The assessment of this indicator is based on your responses to [12.1].</w:t>
            </w:r>
          </w:p>
        </w:tc>
      </w:tr>
      <w:tr w:rsidR="00D724A1" w:rsidRPr="00CF025D" w14:paraId="5B3C5AB9"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7F7F7F" w:themeColor="text1" w:themeTint="80"/>
            </w:tcBorders>
          </w:tcPr>
          <w:p w14:paraId="2E4F546C" w14:textId="4008C925"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0070C0"/>
            </w:tcBorders>
          </w:tcPr>
          <w:p w14:paraId="34667FAA" w14:textId="7E63FC88" w:rsidR="00D724A1" w:rsidRPr="00ED176C"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D724A1" w:rsidRPr="00CF025D" w14:paraId="09ABCAF7"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79B4FFFE"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FCD99A0" w14:textId="1E960D25" w:rsidR="00D724A1" w:rsidRPr="00FA40B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D8B6DC2" w14:textId="7D830CBE" w:rsidR="00D724A1" w:rsidRPr="00ED176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8FE9520" w14:textId="278CE018" w:rsidR="00D724A1" w:rsidRPr="00ED176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5579A1" w:rsidRPr="00CF025D" w14:paraId="6AF9B2EE"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10ABD923"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2BB5D14F" w14:textId="08523785" w:rsidR="00D724A1"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D11806">
              <w:t>‘No’</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92B8303" w14:textId="5528A1E3" w:rsidR="00D724A1" w:rsidRPr="0042063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54DF697" w14:textId="77777777" w:rsidR="00D724A1"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D724A1" w:rsidRPr="00CF025D" w14:paraId="6E66BC1F"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hemeColor="background1" w:themeShade="A6"/>
            </w:tcBorders>
          </w:tcPr>
          <w:p w14:paraId="5F3DF693"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vAlign w:val="top"/>
          </w:tcPr>
          <w:p w14:paraId="67295292" w14:textId="764BEF83" w:rsidR="00D724A1" w:rsidRPr="00D11806"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pPr>
            <w:r w:rsidRPr="00D11806">
              <w:t>‘Yes’</w:t>
            </w:r>
          </w:p>
        </w:tc>
        <w:tc>
          <w:tcPr>
            <w:tcW w:w="2074"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37519DD4" w14:textId="5A307757" w:rsidR="00D724A1" w:rsidRPr="00D01220"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5120B258" w14:textId="77777777" w:rsidR="00D724A1"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0445EA7C" w14:textId="77777777" w:rsidR="00380F40" w:rsidRDefault="00380F40">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93C72" w14:paraId="1B0C9DCC"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8AC8119"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860E79E"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1645E63"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604B90B"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493C72" w14:paraId="3FD90DD0"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709D62"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IFD 13</w:t>
            </w:r>
          </w:p>
        </w:tc>
        <w:tc>
          <w:tcPr>
            <w:tcW w:w="3402" w:type="dxa"/>
          </w:tcPr>
          <w:p w14:paraId="0D4F73BF" w14:textId="77777777" w:rsidR="00493C72" w:rsidRPr="00356CDA"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3E326FE" w14:textId="77777777" w:rsidR="00493C72" w:rsidRPr="00A57E01"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B50B60B"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17441985" w14:textId="77777777" w:rsidR="00493C72" w:rsidRDefault="00493C72" w:rsidP="00493C7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493C72" w14:paraId="62AD1ADC"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D494F89" w14:textId="77777777" w:rsidR="00493C72" w:rsidRPr="00903B63" w:rsidRDefault="00493C7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13</w:t>
            </w:r>
          </w:p>
        </w:tc>
        <w:tc>
          <w:tcPr>
            <w:tcW w:w="8121" w:type="dxa"/>
            <w:gridSpan w:val="2"/>
            <w:tcBorders>
              <w:top w:val="single" w:sz="4" w:space="0" w:color="0070C0"/>
              <w:bottom w:val="single" w:sz="4" w:space="0" w:color="0070C0"/>
              <w:right w:val="single" w:sz="4" w:space="0" w:color="0070C0"/>
            </w:tcBorders>
            <w:shd w:val="clear" w:color="auto" w:fill="0070C0"/>
          </w:tcPr>
          <w:p w14:paraId="4CAEDB80" w14:textId="77777777" w:rsidR="00493C72" w:rsidRPr="00903B63"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93C72" w14:paraId="14CAB9A9"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3B463D"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13.1</w:t>
            </w:r>
          </w:p>
        </w:tc>
        <w:tc>
          <w:tcPr>
            <w:tcW w:w="8121" w:type="dxa"/>
            <w:gridSpan w:val="2"/>
            <w:tcBorders>
              <w:top w:val="single" w:sz="4" w:space="0" w:color="0070C0"/>
              <w:right w:val="single" w:sz="4" w:space="0" w:color="0070C0"/>
            </w:tcBorders>
            <w:shd w:val="clear" w:color="auto" w:fill="DAEEF3" w:themeFill="accent5" w:themeFillTint="33"/>
          </w:tcPr>
          <w:p w14:paraId="6E104E27" w14:textId="46DF09B6" w:rsidR="00493C72" w:rsidRPr="00EF33D2" w:rsidRDefault="00493C72" w:rsidP="003D3ECA">
            <w:pPr>
              <w:pStyle w:val="INDICATORTEXT"/>
              <w:cnfStyle w:val="000000100000" w:firstRow="0" w:lastRow="0" w:firstColumn="0" w:lastColumn="0" w:oddVBand="0" w:evenVBand="0" w:oddHBand="1" w:evenHBand="0" w:firstRowFirstColumn="0" w:firstRowLastColumn="0" w:lastRowFirstColumn="0" w:lastRowLastColumn="0"/>
            </w:pPr>
            <w:r w:rsidRPr="00493C72">
              <w:t xml:space="preserve">Indicate </w:t>
            </w:r>
            <w:r w:rsidR="003D3ECA">
              <w:t>whether</w:t>
            </w:r>
            <w:r w:rsidR="003D3ECA" w:rsidRPr="00493C72">
              <w:t xml:space="preserve"> </w:t>
            </w:r>
            <w:r w:rsidRPr="00493C72">
              <w:t>you include the Client Protection Principles and/or other client protection measures in your investment policies.</w:t>
            </w:r>
          </w:p>
        </w:tc>
      </w:tr>
      <w:tr w:rsidR="00493C72" w14:paraId="23B70135"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2915ECD3" w14:textId="77777777" w:rsidR="00493C72" w:rsidRDefault="00493C7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7AEE0789" w14:textId="77777777" w:rsidR="00493C72" w:rsidRPr="005308EE"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32915C70" w14:textId="77777777" w:rsidR="00493C72" w:rsidRPr="00B734A4"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4B850735"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230604" w14:textId="77777777" w:rsidR="0073065B" w:rsidRDefault="0073065B" w:rsidP="00EA69D0">
            <w:pPr>
              <w:pStyle w:val="INDICATORNUMBER"/>
              <w:rPr>
                <w:rStyle w:val="IntenseEmphasis"/>
                <w:b/>
                <w:bCs w:val="0"/>
                <w:i w:val="0"/>
                <w:iCs w:val="0"/>
                <w:color w:val="595959"/>
              </w:rPr>
            </w:pPr>
            <w:r>
              <w:rPr>
                <w:rStyle w:val="IntenseEmphasis"/>
                <w:b/>
                <w:bCs w:val="0"/>
                <w:i w:val="0"/>
                <w:iCs w:val="0"/>
                <w:color w:val="595959"/>
              </w:rPr>
              <w:t>IFD 13.2</w:t>
            </w:r>
          </w:p>
        </w:tc>
        <w:tc>
          <w:tcPr>
            <w:tcW w:w="8121" w:type="dxa"/>
            <w:gridSpan w:val="2"/>
            <w:tcBorders>
              <w:top w:val="single" w:sz="4" w:space="0" w:color="0070C0"/>
              <w:right w:val="single" w:sz="4" w:space="0" w:color="0070C0"/>
            </w:tcBorders>
            <w:shd w:val="clear" w:color="auto" w:fill="DAEEF3" w:themeFill="accent5" w:themeFillTint="33"/>
          </w:tcPr>
          <w:p w14:paraId="3A78DCB4" w14:textId="75845C30" w:rsidR="0073065B" w:rsidRDefault="0073065B" w:rsidP="003D3ECA">
            <w:pPr>
              <w:pStyle w:val="INDICATORTEXT"/>
              <w:cnfStyle w:val="000000100000" w:firstRow="0" w:lastRow="0" w:firstColumn="0" w:lastColumn="0" w:oddVBand="0" w:evenVBand="0" w:oddHBand="1" w:evenHBand="0" w:firstRowFirstColumn="0" w:firstRowLastColumn="0" w:lastRowFirstColumn="0" w:lastRowLastColumn="0"/>
            </w:pPr>
            <w:r w:rsidRPr="00FC0AC8">
              <w:t xml:space="preserve">Indicate </w:t>
            </w:r>
            <w:r w:rsidR="003D3ECA">
              <w:t>whether</w:t>
            </w:r>
            <w:r w:rsidR="003D3ECA" w:rsidRPr="00FC0AC8">
              <w:t xml:space="preserve"> </w:t>
            </w:r>
            <w:r w:rsidRPr="00FC0AC8">
              <w:t>this is systematically applied.</w:t>
            </w:r>
          </w:p>
        </w:tc>
      </w:tr>
      <w:tr w:rsidR="0073065B" w14:paraId="36547764"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FE52E7D"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120DDF7E" w14:textId="77777777" w:rsidR="0073065B" w:rsidRPr="0073065B" w:rsidRDefault="0073065B" w:rsidP="00FC0AC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During due diligence</w:t>
            </w:r>
          </w:p>
        </w:tc>
      </w:tr>
      <w:tr w:rsidR="0073065B" w14:paraId="1BFCCD88"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5C5F8A7"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50DB9EB9"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37C24E81"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2E0EBDDB"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B09719"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2290165A" w14:textId="77777777" w:rsidR="0073065B" w:rsidRPr="0073065B" w:rsidRDefault="0073065B" w:rsidP="00730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In covenants in loan agreements and/or in financing or sh</w:t>
            </w:r>
            <w:r w:rsidR="00B75FC2">
              <w:rPr>
                <w:b/>
                <w:color w:val="FFFFFF" w:themeColor="background1"/>
              </w:rPr>
              <w:t>areholder agreements</w:t>
            </w:r>
          </w:p>
        </w:tc>
      </w:tr>
      <w:tr w:rsidR="0073065B" w14:paraId="0358DD82"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DC5ECEA"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247EC4C7"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4372B07F"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B2FD9" w14:paraId="1E121B22"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38FC2E" w14:textId="77777777" w:rsidR="00EB2FD9" w:rsidRDefault="00EB2FD9" w:rsidP="00EA69D0">
            <w:pPr>
              <w:pStyle w:val="INDICATORNUMBER"/>
              <w:rPr>
                <w:rStyle w:val="IntenseEmphasis"/>
                <w:b/>
                <w:bCs w:val="0"/>
                <w:i w:val="0"/>
                <w:iCs w:val="0"/>
                <w:color w:val="595959"/>
              </w:rPr>
            </w:pPr>
            <w:r>
              <w:rPr>
                <w:rStyle w:val="IntenseEmphasis"/>
                <w:b/>
                <w:bCs w:val="0"/>
                <w:i w:val="0"/>
                <w:iCs w:val="0"/>
                <w:color w:val="595959"/>
              </w:rPr>
              <w:t>IFD 13.3</w:t>
            </w:r>
          </w:p>
        </w:tc>
        <w:tc>
          <w:tcPr>
            <w:tcW w:w="8121" w:type="dxa"/>
            <w:gridSpan w:val="2"/>
            <w:tcBorders>
              <w:top w:val="single" w:sz="4" w:space="0" w:color="0070C0"/>
              <w:bottom w:val="nil"/>
              <w:right w:val="single" w:sz="4" w:space="0" w:color="0070C0"/>
            </w:tcBorders>
            <w:shd w:val="clear" w:color="auto" w:fill="DAEEF3" w:themeFill="accent5" w:themeFillTint="33"/>
          </w:tcPr>
          <w:p w14:paraId="0930AE55" w14:textId="71D18BCE"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EB2FD9">
              <w:t xml:space="preserve">Indicate </w:t>
            </w:r>
            <w:r w:rsidR="003D3ECA">
              <w:t>whether</w:t>
            </w:r>
            <w:r w:rsidR="003D3ECA" w:rsidRPr="00EB2FD9">
              <w:t xml:space="preserve"> </w:t>
            </w:r>
            <w:r w:rsidRPr="00EB2FD9">
              <w:t>you encourage investees to apply for Client Protection Certification.</w:t>
            </w:r>
          </w:p>
          <w:p w14:paraId="5CE7CCC3" w14:textId="77777777"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D373F5" w14:paraId="4963A6D1"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vAlign w:val="top"/>
          </w:tcPr>
          <w:p w14:paraId="2EFD402C" w14:textId="77777777" w:rsidR="00D373F5" w:rsidRDefault="00D373F5"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2D4899E5" w14:textId="77777777" w:rsidR="00D373F5" w:rsidRPr="005308EE"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103C65D8" w14:textId="77777777" w:rsidR="00D373F5" w:rsidRPr="00B734A4"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373F5" w14:paraId="3AF82501"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A41EC3C" w14:textId="77777777" w:rsidR="00D373F5" w:rsidRDefault="00D373F5" w:rsidP="00EA69D0">
            <w:pPr>
              <w:pStyle w:val="INDICATORNUMBER"/>
              <w:rPr>
                <w:rStyle w:val="IntenseEmphasis"/>
                <w:b/>
                <w:bCs w:val="0"/>
                <w:i w:val="0"/>
                <w:iCs w:val="0"/>
                <w:color w:val="595959"/>
              </w:rPr>
            </w:pPr>
            <w:r>
              <w:rPr>
                <w:rStyle w:val="IntenseEmphasis"/>
                <w:b/>
                <w:bCs w:val="0"/>
                <w:i w:val="0"/>
                <w:iCs w:val="0"/>
                <w:color w:val="595959"/>
              </w:rPr>
              <w:t>IFD 1</w:t>
            </w:r>
            <w:r w:rsidR="00B423DB">
              <w:rPr>
                <w:rStyle w:val="IntenseEmphasis"/>
                <w:b/>
                <w:bCs w:val="0"/>
                <w:i w:val="0"/>
                <w:iCs w:val="0"/>
                <w:color w:val="595959"/>
              </w:rPr>
              <w:t>3.4</w:t>
            </w:r>
          </w:p>
        </w:tc>
        <w:tc>
          <w:tcPr>
            <w:tcW w:w="8121" w:type="dxa"/>
            <w:gridSpan w:val="2"/>
            <w:tcBorders>
              <w:top w:val="single" w:sz="4" w:space="0" w:color="0070C0"/>
              <w:bottom w:val="nil"/>
              <w:right w:val="single" w:sz="4" w:space="0" w:color="0070C0"/>
            </w:tcBorders>
            <w:shd w:val="clear" w:color="auto" w:fill="DAEEF3" w:themeFill="accent5" w:themeFillTint="33"/>
          </w:tcPr>
          <w:p w14:paraId="1BA863C9" w14:textId="0EED4D1C" w:rsidR="00D373F5" w:rsidRPr="001C0916" w:rsidRDefault="00D373F5"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83C0F2B" w14:textId="77777777" w:rsidR="00D373F5" w:rsidRPr="003939E2" w:rsidRDefault="00D373F5"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373F5" w14:paraId="7DD02B1E"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C7AB31B" w14:textId="77777777" w:rsidR="00D373F5" w:rsidRDefault="00D373F5"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D65ECCD" w14:textId="77777777" w:rsidR="00D373F5" w:rsidRPr="00641017" w:rsidRDefault="00D373F5"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63B7A076" w14:textId="77777777" w:rsidR="00493C72" w:rsidRPr="00514335" w:rsidRDefault="00493C72" w:rsidP="00493C72">
      <w:pPr>
        <w:pStyle w:val="INDICATORTEXT"/>
        <w:ind w:left="0"/>
        <w:rPr>
          <w:bCs/>
          <w:i/>
          <w:szCs w:val="18"/>
          <w:lang w:eastAsia="en-GB"/>
        </w:rPr>
      </w:pPr>
    </w:p>
    <w:tbl>
      <w:tblPr>
        <w:tblStyle w:val="SubSectionIndicatorTableMANDATORY"/>
        <w:tblW w:w="9214" w:type="dxa"/>
        <w:tblInd w:w="5" w:type="dxa"/>
        <w:tblLook w:val="04A0" w:firstRow="1" w:lastRow="0" w:firstColumn="1" w:lastColumn="0" w:noHBand="0" w:noVBand="1"/>
      </w:tblPr>
      <w:tblGrid>
        <w:gridCol w:w="1124"/>
        <w:gridCol w:w="3686"/>
        <w:gridCol w:w="1647"/>
        <w:gridCol w:w="2757"/>
      </w:tblGrid>
      <w:tr w:rsidR="00493C72" w:rsidRPr="00DC20FA" w14:paraId="51B48E0B"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F879696" w14:textId="77777777" w:rsidR="00493C72" w:rsidRPr="00DC20FA" w:rsidRDefault="00493C72"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w:t>
            </w:r>
            <w:r w:rsidR="00B423DB">
              <w:rPr>
                <w:rStyle w:val="IntenseEmphasis"/>
                <w:b w:val="0"/>
                <w:i w:val="0"/>
                <w:color w:val="FFFFFF" w:themeColor="background1"/>
              </w:rPr>
              <w:t>3</w:t>
            </w:r>
          </w:p>
        </w:tc>
        <w:tc>
          <w:tcPr>
            <w:tcW w:w="8090" w:type="dxa"/>
            <w:gridSpan w:val="3"/>
            <w:tcBorders>
              <w:top w:val="single" w:sz="4" w:space="0" w:color="0082C8"/>
              <w:bottom w:val="single" w:sz="4" w:space="0" w:color="7F7F7F" w:themeColor="text1" w:themeTint="80"/>
              <w:right w:val="single" w:sz="4" w:space="0" w:color="0070C0"/>
            </w:tcBorders>
          </w:tcPr>
          <w:p w14:paraId="7B897B14" w14:textId="77777777" w:rsidR="00493C72" w:rsidRPr="00DC20FA"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93C72" w:rsidRPr="00B13F96" w14:paraId="4DE80AE9"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2B0FE6FF" w14:textId="77777777" w:rsidR="00493C72" w:rsidRPr="000D72DF" w:rsidRDefault="00493C72" w:rsidP="00EA69D0">
            <w:pPr>
              <w:pStyle w:val="INDICATORNUMBER"/>
              <w:rPr>
                <w:rStyle w:val="IntenseEmphasis"/>
                <w:b/>
                <w:bCs w:val="0"/>
                <w:i w:val="0"/>
                <w:iCs w:val="0"/>
              </w:rPr>
            </w:pPr>
            <w:r>
              <w:rPr>
                <w:rStyle w:val="IntenseEmphasis"/>
                <w:b/>
                <w:bCs w:val="0"/>
                <w:i w:val="0"/>
                <w:iCs w:val="0"/>
                <w:color w:val="595959"/>
              </w:rPr>
              <w:t>IFD 1</w:t>
            </w:r>
            <w:r w:rsidR="00B423DB">
              <w:rPr>
                <w:rStyle w:val="IntenseEmphasis"/>
                <w:b/>
                <w:bCs w:val="0"/>
                <w:i w:val="0"/>
                <w:iCs w:val="0"/>
                <w:color w:val="595959"/>
              </w:rPr>
              <w:t>3.1 and 13.2</w:t>
            </w:r>
          </w:p>
        </w:tc>
        <w:tc>
          <w:tcPr>
            <w:tcW w:w="8090" w:type="dxa"/>
            <w:gridSpan w:val="3"/>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161F8A8E" w14:textId="77777777" w:rsidR="00493C72" w:rsidRPr="00B13F96" w:rsidRDefault="00B423DB" w:rsidP="00EA69D0">
            <w:pPr>
              <w:pStyle w:val="INDICATORTEXT"/>
              <w:cnfStyle w:val="000000100000" w:firstRow="0" w:lastRow="0" w:firstColumn="0" w:lastColumn="0" w:oddVBand="0" w:evenVBand="0" w:oddHBand="1" w:evenHBand="0" w:firstRowFirstColumn="0" w:firstRowLastColumn="0" w:lastRowFirstColumn="0" w:lastRowLastColumn="0"/>
            </w:pPr>
            <w:r w:rsidRPr="00B423DB">
              <w:t>IFD 13.1 and 13.2 based on MIV Disclosure Guideline 3.2.10.2.</w:t>
            </w:r>
          </w:p>
        </w:tc>
      </w:tr>
      <w:tr w:rsidR="00B423DB" w:rsidRPr="00B13F96" w14:paraId="2DCB2E52"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1D73CFDA" w14:textId="77777777" w:rsidR="00B423DB" w:rsidRDefault="00B423DB" w:rsidP="00EA69D0">
            <w:pPr>
              <w:pStyle w:val="INDICATORNUMBER"/>
              <w:rPr>
                <w:rStyle w:val="IntenseEmphasis"/>
                <w:b/>
                <w:bCs w:val="0"/>
                <w:i w:val="0"/>
                <w:iCs w:val="0"/>
                <w:color w:val="595959"/>
              </w:rPr>
            </w:pPr>
            <w:r>
              <w:rPr>
                <w:rStyle w:val="IntenseEmphasis"/>
                <w:b/>
                <w:bCs w:val="0"/>
                <w:i w:val="0"/>
                <w:iCs w:val="0"/>
                <w:color w:val="595959"/>
              </w:rPr>
              <w:t>IFD 13.3</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7897B17" w14:textId="116D7DDD" w:rsidR="00B423DB" w:rsidRPr="00B423DB" w:rsidRDefault="00B423DB" w:rsidP="003D3ECA">
            <w:pPr>
              <w:pStyle w:val="INDICATORTEXT"/>
              <w:cnfStyle w:val="000000000000" w:firstRow="0" w:lastRow="0" w:firstColumn="0" w:lastColumn="0" w:oddVBand="0" w:evenVBand="0" w:oddHBand="0" w:evenHBand="0" w:firstRowFirstColumn="0" w:firstRowLastColumn="0" w:lastRowFirstColumn="0" w:lastRowLastColumn="0"/>
            </w:pPr>
            <w:r w:rsidRPr="00B423DB">
              <w:t xml:space="preserve">The Client Protection Certification is an independent, </w:t>
            </w:r>
            <w:r w:rsidR="003D3ECA" w:rsidRPr="00B423DB">
              <w:t>third</w:t>
            </w:r>
            <w:r w:rsidR="003D3ECA">
              <w:t>-</w:t>
            </w:r>
            <w:r w:rsidRPr="00B423DB">
              <w:t>party evaluation to publicly recognize financial institutions that meet adequate standards of care in how they treat clients. It enables financial institutions to demonstrate adherence to the microfinance industry’s Client Protection Principles. It contributes to a more stable microfinance industry by encouraging practices that aim to ensure prudent, transparent and respectful treatment of clients. Encouraging investees to apply for Client Protection Certification could include making funding contingent on certification (e.g.</w:t>
            </w:r>
            <w:r w:rsidR="003D3ECA">
              <w:t>,</w:t>
            </w:r>
            <w:r w:rsidRPr="00B423DB">
              <w:t xml:space="preserve"> being certified to receive funding or having a timeframe within which to achieve certification).</w:t>
            </w:r>
            <w:r>
              <w:rPr>
                <w:rFonts w:ascii="Helvetica" w:hAnsi="Helvetica" w:cs="Helvetica"/>
                <w:color w:val="333333"/>
                <w:sz w:val="20"/>
              </w:rPr>
              <w:t xml:space="preserve"> </w:t>
            </w:r>
            <w:hyperlink r:id="rId41" w:history="1">
              <w:r w:rsidRPr="00A0088B">
                <w:rPr>
                  <w:rStyle w:val="Hyperlink"/>
                  <w:rFonts w:cs="Arial"/>
                  <w:color w:val="0070C0"/>
                  <w:szCs w:val="18"/>
                </w:rPr>
                <w:t>http://smartcampaign.org/certification</w:t>
              </w:r>
            </w:hyperlink>
          </w:p>
        </w:tc>
      </w:tr>
      <w:tr w:rsidR="001E5FDE" w:rsidRPr="00B13F96" w14:paraId="03078845" w14:textId="77777777" w:rsidTr="002B037E">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right w:val="single" w:sz="4" w:space="0" w:color="0070C0"/>
            </w:tcBorders>
            <w:vAlign w:val="top"/>
          </w:tcPr>
          <w:p w14:paraId="538E6789" w14:textId="77777777" w:rsidR="001E5FDE" w:rsidRPr="00B423DB" w:rsidRDefault="001E5FDE" w:rsidP="00EA69D0">
            <w:pPr>
              <w:pStyle w:val="INDICATORTEXT"/>
            </w:pPr>
            <w:r>
              <w:rPr>
                <w:b/>
              </w:rPr>
              <w:t>LOGIC</w:t>
            </w:r>
          </w:p>
        </w:tc>
      </w:tr>
      <w:tr w:rsidR="001E5FDE" w:rsidRPr="00B13F96" w14:paraId="69355BA9"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32FC83C3" w14:textId="77777777" w:rsidR="001E5FDE" w:rsidRPr="001E5FDE" w:rsidRDefault="001E5FDE" w:rsidP="00EA69D0">
            <w:pPr>
              <w:pStyle w:val="INDICATORNUMBER"/>
              <w:rPr>
                <w:rStyle w:val="IntenseEmphasis"/>
                <w:bCs w:val="0"/>
                <w:i w:val="0"/>
                <w:iCs w:val="0"/>
                <w:color w:val="595959"/>
              </w:rPr>
            </w:pPr>
            <w:r w:rsidRPr="001E5FDE">
              <w:t>IFD 13</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AB9392F" w14:textId="77777777" w:rsidR="001E5FDE" w:rsidRDefault="001E5FDE" w:rsidP="001E5FDE">
            <w:pPr>
              <w:spacing w:after="120"/>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4955FDFE" w14:textId="77777777" w:rsidR="001E5FDE" w:rsidRPr="00B423DB" w:rsidRDefault="001E5FDE" w:rsidP="001E5FDE">
            <w:pPr>
              <w:pStyle w:val="INDICATORTEXT"/>
              <w:cnfStyle w:val="000000000000" w:firstRow="0" w:lastRow="0" w:firstColumn="0" w:lastColumn="0" w:oddVBand="0" w:evenVBand="0" w:oddHBand="0" w:evenHBand="0" w:firstRowFirstColumn="0" w:firstRowLastColumn="0" w:lastRowFirstColumn="0" w:lastRowLastColumn="0"/>
            </w:pPr>
            <w:r w:rsidRPr="00151E4B">
              <w:rPr>
                <w:rFonts w:eastAsia="MS PGothic"/>
                <w:szCs w:val="18"/>
              </w:rPr>
              <w:t xml:space="preserve">[13.2] and [13.3] will be applicable </w:t>
            </w:r>
            <w:r>
              <w:rPr>
                <w:szCs w:val="18"/>
              </w:rPr>
              <w:t>if ‘</w:t>
            </w:r>
            <w:r w:rsidRPr="00151E4B">
              <w:rPr>
                <w:rFonts w:eastAsia="MS PGothic"/>
                <w:szCs w:val="18"/>
              </w:rPr>
              <w:t>Yes</w:t>
            </w:r>
            <w:r>
              <w:rPr>
                <w:szCs w:val="18"/>
              </w:rPr>
              <w:t>’</w:t>
            </w:r>
            <w:r w:rsidRPr="00151E4B">
              <w:rPr>
                <w:rFonts w:eastAsia="MS PGothic"/>
                <w:szCs w:val="18"/>
              </w:rPr>
              <w:t xml:space="preserve"> </w:t>
            </w:r>
            <w:r>
              <w:rPr>
                <w:szCs w:val="18"/>
              </w:rPr>
              <w:t xml:space="preserve">is reported in </w:t>
            </w:r>
            <w:r w:rsidRPr="00151E4B">
              <w:rPr>
                <w:rFonts w:eastAsia="MS PGothic"/>
                <w:szCs w:val="18"/>
              </w:rPr>
              <w:t>[13.1].</w:t>
            </w:r>
          </w:p>
        </w:tc>
      </w:tr>
      <w:tr w:rsidR="00493C72" w:rsidRPr="00367846" w14:paraId="6704CCBE" w14:textId="77777777" w:rsidTr="00BE7D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5EBC8175" w14:textId="77777777" w:rsidR="00493C72" w:rsidRPr="0056762D" w:rsidRDefault="00493C72" w:rsidP="00EA69D0">
            <w:pPr>
              <w:pStyle w:val="INDICATORTEXT"/>
              <w:rPr>
                <w:b/>
              </w:rPr>
            </w:pPr>
            <w:r w:rsidRPr="0056762D">
              <w:rPr>
                <w:b/>
              </w:rPr>
              <w:t>ASSESSMENT</w:t>
            </w:r>
          </w:p>
        </w:tc>
      </w:tr>
      <w:tr w:rsidR="00493C72" w:rsidRPr="00367846" w14:paraId="2A9D9DA8"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05A4E613"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w:t>
            </w:r>
            <w:r w:rsidR="00502A77">
              <w:rPr>
                <w:rStyle w:val="IntenseEmphasis"/>
                <w:b/>
                <w:bCs w:val="0"/>
                <w:i w:val="0"/>
                <w:iCs w:val="0"/>
                <w:color w:val="595959"/>
              </w:rPr>
              <w:t>3</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5DCF0A4" w14:textId="77777777" w:rsidR="00502A77" w:rsidRPr="00502A77"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 xml:space="preserve">Maximum score: Three </w:t>
            </w:r>
            <w:r w:rsidRPr="00502A77">
              <w:sym w:font="Wingdings" w:char="F0AB"/>
            </w:r>
          </w:p>
          <w:p w14:paraId="71BD5934" w14:textId="77777777" w:rsidR="00493C72" w:rsidRPr="00E760CB"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The assessment of this indicator is based on your responses to [13.1, 13.2 &amp; 13.3].</w:t>
            </w:r>
          </w:p>
        </w:tc>
      </w:tr>
      <w:tr w:rsidR="00D724A1" w:rsidRPr="00367846" w14:paraId="25CFFEA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05DEF7D7" w14:textId="5B6B6FDE"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2A6A0C6" w14:textId="77777777" w:rsidR="00D724A1" w:rsidRPr="00502A7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FA40BC">
              <w:rPr>
                <w:rFonts w:eastAsia="Calibri"/>
                <w:b/>
                <w:szCs w:val="18"/>
              </w:rPr>
              <w:t>Indicator scoring methodology</w:t>
            </w:r>
          </w:p>
          <w:p w14:paraId="55D6A049" w14:textId="675AD4E7" w:rsidR="00D724A1" w:rsidRPr="00502A7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p>
        </w:tc>
      </w:tr>
      <w:tr w:rsidR="00D724A1" w:rsidRPr="00367846" w14:paraId="28E9B6C6"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639D7DDA"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F1F8C0" w14:textId="291590D0" w:rsidR="00D724A1" w:rsidRPr="00FA40BC"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CE0AE72" w14:textId="3B614EF5" w:rsidR="00D724A1" w:rsidRPr="00502A77" w:rsidRDefault="00D724A1">
            <w:pPr>
              <w:pStyle w:val="INDICATORTEXT"/>
              <w:cnfStyle w:val="000000000000" w:firstRow="0" w:lastRow="0" w:firstColumn="0" w:lastColumn="0" w:oddVBand="0" w:evenVBand="0" w:oddHBand="0" w:evenHBand="0" w:firstRowFirstColumn="0" w:firstRowLastColumn="0" w:lastRowFirstColumn="0" w:lastRowLastColumn="0"/>
            </w:pPr>
            <w:r w:rsidRPr="0042063C">
              <w:rPr>
                <w:b/>
                <w:szCs w:val="18"/>
              </w:rPr>
              <w:t>Level score</w:t>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2913D4E" w14:textId="1F1EED37" w:rsidR="00D724A1" w:rsidRPr="00502A77" w:rsidRDefault="00D724A1">
            <w:pPr>
              <w:pStyle w:val="INDICATORTEXT"/>
              <w:cnfStyle w:val="000000000000" w:firstRow="0" w:lastRow="0" w:firstColumn="0" w:lastColumn="0" w:oddVBand="0" w:evenVBand="0" w:oddHBand="0" w:evenHBand="0" w:firstRowFirstColumn="0" w:firstRowLastColumn="0" w:lastRowFirstColumn="0" w:lastRowLastColumn="0"/>
            </w:pPr>
            <w:r>
              <w:rPr>
                <w:b/>
                <w:szCs w:val="18"/>
              </w:rPr>
              <w:t>Further Details</w:t>
            </w:r>
          </w:p>
        </w:tc>
      </w:tr>
      <w:tr w:rsidR="00D724A1" w:rsidRPr="00367846" w14:paraId="2FDABEA1"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28FBBE2C"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CBB5EAF" w14:textId="75CFFB9B" w:rsidR="00D724A1"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852C26">
              <w:t>‘No’ we do not include the CPP and/or other client protection measures in our investment policies</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B2C46B7" w14:textId="46F45056" w:rsidR="00D724A1" w:rsidRPr="0042063C"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CA1A244"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367846" w14:paraId="532977E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0590DE17"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A4D520" w14:textId="78E9BC58" w:rsidR="00D724A1" w:rsidRPr="00852C26" w:rsidRDefault="00D724A1" w:rsidP="006636AC">
            <w:pPr>
              <w:pStyle w:val="INDICATORTEXT"/>
              <w:cnfStyle w:val="000000000000" w:firstRow="0" w:lastRow="0" w:firstColumn="0" w:lastColumn="0" w:oddVBand="0" w:evenVBand="0" w:oddHBand="0" w:evenHBand="0" w:firstRowFirstColumn="0" w:firstRowLastColumn="0" w:lastRowFirstColumn="0" w:lastRowLastColumn="0"/>
            </w:pPr>
            <w:r w:rsidRPr="00852C26">
              <w:t>‘Yes’ we include the CPP and/or other client protection measures in our investment policies</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B90EC04" w14:textId="39EB7D98"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1BB228F"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367846" w14:paraId="64C4EEB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6A4EDFB2"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EE8B14A" w14:textId="72077AC9" w:rsidR="00D724A1" w:rsidRPr="00852C26" w:rsidRDefault="00D724A1" w:rsidP="006636AC">
            <w:pPr>
              <w:pStyle w:val="INDICATORTEXT"/>
              <w:cnfStyle w:val="000000100000" w:firstRow="0" w:lastRow="0" w:firstColumn="0" w:lastColumn="0" w:oddVBand="0" w:evenVBand="0" w:oddHBand="1" w:evenHBand="0" w:firstRowFirstColumn="0" w:firstRowLastColumn="0" w:lastRowFirstColumn="0" w:lastRowLastColumn="0"/>
            </w:pPr>
            <w:r w:rsidRPr="00984B6B">
              <w:rPr>
                <w:szCs w:val="18"/>
              </w:rPr>
              <w:t xml:space="preserve">‘Yes’ we include the CPP and/or other client protection measures in our investment policies and systematically apply them </w:t>
            </w:r>
            <w:r w:rsidRPr="00984B6B">
              <w:rPr>
                <w:b/>
                <w:szCs w:val="18"/>
              </w:rPr>
              <w:t>either</w:t>
            </w:r>
            <w:r w:rsidRPr="00984B6B">
              <w:rPr>
                <w:szCs w:val="18"/>
              </w:rPr>
              <w:t xml:space="preserve"> during due diligence </w:t>
            </w:r>
            <w:r w:rsidRPr="00984B6B">
              <w:rPr>
                <w:b/>
                <w:szCs w:val="18"/>
              </w:rPr>
              <w:t>OR</w:t>
            </w:r>
            <w:r w:rsidRPr="00984B6B">
              <w:rPr>
                <w:szCs w:val="18"/>
              </w:rPr>
              <w:t xml:space="preserve"> in covenants in loan agreements and/or in financing or shareholder agreements</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FE646DC" w14:textId="23FE5EB7"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039642C"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367846" w14:paraId="2AE28C43"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A6A6A6" w:themeColor="background1" w:themeShade="A6"/>
            </w:tcBorders>
            <w:vAlign w:val="top"/>
          </w:tcPr>
          <w:p w14:paraId="7AB0E8A9"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6FDAA110" w14:textId="502BB96F" w:rsidR="00D724A1" w:rsidRPr="00984B6B"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sidRPr="00984B6B">
              <w:rPr>
                <w:rFonts w:eastAsia="Calibri"/>
                <w:szCs w:val="18"/>
              </w:rPr>
              <w:t xml:space="preserve">‘Yes’ we include the CPP and/or other client protection measures in our investment policies and systematically apply them </w:t>
            </w:r>
            <w:r w:rsidRPr="00984B6B">
              <w:rPr>
                <w:rFonts w:eastAsia="Calibri"/>
                <w:b/>
                <w:szCs w:val="18"/>
              </w:rPr>
              <w:t>both</w:t>
            </w:r>
            <w:r w:rsidRPr="00984B6B">
              <w:rPr>
                <w:rFonts w:eastAsia="Calibri"/>
                <w:szCs w:val="18"/>
              </w:rPr>
              <w:t xml:space="preserve"> during due diligence </w:t>
            </w:r>
            <w:r w:rsidRPr="00984B6B">
              <w:rPr>
                <w:rFonts w:eastAsia="Calibri"/>
                <w:b/>
                <w:szCs w:val="18"/>
              </w:rPr>
              <w:t>and</w:t>
            </w:r>
            <w:r w:rsidRPr="00984B6B">
              <w:rPr>
                <w:rFonts w:eastAsia="Calibri"/>
                <w:szCs w:val="18"/>
              </w:rPr>
              <w:t xml:space="preserve"> in covenants in loan agreements and/or in financing or shareholder agreements</w:t>
            </w:r>
          </w:p>
        </w:tc>
        <w:tc>
          <w:tcPr>
            <w:tcW w:w="1647"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161E4D0" w14:textId="3875C206"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5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1393DF19"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5A98FAC" w14:textId="77777777" w:rsidR="00BE7D50" w:rsidRDefault="00BE7D50">
      <w:pPr>
        <w:widowControl/>
        <w:autoSpaceDE/>
        <w:autoSpaceDN/>
        <w:adjustRightInd/>
        <w:spacing w:before="0" w:after="0" w:line="240" w:lineRule="auto"/>
        <w:sectPr w:rsidR="00BE7D50" w:rsidSect="00855023">
          <w:headerReference w:type="default" r:id="rId42"/>
          <w:headerReference w:type="first" r:id="rId4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E7D50" w14:paraId="02216064"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E25C5D8" w14:textId="77777777" w:rsidR="00BE7D50" w:rsidRDefault="00BE7D50" w:rsidP="00EA69D0">
            <w:pPr>
              <w:widowControl/>
              <w:autoSpaceDE/>
              <w:autoSpaceDN/>
              <w:adjustRightInd/>
              <w:spacing w:after="0" w:line="240" w:lineRule="auto"/>
              <w:rPr>
                <w:rStyle w:val="IntenseEmphasis"/>
                <w:b/>
                <w:bCs w:val="0"/>
                <w:i w:val="0"/>
                <w:iCs w:val="0"/>
              </w:rPr>
            </w:pPr>
            <w:r>
              <w:lastRenderedPageBreak/>
              <w:t>SECTION</w:t>
            </w:r>
          </w:p>
        </w:tc>
      </w:tr>
      <w:tr w:rsidR="00BE7D50" w14:paraId="0D3042CF"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618118C" w14:textId="77777777" w:rsidR="00BE7D50" w:rsidRPr="008C02AE" w:rsidRDefault="00BE7D50" w:rsidP="00BE7D50">
            <w:pPr>
              <w:pStyle w:val="Heading2"/>
              <w:outlineLvl w:val="1"/>
              <w:rPr>
                <w:rStyle w:val="IntenseEmphasis"/>
                <w:i w:val="0"/>
                <w:iCs w:val="0"/>
                <w:color w:val="008CD0"/>
              </w:rPr>
            </w:pPr>
            <w:bookmarkStart w:id="10" w:name="_Toc368050685"/>
            <w:r>
              <w:t>PIIF Principle 3</w:t>
            </w:r>
            <w:r w:rsidRPr="008C02AE">
              <w:t xml:space="preserve">: </w:t>
            </w:r>
            <w:r w:rsidRPr="00BE7D50">
              <w:t>Fair treatment</w:t>
            </w:r>
            <w:bookmarkEnd w:id="10"/>
            <w:r w:rsidRPr="00BE7D50">
              <w:t xml:space="preserve"> </w:t>
            </w:r>
          </w:p>
        </w:tc>
      </w:tr>
    </w:tbl>
    <w:p w14:paraId="54ED097B" w14:textId="77777777" w:rsidR="00493C72" w:rsidRDefault="00493C72">
      <w:pPr>
        <w:widowControl/>
        <w:autoSpaceDE/>
        <w:autoSpaceDN/>
        <w:adjustRightInd/>
        <w:spacing w:before="0" w:after="0" w:line="240" w:lineRule="auto"/>
        <w:rPr>
          <w:rFonts w:eastAsia="Times New Roman"/>
          <w:b/>
          <w:color w:val="595959"/>
          <w:sz w:val="18"/>
          <w:szCs w:val="18"/>
        </w:rPr>
      </w:pPr>
    </w:p>
    <w:p w14:paraId="67CBF341" w14:textId="4125F572" w:rsidR="00D927E8" w:rsidRPr="00D927E8" w:rsidRDefault="00D927E8" w:rsidP="00D927E8">
      <w:pPr>
        <w:pStyle w:val="INDICATORTEXT"/>
        <w:ind w:left="0"/>
        <w:rPr>
          <w:b/>
          <w:i/>
          <w:lang w:eastAsia="en-GB"/>
        </w:rPr>
      </w:pPr>
      <w:r w:rsidRPr="00D927E8">
        <w:rPr>
          <w:b/>
          <w:i/>
          <w:lang w:eastAsia="en-GB"/>
        </w:rPr>
        <w:t>Possible action</w:t>
      </w:r>
    </w:p>
    <w:p w14:paraId="005469BF" w14:textId="651A305F" w:rsidR="00D927E8" w:rsidRDefault="00D927E8" w:rsidP="00D927E8">
      <w:pPr>
        <w:pStyle w:val="INDICATORTEXT"/>
        <w:ind w:left="0"/>
        <w:rPr>
          <w:rFonts w:ascii="Helvetica" w:hAnsi="Helvetica"/>
          <w:b/>
          <w:i/>
          <w:color w:val="333333"/>
          <w:sz w:val="20"/>
        </w:rPr>
      </w:pPr>
      <w:r w:rsidRPr="00D927E8">
        <w:rPr>
          <w:i/>
          <w:lang w:eastAsia="en-GB"/>
        </w:rPr>
        <w:t>Provide financing in an appropriate currency and tenor.</w:t>
      </w:r>
      <w:r w:rsidRPr="009C5624">
        <w:rPr>
          <w:rFonts w:ascii="Helvetica" w:hAnsi="Helvetica"/>
          <w:b/>
          <w:i/>
          <w:color w:val="333333"/>
          <w:sz w:val="20"/>
        </w:rPr>
        <w:t> </w:t>
      </w:r>
    </w:p>
    <w:p w14:paraId="2D89E97C" w14:textId="77777777" w:rsidR="00D927E8" w:rsidRDefault="00D927E8" w:rsidP="00D927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5D1A" w14:paraId="530B739A"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B479B65"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0A8D10D"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BF8F6A2"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0DB884E"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B05D1A" w14:paraId="33D146E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23C71D5"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IFD 14</w:t>
            </w:r>
          </w:p>
        </w:tc>
        <w:tc>
          <w:tcPr>
            <w:tcW w:w="3402" w:type="dxa"/>
          </w:tcPr>
          <w:p w14:paraId="5696B9DD" w14:textId="77777777" w:rsidR="00B05D1A" w:rsidRPr="00356CDA"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862C980" w14:textId="77777777" w:rsidR="00B05D1A" w:rsidRPr="00A57E01"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7F29094"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56DCDDC" w14:textId="77777777" w:rsidR="00D927E8" w:rsidRDefault="00D927E8" w:rsidP="00B05D1A">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B05D1A" w14:paraId="6BBCDE7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255E51AC" w14:textId="77777777" w:rsidR="00B05D1A" w:rsidRPr="00903B63" w:rsidRDefault="00B05D1A"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6855E1">
              <w:rPr>
                <w:rStyle w:val="IntenseEmphasis"/>
                <w:i w:val="0"/>
                <w:color w:val="FFFFFF" w:themeColor="background1"/>
              </w:rPr>
              <w:t>4</w:t>
            </w:r>
          </w:p>
        </w:tc>
        <w:tc>
          <w:tcPr>
            <w:tcW w:w="8121" w:type="dxa"/>
            <w:gridSpan w:val="2"/>
            <w:tcBorders>
              <w:top w:val="single" w:sz="4" w:space="0" w:color="0070C0"/>
              <w:bottom w:val="single" w:sz="4" w:space="0" w:color="0070C0"/>
              <w:right w:val="single" w:sz="4" w:space="0" w:color="0070C0"/>
            </w:tcBorders>
            <w:shd w:val="clear" w:color="auto" w:fill="0070C0"/>
          </w:tcPr>
          <w:p w14:paraId="465C1E8C" w14:textId="77777777" w:rsidR="00B05D1A" w:rsidRPr="00903B63" w:rsidRDefault="00B05D1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5D1A" w14:paraId="5B6ED8A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4133E3B"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w:t>
            </w:r>
            <w:r>
              <w:rPr>
                <w:rStyle w:val="IntenseEmphasis"/>
                <w:b/>
                <w:bCs w:val="0"/>
                <w:i w:val="0"/>
                <w:iCs w:val="0"/>
                <w:color w:val="595959"/>
              </w:rPr>
              <w:t>.1</w:t>
            </w:r>
          </w:p>
        </w:tc>
        <w:tc>
          <w:tcPr>
            <w:tcW w:w="8121" w:type="dxa"/>
            <w:gridSpan w:val="2"/>
            <w:tcBorders>
              <w:top w:val="single" w:sz="4" w:space="0" w:color="0070C0"/>
              <w:right w:val="single" w:sz="4" w:space="0" w:color="0070C0"/>
            </w:tcBorders>
            <w:shd w:val="clear" w:color="auto" w:fill="DAEEF3" w:themeFill="accent5" w:themeFillTint="33"/>
          </w:tcPr>
          <w:p w14:paraId="5D3FE214" w14:textId="6845EA55" w:rsidR="00B05D1A" w:rsidRPr="00EF33D2" w:rsidRDefault="00567807" w:rsidP="00F819B2">
            <w:pPr>
              <w:pStyle w:val="INDICATORTEXT"/>
              <w:cnfStyle w:val="000000100000" w:firstRow="0" w:lastRow="0" w:firstColumn="0" w:lastColumn="0" w:oddVBand="0" w:evenVBand="0" w:oddHBand="1" w:evenHBand="0" w:firstRowFirstColumn="0" w:firstRowLastColumn="0" w:lastRowFirstColumn="0" w:lastRowLastColumn="0"/>
            </w:pPr>
            <w:r w:rsidRPr="001C2E62">
              <w:t>In relation</w:t>
            </w:r>
            <w:r w:rsidR="00F819B2">
              <w:t>ship</w:t>
            </w:r>
            <w:r w:rsidRPr="001C2E62">
              <w:t xml:space="preserve"> to your direct portfolio in debt</w:t>
            </w:r>
            <w:r>
              <w:t>, i</w:t>
            </w:r>
            <w:r w:rsidR="006855E1" w:rsidRPr="006855E1">
              <w:t>ndicate</w:t>
            </w:r>
            <w:r>
              <w:t xml:space="preserve"> </w:t>
            </w:r>
            <w:r w:rsidR="00F819B2">
              <w:t>whether</w:t>
            </w:r>
            <w:r w:rsidR="00F819B2" w:rsidRPr="006855E1">
              <w:t xml:space="preserve"> </w:t>
            </w:r>
            <w:r w:rsidR="006855E1" w:rsidRPr="006855E1">
              <w:t>you provide investment in local currency.</w:t>
            </w:r>
          </w:p>
        </w:tc>
      </w:tr>
      <w:tr w:rsidR="00B05D1A" w14:paraId="703EEBD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60EBEE3D" w14:textId="77777777" w:rsidR="00B05D1A" w:rsidRDefault="00B05D1A"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A3970A" w14:textId="77777777" w:rsidR="00B05D1A" w:rsidRPr="005308EE"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497F8DB5" w14:textId="77777777" w:rsidR="00B05D1A" w:rsidRPr="00B734A4"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B05D1A" w14:paraId="53328D76"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6D5CD08" w14:textId="77777777" w:rsidR="00B05D1A" w:rsidRDefault="006855E1" w:rsidP="00EA69D0">
            <w:pPr>
              <w:pStyle w:val="INDICATORNUMBER"/>
              <w:rPr>
                <w:rStyle w:val="IntenseEmphasis"/>
                <w:b/>
                <w:bCs w:val="0"/>
                <w:i w:val="0"/>
                <w:iCs w:val="0"/>
                <w:color w:val="595959"/>
              </w:rPr>
            </w:pPr>
            <w:r>
              <w:rPr>
                <w:rStyle w:val="IntenseEmphasis"/>
                <w:b/>
                <w:bCs w:val="0"/>
                <w:i w:val="0"/>
                <w:iCs w:val="0"/>
                <w:color w:val="595959"/>
              </w:rPr>
              <w:t>IFD 14</w:t>
            </w:r>
            <w:r w:rsidR="00B05D1A">
              <w:rPr>
                <w:rStyle w:val="IntenseEmphasis"/>
                <w:b/>
                <w:bCs w:val="0"/>
                <w:i w:val="0"/>
                <w:iCs w:val="0"/>
                <w:color w:val="595959"/>
              </w:rPr>
              <w:t>.2</w:t>
            </w:r>
          </w:p>
        </w:tc>
        <w:tc>
          <w:tcPr>
            <w:tcW w:w="8121" w:type="dxa"/>
            <w:gridSpan w:val="2"/>
            <w:tcBorders>
              <w:top w:val="single" w:sz="4" w:space="0" w:color="0070C0"/>
              <w:right w:val="single" w:sz="4" w:space="0" w:color="0070C0"/>
            </w:tcBorders>
            <w:shd w:val="clear" w:color="auto" w:fill="DAEEF3" w:themeFill="accent5" w:themeFillTint="33"/>
          </w:tcPr>
          <w:p w14:paraId="4788FC29" w14:textId="77777777" w:rsidR="00B05D1A" w:rsidRDefault="006855E1" w:rsidP="006855E1">
            <w:pPr>
              <w:pStyle w:val="INDICATORTEXT"/>
              <w:cnfStyle w:val="000000100000" w:firstRow="0" w:lastRow="0" w:firstColumn="0" w:lastColumn="0" w:oddVBand="0" w:evenVBand="0" w:oddHBand="1" w:evenHBand="0" w:firstRowFirstColumn="0" w:firstRowLastColumn="0" w:lastRowFirstColumn="0" w:lastRowLastColumn="0"/>
            </w:pPr>
            <w:r w:rsidRPr="006855E1">
              <w:t xml:space="preserve">Indicate what percentage of your direct portfolio in debt is invested in the investee’s local currency. </w:t>
            </w:r>
          </w:p>
        </w:tc>
      </w:tr>
      <w:tr w:rsidR="006855E1" w14:paraId="71FA474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AFE5E" w14:textId="77777777" w:rsidR="006855E1" w:rsidRDefault="006855E1"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uto"/>
          </w:tcPr>
          <w:p w14:paraId="4D663632" w14:textId="77777777" w:rsidR="006855E1" w:rsidRPr="00B734A4" w:rsidRDefault="00A0088B"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B05D1A" w14:paraId="2D63B53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0B7C81A"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4.3</w:t>
            </w:r>
          </w:p>
        </w:tc>
        <w:tc>
          <w:tcPr>
            <w:tcW w:w="8121" w:type="dxa"/>
            <w:gridSpan w:val="2"/>
            <w:tcBorders>
              <w:top w:val="single" w:sz="4" w:space="0" w:color="0070C0"/>
              <w:right w:val="single" w:sz="4" w:space="0" w:color="0070C0"/>
            </w:tcBorders>
            <w:shd w:val="clear" w:color="auto" w:fill="DAEEF3" w:themeFill="accent5" w:themeFillTint="33"/>
          </w:tcPr>
          <w:p w14:paraId="04F7D573" w14:textId="5D3BA980" w:rsidR="00B05D1A" w:rsidRPr="001C0916" w:rsidRDefault="00B05D1A"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1328112" w14:textId="77777777" w:rsidR="00B05D1A" w:rsidRPr="003939E2" w:rsidRDefault="00B05D1A"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05D1A" w14:paraId="45FF3B10"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D1F661B" w14:textId="77777777" w:rsidR="00B05D1A" w:rsidRDefault="00B05D1A"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09FF919B" w14:textId="77777777" w:rsidR="00B05D1A" w:rsidRPr="00641017" w:rsidRDefault="00B05D1A"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2FFC14AA" w14:textId="77777777" w:rsidR="00D927E8" w:rsidRDefault="00D927E8" w:rsidP="00BA05AA">
      <w:pPr>
        <w:pStyle w:val="INDICATORNUMBER"/>
      </w:pPr>
    </w:p>
    <w:tbl>
      <w:tblPr>
        <w:tblStyle w:val="SubSectionIndicatorTableMANDATORY"/>
        <w:tblW w:w="9214" w:type="dxa"/>
        <w:tblInd w:w="5" w:type="dxa"/>
        <w:tblLook w:val="04A0" w:firstRow="1" w:lastRow="0" w:firstColumn="1" w:lastColumn="0" w:noHBand="0" w:noVBand="1"/>
      </w:tblPr>
      <w:tblGrid>
        <w:gridCol w:w="1124"/>
        <w:gridCol w:w="3538"/>
        <w:gridCol w:w="2074"/>
        <w:gridCol w:w="2478"/>
      </w:tblGrid>
      <w:tr w:rsidR="00BA05AA" w:rsidRPr="00DC20FA" w14:paraId="7846CC23"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388C8A9C" w14:textId="77777777" w:rsidR="00BA05AA" w:rsidRPr="00DC20FA" w:rsidRDefault="00BA05AA"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14</w:t>
            </w:r>
          </w:p>
        </w:tc>
        <w:tc>
          <w:tcPr>
            <w:tcW w:w="8090" w:type="dxa"/>
            <w:gridSpan w:val="3"/>
            <w:tcBorders>
              <w:top w:val="single" w:sz="4" w:space="0" w:color="0082C8"/>
              <w:bottom w:val="single" w:sz="4" w:space="0" w:color="7F7F7F" w:themeColor="text1" w:themeTint="80"/>
              <w:right w:val="single" w:sz="4" w:space="0" w:color="0082C8"/>
            </w:tcBorders>
          </w:tcPr>
          <w:p w14:paraId="67038D20" w14:textId="77777777" w:rsidR="00BA05AA" w:rsidRPr="00DC20FA" w:rsidRDefault="00BA05A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A05AA" w:rsidRPr="00B13F96" w14:paraId="79DDB0E0"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1584B713" w14:textId="77777777" w:rsidR="00BA05AA" w:rsidRPr="000D72DF" w:rsidRDefault="00BA05AA" w:rsidP="00EA69D0">
            <w:pPr>
              <w:pStyle w:val="INDICATORNUMBER"/>
              <w:rPr>
                <w:rStyle w:val="IntenseEmphasis"/>
                <w:b/>
                <w:bCs w:val="0"/>
                <w:i w:val="0"/>
                <w:iCs w:val="0"/>
              </w:rPr>
            </w:pPr>
            <w:r>
              <w:rPr>
                <w:rStyle w:val="IntenseEmphasis"/>
                <w:b/>
                <w:bCs w:val="0"/>
                <w:i w:val="0"/>
                <w:iCs w:val="0"/>
                <w:color w:val="595959"/>
              </w:rPr>
              <w:t>IFD 14</w:t>
            </w:r>
          </w:p>
        </w:tc>
        <w:tc>
          <w:tcPr>
            <w:tcW w:w="8090" w:type="dxa"/>
            <w:gridSpan w:val="3"/>
            <w:tcBorders>
              <w:top w:val="single" w:sz="4" w:space="0" w:color="7F7F7F" w:themeColor="text1" w:themeTint="80"/>
              <w:bottom w:val="single" w:sz="4" w:space="0" w:color="A6A6A6" w:themeColor="background1" w:themeShade="A6"/>
              <w:right w:val="single" w:sz="4" w:space="0" w:color="0082C8"/>
            </w:tcBorders>
            <w:shd w:val="clear" w:color="auto" w:fill="auto"/>
            <w:vAlign w:val="top"/>
          </w:tcPr>
          <w:p w14:paraId="34C85AE9" w14:textId="77777777" w:rsidR="00BA05AA" w:rsidRPr="00B13F96"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rsidRPr="00BA05AA">
              <w:t>This indicator is only applicable if you have direct debt investments.</w:t>
            </w:r>
          </w:p>
        </w:tc>
      </w:tr>
      <w:tr w:rsidR="00BA05AA" w:rsidRPr="00B13F96" w14:paraId="0825C798"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123AD428"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14.2</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7DB2557E" w14:textId="77777777" w:rsidR="00BA05AA" w:rsidRPr="00BA05AA" w:rsidRDefault="00BA05AA" w:rsidP="00EA69D0">
            <w:pPr>
              <w:pStyle w:val="INDICATORTEXT"/>
              <w:cnfStyle w:val="000000000000" w:firstRow="0" w:lastRow="0" w:firstColumn="0" w:lastColumn="0" w:oddVBand="0" w:evenVBand="0" w:oddHBand="0" w:evenHBand="0" w:firstRowFirstColumn="0" w:firstRowLastColumn="0" w:lastRowFirstColumn="0" w:lastRowLastColumn="0"/>
            </w:pPr>
            <w:r w:rsidRPr="00BA05AA">
              <w:t>IFD 14.2 is based on MIV Disclosure Guideline 2.2.2.7.</w:t>
            </w:r>
          </w:p>
        </w:tc>
      </w:tr>
      <w:tr w:rsidR="00BA05AA" w:rsidRPr="00B13F96" w14:paraId="706F22C7"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06007ABA"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14.3</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304B3E00" w14:textId="77777777" w:rsidR="00BA05AA" w:rsidRPr="00BA05AA"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t>F</w:t>
            </w:r>
            <w:r w:rsidRPr="00BA05AA">
              <w:t>or example, if you do not provide loans in foreign currency, you may wish to describe whether you take any measures to help your investees in managing the foreign exchange rate.</w:t>
            </w:r>
          </w:p>
        </w:tc>
      </w:tr>
      <w:tr w:rsidR="004F73B1" w:rsidRPr="00B13F96" w14:paraId="3BC541D7"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right w:val="single" w:sz="4" w:space="0" w:color="0082C8"/>
            </w:tcBorders>
            <w:vAlign w:val="top"/>
          </w:tcPr>
          <w:p w14:paraId="72B6ED35" w14:textId="77777777" w:rsidR="004F73B1" w:rsidRPr="00CF0D90" w:rsidRDefault="004F73B1" w:rsidP="00EA69D0">
            <w:pPr>
              <w:pStyle w:val="INDICATORTEXT"/>
              <w:rPr>
                <w:b/>
              </w:rPr>
            </w:pPr>
            <w:r w:rsidRPr="00151E4B">
              <w:rPr>
                <w:b/>
              </w:rPr>
              <w:t>LOGIC</w:t>
            </w:r>
          </w:p>
        </w:tc>
      </w:tr>
      <w:tr w:rsidR="004F73B1" w:rsidRPr="00B13F96" w14:paraId="491D0493"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48D82F77" w14:textId="77777777" w:rsidR="004F73B1" w:rsidRDefault="004F73B1" w:rsidP="00EA69D0">
            <w:pPr>
              <w:pStyle w:val="INDICATORNUMBER"/>
              <w:rPr>
                <w:rStyle w:val="IntenseEmphasis"/>
                <w:b/>
                <w:bCs w:val="0"/>
                <w:i w:val="0"/>
                <w:iCs w:val="0"/>
                <w:color w:val="595959"/>
              </w:rPr>
            </w:pPr>
            <w:r>
              <w:rPr>
                <w:rStyle w:val="IntenseEmphasis"/>
                <w:b/>
                <w:bCs w:val="0"/>
                <w:i w:val="0"/>
                <w:iCs w:val="0"/>
                <w:color w:val="595959"/>
              </w:rPr>
              <w:t>IFD 14</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64AE1DA9" w14:textId="77777777" w:rsidR="004F73B1" w:rsidRDefault="00DD7131" w:rsidP="00DD7131">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debt in [04]. </w:t>
            </w:r>
          </w:p>
          <w:p w14:paraId="06E00504" w14:textId="77777777" w:rsidR="00FB0C11" w:rsidRDefault="00FB0C11" w:rsidP="001905C1">
            <w:pPr>
              <w:pStyle w:val="INDICATORTEXT"/>
              <w:cnfStyle w:val="000000100000" w:firstRow="0" w:lastRow="0" w:firstColumn="0" w:lastColumn="0" w:oddVBand="0" w:evenVBand="0" w:oddHBand="1" w:evenHBand="0" w:firstRowFirstColumn="0" w:firstRowLastColumn="0" w:lastRowFirstColumn="0" w:lastRowLastColumn="0"/>
            </w:pPr>
            <w:r>
              <w:rPr>
                <w:bCs/>
                <w:szCs w:val="18"/>
              </w:rPr>
              <w:t>Within this indicator,</w:t>
            </w:r>
            <w:r w:rsidRPr="007E03EF" w:rsidDel="00FB24E7">
              <w:rPr>
                <w:bCs/>
                <w:szCs w:val="18"/>
              </w:rPr>
              <w:t xml:space="preserve"> </w:t>
            </w:r>
            <w:r>
              <w:rPr>
                <w:bCs/>
                <w:szCs w:val="18"/>
              </w:rPr>
              <w:t>[14.2</w:t>
            </w:r>
            <w:r w:rsidRPr="007E03EF">
              <w:rPr>
                <w:bCs/>
                <w:szCs w:val="18"/>
              </w:rPr>
              <w:t>] will be appli</w:t>
            </w:r>
            <w:r>
              <w:rPr>
                <w:bCs/>
                <w:szCs w:val="18"/>
              </w:rPr>
              <w:t xml:space="preserve">cable if you report </w:t>
            </w:r>
            <w:r w:rsidR="001905C1">
              <w:rPr>
                <w:bCs/>
                <w:szCs w:val="18"/>
              </w:rPr>
              <w:t>‘</w:t>
            </w:r>
            <w:r>
              <w:rPr>
                <w:bCs/>
                <w:szCs w:val="18"/>
              </w:rPr>
              <w:t>Yes</w:t>
            </w:r>
            <w:r w:rsidR="001905C1">
              <w:rPr>
                <w:bCs/>
                <w:szCs w:val="18"/>
              </w:rPr>
              <w:t>’</w:t>
            </w:r>
            <w:r>
              <w:rPr>
                <w:bCs/>
                <w:szCs w:val="18"/>
              </w:rPr>
              <w:t xml:space="preserve"> to [14.1</w:t>
            </w:r>
            <w:r w:rsidRPr="007E03EF">
              <w:rPr>
                <w:bCs/>
                <w:szCs w:val="18"/>
              </w:rPr>
              <w:t>]</w:t>
            </w:r>
            <w:r>
              <w:rPr>
                <w:bCs/>
                <w:szCs w:val="18"/>
              </w:rPr>
              <w:t xml:space="preserve">. </w:t>
            </w:r>
          </w:p>
        </w:tc>
      </w:tr>
      <w:tr w:rsidR="00BA05AA" w:rsidRPr="00367846" w14:paraId="4BB0D2B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640A5BC6" w14:textId="77777777" w:rsidR="00BA05AA" w:rsidRPr="0056762D" w:rsidRDefault="00BA05AA" w:rsidP="00EA69D0">
            <w:pPr>
              <w:pStyle w:val="INDICATORTEXT"/>
              <w:rPr>
                <w:b/>
              </w:rPr>
            </w:pPr>
            <w:r w:rsidRPr="0056762D">
              <w:rPr>
                <w:b/>
              </w:rPr>
              <w:t>ASSESSMENT</w:t>
            </w:r>
          </w:p>
        </w:tc>
      </w:tr>
      <w:tr w:rsidR="00BA05AA" w:rsidRPr="00367846" w14:paraId="7FD8E623"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vAlign w:val="top"/>
          </w:tcPr>
          <w:p w14:paraId="0471CE5D"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tcPr>
          <w:p w14:paraId="691FD4E3" w14:textId="77777777" w:rsidR="00BA05AA" w:rsidRPr="00BA05AA"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 xml:space="preserve">Maximum score: Three </w:t>
            </w:r>
            <w:r w:rsidRPr="00BA05AA">
              <w:sym w:font="Wingdings" w:char="F0AB"/>
            </w:r>
          </w:p>
          <w:p w14:paraId="59FEAF60" w14:textId="77777777" w:rsidR="00BA05AA" w:rsidRPr="00E760CB"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The assessment of this indicator is based on your responses to [14.1 &amp; 14.2].</w:t>
            </w:r>
          </w:p>
        </w:tc>
      </w:tr>
      <w:tr w:rsidR="00D724A1" w:rsidRPr="00367846" w14:paraId="1E7B991E"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tcBorders>
            <w:vAlign w:val="top"/>
          </w:tcPr>
          <w:p w14:paraId="0826ECB6" w14:textId="37A468D3"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tcPr>
          <w:p w14:paraId="2D824B93" w14:textId="77777777" w:rsidR="00D724A1" w:rsidRPr="00BA05AA" w:rsidRDefault="00D724A1" w:rsidP="00D724A1">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p w14:paraId="5853B60B" w14:textId="4C106F15" w:rsidR="00D724A1" w:rsidRPr="00BA05AA" w:rsidRDefault="00D724A1" w:rsidP="00D724A1">
            <w:pPr>
              <w:pStyle w:val="INDICATORTEXT"/>
              <w:cnfStyle w:val="000000000000" w:firstRow="0" w:lastRow="0" w:firstColumn="0" w:lastColumn="0" w:oddVBand="0" w:evenVBand="0" w:oddHBand="0" w:evenHBand="0" w:firstRowFirstColumn="0" w:firstRowLastColumn="0" w:lastRowFirstColumn="0" w:lastRowLastColumn="0"/>
            </w:pPr>
          </w:p>
        </w:tc>
      </w:tr>
      <w:tr w:rsidR="00D724A1" w:rsidRPr="00367846" w14:paraId="6222E3C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A6A6A6" w:themeColor="background1" w:themeShade="A6"/>
              <w:right w:val="single" w:sz="4" w:space="0" w:color="A6A6A6" w:themeColor="background1" w:themeShade="A6"/>
            </w:tcBorders>
            <w:vAlign w:val="top"/>
          </w:tcPr>
          <w:p w14:paraId="58D1F72E"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04858B" w14:textId="6F89E0D9" w:rsidR="00D724A1" w:rsidRPr="00FA40BC"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83D333" w14:textId="1783D993" w:rsidR="00D724A1" w:rsidRPr="00BA05AA"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E4A4416" w14:textId="383E8FE1" w:rsidR="00D724A1" w:rsidRPr="00BA05AA"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5579A1" w:rsidRPr="00367846" w14:paraId="012404EA"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nil"/>
              <w:right w:val="single" w:sz="4" w:space="0" w:color="A6A6A6" w:themeColor="background1" w:themeShade="A6"/>
            </w:tcBorders>
            <w:vAlign w:val="top"/>
          </w:tcPr>
          <w:p w14:paraId="4CDE6461"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BDC518" w14:textId="5DDD2407" w:rsidR="00D724A1"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B1157">
              <w:t>‘No’ or ≤20%</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3ED3C1" w14:textId="07BC0208" w:rsidR="00D724A1" w:rsidRPr="0042063C"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E4E6921" w14:textId="77777777" w:rsidR="00D724A1"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367846" w14:paraId="48609616"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right w:val="single" w:sz="4" w:space="0" w:color="A6A6A6" w:themeColor="background1" w:themeShade="A6"/>
            </w:tcBorders>
            <w:vAlign w:val="top"/>
          </w:tcPr>
          <w:p w14:paraId="71BE19A4"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4EAA842" w14:textId="3C6AAE66" w:rsidR="00D724A1" w:rsidRPr="00CB115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CB1157">
              <w:t>21-40%</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45B33B" w14:textId="63B141D0" w:rsidR="00D724A1" w:rsidRPr="00D01220"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1F9D4AB" w14:textId="77777777" w:rsidR="00D724A1"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367846" w14:paraId="053C527A"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right w:val="single" w:sz="4" w:space="0" w:color="A6A6A6" w:themeColor="background1" w:themeShade="A6"/>
            </w:tcBorders>
            <w:vAlign w:val="top"/>
          </w:tcPr>
          <w:p w14:paraId="5B70EDD3"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6609730" w14:textId="7634B89B" w:rsidR="00D724A1" w:rsidRPr="00CB1157" w:rsidRDefault="00D724A1" w:rsidP="00D724A1">
            <w:pPr>
              <w:pStyle w:val="INDICATORTEXT"/>
              <w:cnfStyle w:val="000000000000" w:firstRow="0" w:lastRow="0" w:firstColumn="0" w:lastColumn="0" w:oddVBand="0" w:evenVBand="0" w:oddHBand="0" w:evenHBand="0" w:firstRowFirstColumn="0" w:firstRowLastColumn="0" w:lastRowFirstColumn="0" w:lastRowLastColumn="0"/>
            </w:pPr>
            <w:r w:rsidRPr="00CB1157">
              <w:t>41-60%</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94D69F" w14:textId="5F9B0B8A" w:rsidR="00D724A1" w:rsidRPr="00D01220"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2FA3E7E" w14:textId="77777777" w:rsidR="00D724A1"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367846" w14:paraId="7295AA0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4" w:space="0" w:color="A6A6A6" w:themeColor="background1" w:themeShade="A6"/>
            </w:tcBorders>
            <w:vAlign w:val="top"/>
          </w:tcPr>
          <w:p w14:paraId="59A9ACB8"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vAlign w:val="top"/>
          </w:tcPr>
          <w:p w14:paraId="5D53FE7C" w14:textId="72A87F05" w:rsidR="00D724A1" w:rsidRPr="00CB115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CB1157">
              <w:t>&gt;60%</w:t>
            </w:r>
          </w:p>
        </w:tc>
        <w:tc>
          <w:tcPr>
            <w:tcW w:w="2074"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tcPr>
          <w:p w14:paraId="7A56CD9C" w14:textId="451DD0BC" w:rsidR="00D724A1" w:rsidRPr="00D01220"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shd w:val="clear" w:color="auto" w:fill="auto"/>
          </w:tcPr>
          <w:p w14:paraId="6F1ACF75" w14:textId="77777777" w:rsidR="00D724A1"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54D089EF" w14:textId="77777777" w:rsidR="00D927E8" w:rsidRDefault="00D927E8" w:rsidP="00D927E8">
      <w:pPr>
        <w:pStyle w:val="INDICATORTEXT"/>
        <w:ind w:left="0"/>
        <w:rPr>
          <w:rFonts w:ascii="Helvetica" w:hAnsi="Helvetica"/>
          <w:b/>
          <w:i/>
          <w:color w:val="333333"/>
          <w:sz w:val="20"/>
        </w:rPr>
      </w:pPr>
    </w:p>
    <w:p w14:paraId="666B10B8" w14:textId="77777777" w:rsidR="00BE7D50" w:rsidRDefault="00BE7D50" w:rsidP="00D927E8">
      <w:pPr>
        <w:pStyle w:val="INDICATORTEXT"/>
        <w:ind w:left="0"/>
        <w:rPr>
          <w:b/>
          <w:szCs w:val="18"/>
        </w:rPr>
      </w:pPr>
      <w:r>
        <w:br w:type="page"/>
      </w:r>
    </w:p>
    <w:p w14:paraId="04D8BC99" w14:textId="54E27F8C" w:rsidR="00C43C5B" w:rsidRPr="00C43C5B" w:rsidRDefault="00C43C5B" w:rsidP="00C43C5B">
      <w:pPr>
        <w:pStyle w:val="INDICATORTEXT"/>
        <w:ind w:left="0"/>
        <w:rPr>
          <w:b/>
          <w:i/>
          <w:lang w:eastAsia="en-GB"/>
        </w:rPr>
      </w:pPr>
      <w:r w:rsidRPr="00C43C5B">
        <w:rPr>
          <w:b/>
          <w:i/>
          <w:lang w:eastAsia="en-GB"/>
        </w:rPr>
        <w:lastRenderedPageBreak/>
        <w:t>Possible action</w:t>
      </w:r>
    </w:p>
    <w:p w14:paraId="15DEF1C3" w14:textId="6F789514" w:rsidR="00C43C5B" w:rsidRPr="00C43C5B" w:rsidRDefault="00C43C5B" w:rsidP="00C43C5B">
      <w:pPr>
        <w:pStyle w:val="INDICATORTEXT"/>
        <w:ind w:left="0"/>
        <w:rPr>
          <w:i/>
          <w:lang w:eastAsia="en-GB"/>
        </w:rPr>
      </w:pPr>
      <w:r w:rsidRPr="00C43C5B">
        <w:rPr>
          <w:i/>
          <w:lang w:eastAsia="en-GB"/>
        </w:rPr>
        <w:t>Provide financing in an appropriate currency and tenor. </w:t>
      </w:r>
    </w:p>
    <w:p w14:paraId="136AF40D" w14:textId="7FFC0DCF" w:rsidR="00C43C5B" w:rsidRPr="00C43C5B" w:rsidRDefault="00C43C5B" w:rsidP="00C43C5B">
      <w:pPr>
        <w:pStyle w:val="INDICATORTEXT"/>
        <w:ind w:left="0"/>
        <w:rPr>
          <w:i/>
          <w:lang w:eastAsia="en-GB"/>
        </w:rPr>
      </w:pPr>
      <w:r w:rsidRPr="00C43C5B">
        <w:rPr>
          <w:i/>
          <w:lang w:eastAsia="en-GB"/>
        </w:rPr>
        <w:t>Actively support the building of a diversified funding base. </w:t>
      </w:r>
    </w:p>
    <w:p w14:paraId="46C00F81" w14:textId="77777777" w:rsidR="00C43C5B" w:rsidRDefault="00C43C5B" w:rsidP="00C43C5B">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43C5B" w14:paraId="7F6E92CB"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9D785F"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B5EC011"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66009E2"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3280C7E"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C43C5B" w14:paraId="0B86B39F"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3C54F3"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IFD 1</w:t>
            </w:r>
            <w:r w:rsidR="001C2E62">
              <w:rPr>
                <w:rStyle w:val="IntenseEmphasis"/>
                <w:i w:val="0"/>
                <w:color w:val="FFFFFF" w:themeColor="background1"/>
              </w:rPr>
              <w:t>5</w:t>
            </w:r>
          </w:p>
        </w:tc>
        <w:tc>
          <w:tcPr>
            <w:tcW w:w="3402" w:type="dxa"/>
          </w:tcPr>
          <w:p w14:paraId="76613AF0" w14:textId="77777777" w:rsidR="00C43C5B" w:rsidRPr="00356CDA" w:rsidRDefault="00C43C5B"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B67372A" w14:textId="77777777" w:rsidR="00C43C5B" w:rsidRPr="00A57E01" w:rsidRDefault="001C2E6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FDB3C20"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159C61D" w14:textId="77777777" w:rsidR="00C43C5B" w:rsidRPr="009C5624" w:rsidRDefault="00C43C5B" w:rsidP="00C43C5B">
      <w:pPr>
        <w:pStyle w:val="INDICATORNUMBER"/>
      </w:pPr>
    </w:p>
    <w:tbl>
      <w:tblPr>
        <w:tblStyle w:val="SubSectionIndicatorTableVOLUNTARY"/>
        <w:tblW w:w="9214" w:type="dxa"/>
        <w:tblInd w:w="5" w:type="dxa"/>
        <w:tblLook w:val="04A0" w:firstRow="1" w:lastRow="0" w:firstColumn="1" w:lastColumn="0" w:noHBand="0" w:noVBand="1"/>
      </w:tblPr>
      <w:tblGrid>
        <w:gridCol w:w="1093"/>
        <w:gridCol w:w="3443"/>
        <w:gridCol w:w="617"/>
        <w:gridCol w:w="4061"/>
      </w:tblGrid>
      <w:tr w:rsidR="001C2E62" w14:paraId="40F7B94E"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237789" w14:textId="77777777" w:rsidR="001C2E62" w:rsidRPr="00903B63" w:rsidRDefault="001C2E6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15</w:t>
            </w:r>
          </w:p>
        </w:tc>
        <w:tc>
          <w:tcPr>
            <w:tcW w:w="8121" w:type="dxa"/>
            <w:gridSpan w:val="3"/>
            <w:tcBorders>
              <w:top w:val="single" w:sz="4" w:space="0" w:color="0070C0"/>
              <w:bottom w:val="single" w:sz="4" w:space="0" w:color="0070C0"/>
              <w:right w:val="single" w:sz="4" w:space="0" w:color="0070C0"/>
            </w:tcBorders>
            <w:shd w:val="clear" w:color="auto" w:fill="0070C0"/>
          </w:tcPr>
          <w:p w14:paraId="5719D961" w14:textId="77777777" w:rsidR="001C2E62" w:rsidRPr="00903B63" w:rsidRDefault="001C2E6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F6E" w14:paraId="6BF9CC87"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BBFC05E" w14:textId="77777777" w:rsidR="006F1F6E" w:rsidRDefault="006F1F6E" w:rsidP="00EA69D0">
            <w:pPr>
              <w:pStyle w:val="INDICATORNUMBER"/>
              <w:rPr>
                <w:rStyle w:val="IntenseEmphasis"/>
                <w:b/>
                <w:bCs w:val="0"/>
                <w:i w:val="0"/>
                <w:iCs w:val="0"/>
                <w:color w:val="595959"/>
              </w:rPr>
            </w:pPr>
            <w:r>
              <w:rPr>
                <w:rStyle w:val="IntenseEmphasis"/>
                <w:b/>
                <w:bCs w:val="0"/>
                <w:i w:val="0"/>
                <w:iCs w:val="0"/>
                <w:color w:val="595959"/>
              </w:rPr>
              <w:t>IFD 15.1</w:t>
            </w:r>
          </w:p>
        </w:tc>
        <w:tc>
          <w:tcPr>
            <w:tcW w:w="8121" w:type="dxa"/>
            <w:gridSpan w:val="3"/>
            <w:tcBorders>
              <w:top w:val="single" w:sz="4" w:space="0" w:color="0070C0"/>
              <w:right w:val="single" w:sz="4" w:space="0" w:color="0070C0"/>
            </w:tcBorders>
            <w:shd w:val="clear" w:color="auto" w:fill="DAEEF3" w:themeFill="accent5" w:themeFillTint="33"/>
          </w:tcPr>
          <w:p w14:paraId="11A0F45B" w14:textId="08050860" w:rsidR="006F1F6E" w:rsidRPr="00EF33D2" w:rsidRDefault="006F1F6E" w:rsidP="00567807">
            <w:pPr>
              <w:pStyle w:val="INDICATORTEXT"/>
              <w:cnfStyle w:val="000000100000" w:firstRow="0" w:lastRow="0" w:firstColumn="0" w:lastColumn="0" w:oddVBand="0" w:evenVBand="0" w:oddHBand="1" w:evenHBand="0" w:firstRowFirstColumn="0" w:firstRowLastColumn="0" w:lastRowFirstColumn="0" w:lastRowLastColumn="0"/>
            </w:pPr>
            <w:r w:rsidRPr="001C2E62">
              <w:t>In relation to your direct portfolio in debt, indicate what percentage have a maturity (from the point of investment) of the specified duration:</w:t>
            </w:r>
          </w:p>
        </w:tc>
      </w:tr>
      <w:tr w:rsidR="006F1F6E" w14:paraId="3AACC806"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79AC386" w14:textId="77777777" w:rsidR="006F1F6E" w:rsidRDefault="006F1F6E" w:rsidP="00EA69D0">
            <w:pPr>
              <w:pStyle w:val="INDICATORNUMBER"/>
              <w:rPr>
                <w:rStyle w:val="IntenseEmphasis"/>
                <w:b/>
                <w:bCs w:val="0"/>
                <w:i w:val="0"/>
                <w:iCs w:val="0"/>
                <w:color w:val="595959"/>
              </w:rPr>
            </w:pPr>
          </w:p>
        </w:tc>
        <w:tc>
          <w:tcPr>
            <w:tcW w:w="3443" w:type="dxa"/>
            <w:tcBorders>
              <w:top w:val="nil"/>
              <w:bottom w:val="single" w:sz="4" w:space="0" w:color="A6A6A6" w:themeColor="background1" w:themeShade="A6"/>
              <w:right w:val="single" w:sz="4" w:space="0" w:color="A6A6A6" w:themeColor="background1" w:themeShade="A6"/>
            </w:tcBorders>
            <w:shd w:val="clear" w:color="auto" w:fill="auto"/>
          </w:tcPr>
          <w:p w14:paraId="3C1FA5FB" w14:textId="77777777" w:rsidR="006F1F6E" w:rsidRPr="005308EE" w:rsidRDefault="006F1F6E" w:rsidP="00BB70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tc>
        <w:tc>
          <w:tcPr>
            <w:tcW w:w="4678" w:type="dxa"/>
            <w:gridSpan w:val="2"/>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C846368" w14:textId="230360AD"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F819B2">
              <w:rPr>
                <w:b/>
              </w:rPr>
              <w:t>.</w:t>
            </w:r>
            <w:r w:rsidR="006F1F6E" w:rsidRPr="006F1F6E">
              <w:rPr>
                <w:b/>
              </w:rPr>
              <w:t xml:space="preserve"> </w:t>
            </w:r>
          </w:p>
          <w:p w14:paraId="3F1F360C" w14:textId="77777777" w:rsidR="006F1F6E" w:rsidRPr="00B734A4" w:rsidRDefault="005E67F5" w:rsidP="006F1F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516E9366"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F535D4"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232E86" w14:textId="77777777" w:rsidR="006F1F6E" w:rsidRPr="005B4C52" w:rsidRDefault="006F1F6E" w:rsidP="00BB7098">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Pr="00BB7098">
              <w:t>13 to 24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3D4FDC6" w14:textId="53A084BE"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r w:rsidR="00F819B2">
              <w:rPr>
                <w:b/>
              </w:rPr>
              <w:t>.</w:t>
            </w:r>
            <w:r w:rsidR="006F1F6E" w:rsidRPr="006F1F6E">
              <w:rPr>
                <w:b/>
              </w:rPr>
              <w:t xml:space="preserve"> </w:t>
            </w:r>
          </w:p>
          <w:p w14:paraId="4F6CB5B8"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0D04DDC0"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0D26F1"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19A65A" w14:textId="77777777" w:rsidR="006F1F6E" w:rsidRPr="005B4C52" w:rsidRDefault="006F1F6E" w:rsidP="00BB709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EF9E50" w14:textId="1043F4DB"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F819B2">
              <w:rPr>
                <w:b/>
              </w:rPr>
              <w:t>.</w:t>
            </w:r>
          </w:p>
          <w:p w14:paraId="7246D5D4" w14:textId="77777777" w:rsidR="006F1F6E" w:rsidRPr="00903B63" w:rsidRDefault="005E67F5" w:rsidP="006F1F6E">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7ECFE01A"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36F245FD"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008FFB" w14:textId="1A15249E" w:rsidR="006F1F6E" w:rsidRPr="005B4C52" w:rsidRDefault="006F1F6E" w:rsidP="00F819B2">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00F819B2">
              <w:t>More than</w:t>
            </w:r>
            <w:r w:rsidR="00F819B2" w:rsidRPr="00BB7098">
              <w:t xml:space="preserve"> </w:t>
            </w:r>
            <w:r w:rsidRPr="00BB7098">
              <w:t>60 months</w:t>
            </w:r>
          </w:p>
        </w:tc>
        <w:tc>
          <w:tcPr>
            <w:tcW w:w="4678"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763025A" w14:textId="222B2154"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r w:rsidR="00F819B2">
              <w:rPr>
                <w:b/>
              </w:rPr>
              <w:t>.</w:t>
            </w:r>
          </w:p>
          <w:p w14:paraId="14EC7DEF"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1C2E62" w14:paraId="256537F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F8EE0B7" w14:textId="77777777" w:rsidR="001C2E62" w:rsidRDefault="001C2E62" w:rsidP="00EA69D0">
            <w:pPr>
              <w:pStyle w:val="INDICATORNUMBER"/>
              <w:rPr>
                <w:rStyle w:val="IntenseEmphasis"/>
                <w:b/>
                <w:bCs w:val="0"/>
                <w:i w:val="0"/>
                <w:iCs w:val="0"/>
                <w:color w:val="595959"/>
              </w:rPr>
            </w:pPr>
            <w:r>
              <w:rPr>
                <w:rStyle w:val="IntenseEmphasis"/>
                <w:b/>
                <w:bCs w:val="0"/>
                <w:i w:val="0"/>
                <w:iCs w:val="0"/>
                <w:color w:val="595959"/>
              </w:rPr>
              <w:t>IFD 1</w:t>
            </w:r>
            <w:r w:rsidR="00F7747E">
              <w:rPr>
                <w:rStyle w:val="IntenseEmphasis"/>
                <w:b/>
                <w:bCs w:val="0"/>
                <w:i w:val="0"/>
                <w:iCs w:val="0"/>
                <w:color w:val="595959"/>
              </w:rPr>
              <w:t>5</w:t>
            </w:r>
            <w:r>
              <w:rPr>
                <w:rStyle w:val="IntenseEmphasis"/>
                <w:b/>
                <w:bCs w:val="0"/>
                <w:i w:val="0"/>
                <w:iCs w:val="0"/>
                <w:color w:val="595959"/>
              </w:rPr>
              <w:t>.2</w:t>
            </w:r>
          </w:p>
        </w:tc>
        <w:tc>
          <w:tcPr>
            <w:tcW w:w="8121" w:type="dxa"/>
            <w:gridSpan w:val="3"/>
            <w:tcBorders>
              <w:top w:val="single" w:sz="4" w:space="0" w:color="0070C0"/>
              <w:bottom w:val="nil"/>
              <w:right w:val="single" w:sz="4" w:space="0" w:color="0070C0"/>
            </w:tcBorders>
            <w:shd w:val="clear" w:color="auto" w:fill="DAEEF3" w:themeFill="accent5" w:themeFillTint="33"/>
          </w:tcPr>
          <w:p w14:paraId="3D9650F4" w14:textId="382A7793" w:rsidR="001C2E62"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F7747E">
              <w:t xml:space="preserve">Indicate </w:t>
            </w:r>
            <w:r w:rsidR="00F819B2">
              <w:t>whether</w:t>
            </w:r>
            <w:r w:rsidR="00F819B2" w:rsidRPr="00F7747E">
              <w:t xml:space="preserve"> </w:t>
            </w:r>
            <w:r w:rsidRPr="00F7747E">
              <w:t>you have a set limit regarding the maximum fixed income investment exposure of the investees in which you invest.</w:t>
            </w:r>
          </w:p>
          <w:p w14:paraId="529BDA83" w14:textId="77777777" w:rsidR="00F7747E"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F7747E" w14:paraId="6E4CE2B8" w14:textId="77777777" w:rsidTr="00F774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B78CDD9" w14:textId="77777777" w:rsidR="00F7747E" w:rsidRDefault="00F7747E" w:rsidP="00EA69D0">
            <w:pPr>
              <w:pStyle w:val="INDICATORNUMBER"/>
              <w:rPr>
                <w:rStyle w:val="IntenseEmphasis"/>
                <w:b/>
                <w:bCs w:val="0"/>
                <w:i w:val="0"/>
                <w:iCs w:val="0"/>
                <w:color w:val="595959"/>
              </w:rPr>
            </w:pPr>
          </w:p>
        </w:tc>
        <w:tc>
          <w:tcPr>
            <w:tcW w:w="4060" w:type="dxa"/>
            <w:gridSpan w:val="2"/>
            <w:tcBorders>
              <w:top w:val="nil"/>
              <w:right w:val="single" w:sz="4" w:space="0" w:color="A6A6A6" w:themeColor="background1" w:themeShade="A6"/>
            </w:tcBorders>
            <w:shd w:val="clear" w:color="auto" w:fill="auto"/>
          </w:tcPr>
          <w:p w14:paraId="4BD59693" w14:textId="77777777" w:rsidR="00F7747E" w:rsidRPr="005308EE"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right w:val="single" w:sz="4" w:space="0" w:color="0070C0"/>
            </w:tcBorders>
            <w:shd w:val="clear" w:color="auto" w:fill="auto"/>
          </w:tcPr>
          <w:p w14:paraId="22B095A9" w14:textId="77777777" w:rsidR="00F7747E" w:rsidRPr="00B734A4"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F7747E" w14:paraId="3EE12CD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B4E56D3" w14:textId="77777777" w:rsidR="00F7747E" w:rsidRDefault="00F7747E" w:rsidP="00EA69D0">
            <w:pPr>
              <w:pStyle w:val="INDICATORNUMBER"/>
              <w:rPr>
                <w:rStyle w:val="IntenseEmphasis"/>
                <w:b/>
                <w:bCs w:val="0"/>
                <w:i w:val="0"/>
                <w:iCs w:val="0"/>
                <w:color w:val="595959"/>
              </w:rPr>
            </w:pPr>
            <w:r>
              <w:rPr>
                <w:rStyle w:val="IntenseEmphasis"/>
                <w:b/>
                <w:bCs w:val="0"/>
                <w:i w:val="0"/>
                <w:iCs w:val="0"/>
                <w:color w:val="595959"/>
              </w:rPr>
              <w:t>IFD 15.3</w:t>
            </w:r>
          </w:p>
        </w:tc>
        <w:tc>
          <w:tcPr>
            <w:tcW w:w="8121" w:type="dxa"/>
            <w:gridSpan w:val="3"/>
            <w:tcBorders>
              <w:top w:val="single" w:sz="4" w:space="0" w:color="0070C0"/>
              <w:bottom w:val="nil"/>
              <w:right w:val="single" w:sz="4" w:space="0" w:color="0070C0"/>
            </w:tcBorders>
            <w:shd w:val="clear" w:color="auto" w:fill="DAEEF3" w:themeFill="accent5" w:themeFillTint="33"/>
          </w:tcPr>
          <w:p w14:paraId="1205FB82" w14:textId="503A0264" w:rsidR="00F7747E" w:rsidRPr="001C0916"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04E2D8" w14:textId="77777777" w:rsidR="00F7747E" w:rsidRPr="003939E2" w:rsidRDefault="00F7747E"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F7747E" w14:paraId="0910C991"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4CA1C5D" w14:textId="77777777" w:rsidR="00F7747E" w:rsidRDefault="00F7747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4A2BF492" w14:textId="77777777" w:rsidR="00F7747E" w:rsidRPr="00641017" w:rsidRDefault="00F7747E"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1E442E3C" w14:textId="77777777" w:rsidR="00E26394" w:rsidRDefault="00E26394" w:rsidP="00E26394">
      <w:pPr>
        <w:pStyle w:val="INDICATORNUMBER"/>
      </w:pPr>
    </w:p>
    <w:tbl>
      <w:tblPr>
        <w:tblStyle w:val="SubSectionIndicatorTableMANDATORY"/>
        <w:tblW w:w="9214" w:type="dxa"/>
        <w:tblInd w:w="5" w:type="dxa"/>
        <w:tblLook w:val="04A0" w:firstRow="1" w:lastRow="0" w:firstColumn="1" w:lastColumn="0" w:noHBand="0" w:noVBand="1"/>
      </w:tblPr>
      <w:tblGrid>
        <w:gridCol w:w="1069"/>
        <w:gridCol w:w="8145"/>
      </w:tblGrid>
      <w:tr w:rsidR="00E26394" w:rsidRPr="00DC20FA" w14:paraId="574B4E11"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6A3BAC18" w14:textId="77777777" w:rsidR="00E26394" w:rsidRPr="00DC20FA" w:rsidRDefault="00E2639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15</w:t>
            </w:r>
          </w:p>
        </w:tc>
        <w:tc>
          <w:tcPr>
            <w:tcW w:w="8145" w:type="dxa"/>
            <w:tcBorders>
              <w:top w:val="single" w:sz="4" w:space="0" w:color="0082C8"/>
              <w:bottom w:val="single" w:sz="4" w:space="0" w:color="7F7F7F" w:themeColor="text1" w:themeTint="80"/>
              <w:right w:val="single" w:sz="4" w:space="0" w:color="0070C0"/>
            </w:tcBorders>
          </w:tcPr>
          <w:p w14:paraId="404F5CBF" w14:textId="77777777" w:rsidR="00E26394" w:rsidRPr="00DC20FA" w:rsidRDefault="00E2639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26394" w:rsidRPr="00B13F96" w14:paraId="7D2EE4F8" w14:textId="77777777" w:rsidTr="00E2639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nil"/>
              <w:bottom w:val="single" w:sz="4" w:space="0" w:color="A6A6A6" w:themeColor="background1" w:themeShade="A6"/>
            </w:tcBorders>
            <w:vAlign w:val="top"/>
          </w:tcPr>
          <w:p w14:paraId="75698A3C" w14:textId="77777777" w:rsidR="00E26394" w:rsidRPr="000D72DF" w:rsidRDefault="00E26394" w:rsidP="00EA69D0">
            <w:pPr>
              <w:pStyle w:val="INDICATORNUMBER"/>
              <w:rPr>
                <w:rStyle w:val="IntenseEmphasis"/>
                <w:b/>
                <w:bCs w:val="0"/>
                <w:i w:val="0"/>
                <w:iCs w:val="0"/>
              </w:rPr>
            </w:pPr>
            <w:r>
              <w:rPr>
                <w:rStyle w:val="IntenseEmphasis"/>
                <w:b/>
                <w:bCs w:val="0"/>
                <w:i w:val="0"/>
                <w:iCs w:val="0"/>
                <w:color w:val="595959"/>
              </w:rPr>
              <w:t>IFD 15</w:t>
            </w:r>
          </w:p>
        </w:tc>
        <w:tc>
          <w:tcPr>
            <w:tcW w:w="8145" w:type="dxa"/>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663CDB5B" w14:textId="77777777" w:rsidR="00E26394" w:rsidRPr="00B13F96" w:rsidRDefault="00E26394" w:rsidP="00EA69D0">
            <w:pPr>
              <w:pStyle w:val="INDICATORTEXT"/>
              <w:cnfStyle w:val="000000100000" w:firstRow="0" w:lastRow="0" w:firstColumn="0" w:lastColumn="0" w:oddVBand="0" w:evenVBand="0" w:oddHBand="1" w:evenHBand="0" w:firstRowFirstColumn="0" w:firstRowLastColumn="0" w:lastRowFirstColumn="0" w:lastRowLastColumn="0"/>
            </w:pPr>
            <w:r w:rsidRPr="00E26394">
              <w:t>This indicator is only applicable if you have direct debt investments.</w:t>
            </w:r>
          </w:p>
        </w:tc>
      </w:tr>
      <w:tr w:rsidR="00E26394" w:rsidRPr="00B13F96" w14:paraId="6F530EB7" w14:textId="77777777" w:rsidTr="00151E4B">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A6A6A6" w:themeColor="background1" w:themeShade="A6"/>
            </w:tcBorders>
            <w:vAlign w:val="top"/>
          </w:tcPr>
          <w:p w14:paraId="3C19FDE6" w14:textId="77777777" w:rsidR="00E26394" w:rsidRDefault="00E26394" w:rsidP="00EA69D0">
            <w:pPr>
              <w:pStyle w:val="INDICATORNUMBER"/>
              <w:rPr>
                <w:rStyle w:val="IntenseEmphasis"/>
                <w:b/>
                <w:bCs w:val="0"/>
                <w:i w:val="0"/>
                <w:iCs w:val="0"/>
                <w:color w:val="595959"/>
              </w:rPr>
            </w:pPr>
            <w:r>
              <w:rPr>
                <w:rStyle w:val="IntenseEmphasis"/>
                <w:b/>
                <w:bCs w:val="0"/>
                <w:i w:val="0"/>
                <w:iCs w:val="0"/>
                <w:color w:val="595959"/>
              </w:rPr>
              <w:t>IFD 15.2</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9377733" w14:textId="77777777" w:rsidR="00E26394" w:rsidRPr="00BA05AA" w:rsidRDefault="00E26394" w:rsidP="00EA69D0">
            <w:pPr>
              <w:pStyle w:val="INDICATORTEXT"/>
              <w:cnfStyle w:val="000000000000" w:firstRow="0" w:lastRow="0" w:firstColumn="0" w:lastColumn="0" w:oddVBand="0" w:evenVBand="0" w:oddHBand="0" w:evenHBand="0" w:firstRowFirstColumn="0" w:firstRowLastColumn="0" w:lastRowFirstColumn="0" w:lastRowLastColumn="0"/>
            </w:pPr>
            <w:r w:rsidRPr="00E26394">
              <w:t>This refers to the maximum percentage of the investee's total debt that is provided by the respondent in any one investment.</w:t>
            </w:r>
          </w:p>
        </w:tc>
      </w:tr>
      <w:tr w:rsidR="00DD7131" w:rsidRPr="00B13F96" w14:paraId="515413FF" w14:textId="77777777" w:rsidTr="00E6413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1C4D90D0" w14:textId="77777777" w:rsidR="00DD7131" w:rsidRPr="00151E4B" w:rsidRDefault="00DD7131" w:rsidP="00EA69D0">
            <w:pPr>
              <w:pStyle w:val="INDICATORTEXT"/>
              <w:widowControl w:val="0"/>
              <w:autoSpaceDE w:val="0"/>
              <w:autoSpaceDN w:val="0"/>
              <w:adjustRightInd w:val="0"/>
              <w:spacing w:line="312" w:lineRule="auto"/>
              <w:rPr>
                <w:b/>
              </w:rPr>
            </w:pPr>
            <w:r w:rsidRPr="00151E4B">
              <w:rPr>
                <w:b/>
              </w:rPr>
              <w:t>LOGIC</w:t>
            </w:r>
          </w:p>
        </w:tc>
      </w:tr>
      <w:tr w:rsidR="00DD7131" w:rsidRPr="00B13F96" w14:paraId="4FEB9DD0" w14:textId="77777777" w:rsidTr="00E26394">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4F12F048" w14:textId="77777777" w:rsidR="00DD7131" w:rsidRDefault="00DD7131" w:rsidP="00EA69D0">
            <w:pPr>
              <w:pStyle w:val="INDICATORNUMBER"/>
              <w:rPr>
                <w:rStyle w:val="IntenseEmphasis"/>
                <w:b/>
                <w:bCs w:val="0"/>
                <w:i w:val="0"/>
                <w:iCs w:val="0"/>
                <w:color w:val="595959"/>
              </w:rPr>
            </w:pPr>
            <w:r>
              <w:rPr>
                <w:rStyle w:val="IntenseEmphasis"/>
                <w:b/>
                <w:bCs w:val="0"/>
                <w:i w:val="0"/>
                <w:iCs w:val="0"/>
                <w:color w:val="595959"/>
              </w:rPr>
              <w:t>IFD 15</w:t>
            </w:r>
          </w:p>
        </w:tc>
        <w:tc>
          <w:tcPr>
            <w:tcW w:w="8145" w:type="dxa"/>
            <w:tcBorders>
              <w:top w:val="single" w:sz="4" w:space="0" w:color="A6A6A6" w:themeColor="background1" w:themeShade="A6"/>
              <w:bottom w:val="single" w:sz="4" w:space="0" w:color="0070C0"/>
              <w:right w:val="single" w:sz="4" w:space="0" w:color="0070C0"/>
            </w:tcBorders>
            <w:shd w:val="clear" w:color="auto" w:fill="auto"/>
            <w:vAlign w:val="top"/>
          </w:tcPr>
          <w:p w14:paraId="4227D933" w14:textId="77777777" w:rsidR="00DD7131" w:rsidRPr="00E26394" w:rsidRDefault="00DD7131" w:rsidP="00EA69D0">
            <w:pPr>
              <w:pStyle w:val="INDICATORTEXT"/>
              <w:cnfStyle w:val="000000000000" w:firstRow="0" w:lastRow="0" w:firstColumn="0" w:lastColumn="0" w:oddVBand="0" w:evenVBand="0" w:oddHBand="0" w:evenHBand="0" w:firstRowFirstColumn="0" w:firstRowLastColumn="0" w:lastRowFirstColumn="0" w:lastRowLastColumn="0"/>
            </w:pPr>
            <w:r>
              <w:t>Thi</w:t>
            </w:r>
            <w:r w:rsidR="00ED0C16">
              <w:t>s indicator will be applicable i</w:t>
            </w:r>
            <w:r>
              <w:t xml:space="preserve">f you reported </w:t>
            </w:r>
            <w:r w:rsidRPr="00BF429C">
              <w:t>≥</w:t>
            </w:r>
            <w:r>
              <w:t>20% of your organisation’s inclusive finance investments are in debt in [04].</w:t>
            </w:r>
          </w:p>
        </w:tc>
      </w:tr>
    </w:tbl>
    <w:p w14:paraId="2231318C" w14:textId="77777777" w:rsidR="00E26394" w:rsidRDefault="00E26394">
      <w:pPr>
        <w:widowControl/>
        <w:autoSpaceDE/>
        <w:autoSpaceDN/>
        <w:adjustRightInd/>
        <w:spacing w:before="0" w:after="0" w:line="240" w:lineRule="auto"/>
      </w:pPr>
    </w:p>
    <w:p w14:paraId="66194965" w14:textId="77777777" w:rsidR="00C43C5B" w:rsidRDefault="00C43C5B">
      <w:pPr>
        <w:widowControl/>
        <w:autoSpaceDE/>
        <w:autoSpaceDN/>
        <w:adjustRightInd/>
        <w:spacing w:before="0" w:after="0" w:line="240" w:lineRule="auto"/>
        <w:rPr>
          <w:rFonts w:eastAsia="Times New Roman"/>
          <w:b/>
          <w:color w:val="595959"/>
          <w:sz w:val="18"/>
          <w:szCs w:val="18"/>
        </w:rPr>
      </w:pPr>
      <w:r>
        <w:br w:type="page"/>
      </w:r>
    </w:p>
    <w:p w14:paraId="3496CA2D" w14:textId="5C7A94D0" w:rsidR="00FC3767" w:rsidRPr="00FC3767" w:rsidRDefault="00FC3767" w:rsidP="00FC3767">
      <w:pPr>
        <w:pStyle w:val="INDICATORTEXT"/>
        <w:ind w:left="0"/>
        <w:rPr>
          <w:b/>
          <w:i/>
          <w:lang w:eastAsia="en-GB"/>
        </w:rPr>
      </w:pPr>
      <w:r w:rsidRPr="00FC3767">
        <w:rPr>
          <w:b/>
          <w:i/>
          <w:lang w:eastAsia="en-GB"/>
        </w:rPr>
        <w:lastRenderedPageBreak/>
        <w:t>Possible action</w:t>
      </w:r>
    </w:p>
    <w:p w14:paraId="36D3426F" w14:textId="65ABCB46" w:rsidR="00FC3767" w:rsidRPr="00FC3767" w:rsidRDefault="00FC3767" w:rsidP="00FC3767">
      <w:pPr>
        <w:pStyle w:val="INDICATORTEXT"/>
        <w:ind w:left="0"/>
        <w:rPr>
          <w:i/>
          <w:lang w:eastAsia="en-GB"/>
        </w:rPr>
      </w:pPr>
      <w:r w:rsidRPr="00FC3767">
        <w:rPr>
          <w:i/>
          <w:lang w:eastAsia="en-GB"/>
        </w:rPr>
        <w:t>Provide financing in an appropriate currency and tenor </w:t>
      </w:r>
    </w:p>
    <w:p w14:paraId="6C3BBC65" w14:textId="0AA222DC" w:rsidR="00FC3767" w:rsidRPr="00FC3767" w:rsidRDefault="00FC3767" w:rsidP="00FC3767">
      <w:pPr>
        <w:pStyle w:val="INDICATORTEXT"/>
        <w:ind w:left="0"/>
        <w:rPr>
          <w:i/>
          <w:lang w:eastAsia="en-GB"/>
        </w:rPr>
      </w:pPr>
      <w:r w:rsidRPr="00FC3767">
        <w:rPr>
          <w:i/>
          <w:lang w:eastAsia="en-GB"/>
        </w:rPr>
        <w:t>Actively support the building of a diversified funding base</w:t>
      </w:r>
    </w:p>
    <w:p w14:paraId="2B1DE74F" w14:textId="77777777" w:rsidR="00FC3767" w:rsidRDefault="00FC3767" w:rsidP="00204E47">
      <w:pPr>
        <w:pStyle w:val="INDICATORNUMBER"/>
        <w:rPr>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04E47" w14:paraId="3A047292"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983CB77"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6E3780AF"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3A66833"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598FCD3"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204E47" w14:paraId="0344A02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14201B0"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IFD 16</w:t>
            </w:r>
          </w:p>
        </w:tc>
        <w:tc>
          <w:tcPr>
            <w:tcW w:w="3402" w:type="dxa"/>
          </w:tcPr>
          <w:p w14:paraId="4886A6F3" w14:textId="77777777" w:rsidR="00204E47" w:rsidRPr="00356CDA"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D66BA36" w14:textId="77777777" w:rsidR="00204E47" w:rsidRPr="00A57E01"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EFFFAE7"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1BFC5D60" w14:textId="77777777" w:rsidR="00FC3767" w:rsidRDefault="00FC3767" w:rsidP="00FC3767">
      <w:pPr>
        <w:pStyle w:val="INDICATORTEXT"/>
        <w:ind w:left="0"/>
        <w:rPr>
          <w:i/>
          <w:lang w:eastAsia="en-GB"/>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A13DED" w14:paraId="5A4F89FC"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5C3A9BD" w14:textId="77777777" w:rsidR="00A13DED" w:rsidRPr="00903B63" w:rsidRDefault="00A13DE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16</w:t>
            </w:r>
          </w:p>
        </w:tc>
        <w:tc>
          <w:tcPr>
            <w:tcW w:w="8121" w:type="dxa"/>
            <w:gridSpan w:val="2"/>
            <w:tcBorders>
              <w:top w:val="single" w:sz="4" w:space="0" w:color="0070C0"/>
              <w:bottom w:val="single" w:sz="4" w:space="0" w:color="0070C0"/>
              <w:right w:val="single" w:sz="4" w:space="0" w:color="0070C0"/>
            </w:tcBorders>
            <w:shd w:val="clear" w:color="auto" w:fill="0070C0"/>
          </w:tcPr>
          <w:p w14:paraId="5402A798" w14:textId="77777777" w:rsidR="00A13DED" w:rsidRPr="00903B63" w:rsidRDefault="00A13D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13DED" w14:paraId="27849209"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CB699E4" w14:textId="77777777" w:rsidR="00A13DED" w:rsidRDefault="00A13DED" w:rsidP="00EA69D0">
            <w:pPr>
              <w:pStyle w:val="INDICATORNUMBER"/>
              <w:rPr>
                <w:rStyle w:val="IntenseEmphasis"/>
                <w:b/>
                <w:bCs w:val="0"/>
                <w:i w:val="0"/>
                <w:iCs w:val="0"/>
                <w:color w:val="595959"/>
              </w:rPr>
            </w:pPr>
            <w:r>
              <w:rPr>
                <w:rStyle w:val="IntenseEmphasis"/>
                <w:b/>
                <w:bCs w:val="0"/>
                <w:i w:val="0"/>
                <w:iCs w:val="0"/>
                <w:color w:val="595959"/>
              </w:rPr>
              <w:t>IFD 16.1</w:t>
            </w:r>
          </w:p>
        </w:tc>
        <w:tc>
          <w:tcPr>
            <w:tcW w:w="8121" w:type="dxa"/>
            <w:gridSpan w:val="2"/>
            <w:tcBorders>
              <w:top w:val="single" w:sz="4" w:space="0" w:color="0070C0"/>
              <w:right w:val="single" w:sz="4" w:space="0" w:color="0070C0"/>
            </w:tcBorders>
            <w:shd w:val="clear" w:color="auto" w:fill="DAEEF3" w:themeFill="accent5" w:themeFillTint="33"/>
          </w:tcPr>
          <w:p w14:paraId="30B1333C" w14:textId="73026085" w:rsidR="00A13DED" w:rsidRPr="00EF33D2" w:rsidRDefault="00A13DED" w:rsidP="008616C1">
            <w:pPr>
              <w:pStyle w:val="INDICATORTEXT"/>
              <w:cnfStyle w:val="000000100000" w:firstRow="0" w:lastRow="0" w:firstColumn="0" w:lastColumn="0" w:oddVBand="0" w:evenVBand="0" w:oddHBand="1" w:evenHBand="0" w:firstRowFirstColumn="0" w:firstRowLastColumn="0" w:lastRowFirstColumn="0" w:lastRowLastColumn="0"/>
            </w:pPr>
            <w:r w:rsidRPr="00A13DED">
              <w:t>In relation to your direct portfolio in equity (</w:t>
            </w:r>
            <w:r w:rsidR="008616C1">
              <w:t>as reported</w:t>
            </w:r>
            <w:r w:rsidR="00EC58AF">
              <w:t xml:space="preserve"> </w:t>
            </w:r>
            <w:r w:rsidR="008616C1">
              <w:t>in</w:t>
            </w:r>
            <w:r w:rsidRPr="00A13DED">
              <w:t xml:space="preserve"> IFD 04), indicate the average holding period of an equity investment.</w:t>
            </w:r>
          </w:p>
        </w:tc>
      </w:tr>
      <w:tr w:rsidR="000C2D90" w14:paraId="3A341D61" w14:textId="77777777" w:rsidTr="00EA69D0">
        <w:trPr>
          <w:trHeight w:val="167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F82F3B2" w14:textId="77777777" w:rsidR="000C2D90" w:rsidRDefault="000C2D90" w:rsidP="00EA69D0">
            <w:pPr>
              <w:pStyle w:val="INDICATORNUMBER"/>
              <w:rPr>
                <w:rStyle w:val="IntenseEmphasis"/>
                <w:b/>
                <w:bCs w:val="0"/>
                <w:i w:val="0"/>
                <w:iCs w:val="0"/>
                <w:color w:val="595959"/>
              </w:rPr>
            </w:pPr>
          </w:p>
        </w:tc>
        <w:tc>
          <w:tcPr>
            <w:tcW w:w="8121" w:type="dxa"/>
            <w:gridSpan w:val="2"/>
            <w:tcBorders>
              <w:top w:val="nil"/>
              <w:right w:val="single" w:sz="4" w:space="0" w:color="0070C0"/>
            </w:tcBorders>
            <w:shd w:val="clear" w:color="auto" w:fill="auto"/>
          </w:tcPr>
          <w:p w14:paraId="3F285C99" w14:textId="77777777" w:rsidR="000C2D90" w:rsidRPr="00B734A4"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p w14:paraId="203BD1FF"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13 to 24 months</w:t>
            </w:r>
          </w:p>
          <w:p w14:paraId="017C530E"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p w14:paraId="6964634F" w14:textId="09201104" w:rsidR="000C2D90" w:rsidRPr="00B734A4" w:rsidRDefault="000C2D90" w:rsidP="00C914E0">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00C914E0">
              <w:t>More than</w:t>
            </w:r>
            <w:r w:rsidR="00C914E0" w:rsidRPr="00BB7098">
              <w:t xml:space="preserve"> </w:t>
            </w:r>
            <w:r w:rsidRPr="00BB7098">
              <w:t>60 months</w:t>
            </w:r>
          </w:p>
        </w:tc>
      </w:tr>
      <w:tr w:rsidR="00347F3F" w14:paraId="1CF8CEB9" w14:textId="77777777" w:rsidTr="00347F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F2B3D09"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16.2</w:t>
            </w:r>
          </w:p>
        </w:tc>
        <w:tc>
          <w:tcPr>
            <w:tcW w:w="8121" w:type="dxa"/>
            <w:gridSpan w:val="2"/>
            <w:tcBorders>
              <w:top w:val="single" w:sz="4" w:space="0" w:color="0070C0"/>
              <w:right w:val="single" w:sz="4" w:space="0" w:color="0070C0"/>
            </w:tcBorders>
            <w:shd w:val="clear" w:color="auto" w:fill="DAEEF3" w:themeFill="accent5" w:themeFillTint="33"/>
          </w:tcPr>
          <w:p w14:paraId="7BE9F8C2" w14:textId="2E3977AF" w:rsidR="00347F3F" w:rsidRPr="00347F3F" w:rsidRDefault="00347F3F" w:rsidP="00C914E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47F3F">
              <w:t xml:space="preserve">Indicate </w:t>
            </w:r>
            <w:r w:rsidR="00C914E0">
              <w:t>whether</w:t>
            </w:r>
            <w:r w:rsidR="00C914E0" w:rsidRPr="00347F3F">
              <w:t xml:space="preserve"> </w:t>
            </w:r>
            <w:r w:rsidRPr="00347F3F">
              <w:t>you have specific policies or procedures in relation to responsible approaches to exit.</w:t>
            </w:r>
          </w:p>
        </w:tc>
      </w:tr>
      <w:tr w:rsidR="00347F3F" w14:paraId="539DA560"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CB953A1" w14:textId="77777777" w:rsidR="00347F3F" w:rsidRDefault="00347F3F"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091D2547" w14:textId="77777777" w:rsidR="00347F3F" w:rsidRPr="005308EE"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2BECB21C" w14:textId="77777777" w:rsidR="00347F3F" w:rsidRPr="00B734A4"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47F3F" w14:paraId="396E18AB" w14:textId="77777777" w:rsidTr="00863C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523D8721"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w:t>
            </w:r>
            <w:r w:rsidR="00863C18">
              <w:rPr>
                <w:rStyle w:val="IntenseEmphasis"/>
                <w:b/>
                <w:bCs w:val="0"/>
                <w:i w:val="0"/>
                <w:iCs w:val="0"/>
                <w:color w:val="595959"/>
              </w:rPr>
              <w:t>.3</w:t>
            </w:r>
          </w:p>
        </w:tc>
        <w:tc>
          <w:tcPr>
            <w:tcW w:w="8121" w:type="dxa"/>
            <w:gridSpan w:val="2"/>
            <w:tcBorders>
              <w:top w:val="single" w:sz="4" w:space="0" w:color="0070C0"/>
              <w:right w:val="single" w:sz="4" w:space="0" w:color="0070C0"/>
            </w:tcBorders>
            <w:shd w:val="clear" w:color="auto" w:fill="DAEEF3" w:themeFill="accent5" w:themeFillTint="33"/>
          </w:tcPr>
          <w:p w14:paraId="688E5FF7" w14:textId="6DB13503"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A13DED">
              <w:t xml:space="preserve">Indicate </w:t>
            </w:r>
            <w:r w:rsidR="00C914E0">
              <w:t>whether</w:t>
            </w:r>
            <w:r w:rsidR="00C914E0" w:rsidRPr="00A13DED">
              <w:t xml:space="preserve"> </w:t>
            </w:r>
            <w:r w:rsidRPr="00A13DED">
              <w:t>you publish policies or procedures in relation to responsible approaches to exit. Provide a URL</w:t>
            </w:r>
            <w:r>
              <w:t>.</w:t>
            </w:r>
          </w:p>
          <w:p w14:paraId="1F0E0D43" w14:textId="77777777"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863C18" w14:paraId="643FBBA9" w14:textId="77777777" w:rsidTr="00863C1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C78299" w14:textId="77777777" w:rsidR="00863C18" w:rsidRDefault="00863C18"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C042B68" w14:textId="77777777" w:rsidR="00863C18" w:rsidRPr="00A13DED" w:rsidRDefault="00863C18"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22147" w14:paraId="3CA8F48C"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795E825" w14:textId="77777777" w:rsidR="00822147" w:rsidRDefault="00822147" w:rsidP="00EA69D0">
            <w:pPr>
              <w:pStyle w:val="INDICATORNUMBER"/>
              <w:rPr>
                <w:rStyle w:val="IntenseEmphasis"/>
                <w:b/>
                <w:bCs w:val="0"/>
                <w:i w:val="0"/>
                <w:iCs w:val="0"/>
                <w:color w:val="595959"/>
              </w:rPr>
            </w:pPr>
            <w:r>
              <w:rPr>
                <w:rStyle w:val="IntenseEmphasis"/>
                <w:b/>
                <w:bCs w:val="0"/>
                <w:i w:val="0"/>
                <w:iCs w:val="0"/>
                <w:color w:val="595959"/>
              </w:rPr>
              <w:t>IFD 16.4</w:t>
            </w:r>
          </w:p>
        </w:tc>
        <w:tc>
          <w:tcPr>
            <w:tcW w:w="8121" w:type="dxa"/>
            <w:gridSpan w:val="2"/>
            <w:tcBorders>
              <w:top w:val="single" w:sz="4" w:space="0" w:color="0070C0"/>
              <w:right w:val="single" w:sz="4" w:space="0" w:color="0070C0"/>
            </w:tcBorders>
            <w:shd w:val="clear" w:color="auto" w:fill="DAEEF3" w:themeFill="accent5" w:themeFillTint="33"/>
            <w:vAlign w:val="top"/>
          </w:tcPr>
          <w:p w14:paraId="7224EA11" w14:textId="424B9605" w:rsidR="00822147" w:rsidRPr="00822147" w:rsidRDefault="00822147" w:rsidP="00C914E0">
            <w:pPr>
              <w:pStyle w:val="INDICATORTEXT"/>
              <w:cnfStyle w:val="000000100000" w:firstRow="0" w:lastRow="0" w:firstColumn="0" w:lastColumn="0" w:oddVBand="0" w:evenVBand="0" w:oddHBand="1" w:evenHBand="0" w:firstRowFirstColumn="0" w:firstRowLastColumn="0" w:lastRowFirstColumn="0" w:lastRowLastColumn="0"/>
            </w:pPr>
            <w:r w:rsidRPr="00822147">
              <w:t xml:space="preserve">Indicate </w:t>
            </w:r>
            <w:r w:rsidR="00C914E0">
              <w:t>whether</w:t>
            </w:r>
            <w:r w:rsidR="00C914E0" w:rsidRPr="00822147">
              <w:t xml:space="preserve"> </w:t>
            </w:r>
            <w:r w:rsidRPr="00822147">
              <w:t>you have specific policies or procedures on Return on Equity (ROE) targets or caps in relation to your equity investments</w:t>
            </w:r>
            <w:r>
              <w:t>.</w:t>
            </w:r>
          </w:p>
        </w:tc>
      </w:tr>
      <w:tr w:rsidR="00822147" w14:paraId="74FAD9AA"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CC67C4" w14:textId="77777777" w:rsidR="00822147" w:rsidRDefault="00822147" w:rsidP="00EA69D0">
            <w:pPr>
              <w:pStyle w:val="INDICATORNUMBER"/>
              <w:rPr>
                <w:rStyle w:val="IntenseEmphasis"/>
                <w:b/>
                <w:bCs w:val="0"/>
                <w:i w:val="0"/>
                <w:iCs w:val="0"/>
                <w:color w:val="595959"/>
              </w:rPr>
            </w:pPr>
          </w:p>
        </w:tc>
        <w:tc>
          <w:tcPr>
            <w:tcW w:w="4060" w:type="dxa"/>
            <w:tcBorders>
              <w:top w:val="nil"/>
              <w:bottom w:val="nil"/>
              <w:right w:val="single" w:sz="4" w:space="0" w:color="A6A6A6" w:themeColor="background1" w:themeShade="A6"/>
            </w:tcBorders>
            <w:shd w:val="clear" w:color="auto" w:fill="auto"/>
          </w:tcPr>
          <w:p w14:paraId="7EB343AF" w14:textId="77777777" w:rsidR="00822147" w:rsidRPr="005308EE"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nil"/>
              <w:right w:val="single" w:sz="4" w:space="0" w:color="0070C0"/>
            </w:tcBorders>
            <w:shd w:val="clear" w:color="auto" w:fill="auto"/>
          </w:tcPr>
          <w:p w14:paraId="4A377C4C" w14:textId="77777777" w:rsidR="00822147" w:rsidRPr="00B734A4"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0E4712" w14:paraId="3557B69F"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1FE06D3"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16.5</w:t>
            </w:r>
          </w:p>
        </w:tc>
        <w:tc>
          <w:tcPr>
            <w:tcW w:w="8121" w:type="dxa"/>
            <w:gridSpan w:val="2"/>
            <w:tcBorders>
              <w:top w:val="single" w:sz="4" w:space="0" w:color="0070C0"/>
              <w:right w:val="single" w:sz="4" w:space="0" w:color="0070C0"/>
            </w:tcBorders>
            <w:shd w:val="clear" w:color="auto" w:fill="DAEEF3" w:themeFill="accent5" w:themeFillTint="33"/>
          </w:tcPr>
          <w:p w14:paraId="6A27F412" w14:textId="0ED82964"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if you publish policies or procedures on Return on Equity (ROE) targets or caps in relation to your equity investments. Provide a URL.</w:t>
            </w:r>
          </w:p>
          <w:p w14:paraId="7B1048AF"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1AA3472A"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57A97A7"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5681629"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0E4712" w14:paraId="7A62ACCB"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7504EBD"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16.6</w:t>
            </w:r>
          </w:p>
        </w:tc>
        <w:tc>
          <w:tcPr>
            <w:tcW w:w="8121" w:type="dxa"/>
            <w:gridSpan w:val="2"/>
            <w:tcBorders>
              <w:top w:val="single" w:sz="4" w:space="0" w:color="0070C0"/>
              <w:right w:val="single" w:sz="4" w:space="0" w:color="0070C0"/>
            </w:tcBorders>
            <w:shd w:val="clear" w:color="auto" w:fill="DAEEF3" w:themeFill="accent5" w:themeFillTint="33"/>
          </w:tcPr>
          <w:p w14:paraId="2D135FCC" w14:textId="68C7273D"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your Return on Equity (ROE) targets</w:t>
            </w:r>
            <w:r w:rsidR="00985401">
              <w:t>; specify</w:t>
            </w:r>
            <w:r w:rsidRPr="000E4712">
              <w:t>ing different targets for different funds if applicable.</w:t>
            </w:r>
          </w:p>
          <w:p w14:paraId="0AE21550"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38881F84"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001F6828"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13EB1F6"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3351C" w14:paraId="647B2B29"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09AF0410"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16.7</w:t>
            </w:r>
          </w:p>
        </w:tc>
        <w:tc>
          <w:tcPr>
            <w:tcW w:w="8121" w:type="dxa"/>
            <w:gridSpan w:val="2"/>
            <w:tcBorders>
              <w:top w:val="single" w:sz="4" w:space="0" w:color="0070C0"/>
              <w:right w:val="single" w:sz="4" w:space="0" w:color="0070C0"/>
            </w:tcBorders>
            <w:shd w:val="clear" w:color="auto" w:fill="DAEEF3" w:themeFill="accent5" w:themeFillTint="33"/>
          </w:tcPr>
          <w:p w14:paraId="2FA6FACA" w14:textId="3B393ECE" w:rsidR="0083351C" w:rsidRDefault="0083351C" w:rsidP="00C914E0">
            <w:pPr>
              <w:pStyle w:val="INDICATORTEXT"/>
              <w:cnfStyle w:val="000000100000" w:firstRow="0" w:lastRow="0" w:firstColumn="0" w:lastColumn="0" w:oddVBand="0" w:evenVBand="0" w:oddHBand="1" w:evenHBand="0" w:firstRowFirstColumn="0" w:firstRowLastColumn="0" w:lastRowFirstColumn="0" w:lastRowLastColumn="0"/>
            </w:pPr>
            <w:r w:rsidRPr="0083351C">
              <w:t xml:space="preserve">Indicate </w:t>
            </w:r>
            <w:r w:rsidR="00C914E0">
              <w:t>whether</w:t>
            </w:r>
            <w:r w:rsidR="00C914E0" w:rsidRPr="0083351C">
              <w:t xml:space="preserve"> </w:t>
            </w:r>
            <w:r w:rsidRPr="0083351C">
              <w:t>you have a set limit regarding the maximum equity investment exposure of the investees in which you invest.</w:t>
            </w:r>
          </w:p>
        </w:tc>
      </w:tr>
      <w:tr w:rsidR="0083351C" w14:paraId="7488AE0E" w14:textId="77777777" w:rsidTr="0083351C">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F6981AC" w14:textId="77777777" w:rsidR="0083351C" w:rsidRDefault="0083351C"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117A081A" w14:textId="77777777" w:rsidR="0083351C" w:rsidRPr="005308EE"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591E23B" w14:textId="77777777" w:rsidR="0083351C" w:rsidRPr="00B734A4"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3351C" w14:paraId="49BED63E"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1C12A04"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w:t>
            </w:r>
            <w:r w:rsidR="00B84743">
              <w:rPr>
                <w:rStyle w:val="IntenseEmphasis"/>
                <w:b/>
                <w:bCs w:val="0"/>
                <w:i w:val="0"/>
                <w:iCs w:val="0"/>
                <w:color w:val="595959"/>
              </w:rPr>
              <w:t>6.8</w:t>
            </w:r>
          </w:p>
        </w:tc>
        <w:tc>
          <w:tcPr>
            <w:tcW w:w="8121" w:type="dxa"/>
            <w:gridSpan w:val="2"/>
            <w:tcBorders>
              <w:top w:val="single" w:sz="4" w:space="0" w:color="0070C0"/>
              <w:right w:val="single" w:sz="4" w:space="0" w:color="0070C0"/>
            </w:tcBorders>
            <w:shd w:val="clear" w:color="auto" w:fill="DAEEF3" w:themeFill="accent5" w:themeFillTint="33"/>
          </w:tcPr>
          <w:p w14:paraId="46B59C7A" w14:textId="1E2B310A" w:rsidR="0083351C" w:rsidRPr="001C0916" w:rsidRDefault="0083351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FC2EBEE" w14:textId="77777777" w:rsidR="0083351C" w:rsidRPr="003939E2" w:rsidRDefault="0083351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83351C" w14:paraId="39BD0F6F"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0B26E7B" w14:textId="77777777" w:rsidR="0083351C" w:rsidRDefault="0083351C"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4083EAF" w14:textId="77777777" w:rsidR="0083351C" w:rsidRPr="00641017" w:rsidRDefault="0083351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429E353B" w14:textId="77777777" w:rsidR="007117E9" w:rsidRDefault="007117E9" w:rsidP="00FC3767">
      <w:pPr>
        <w:pStyle w:val="INDICATORTEXT"/>
        <w:ind w:left="0"/>
        <w:rPr>
          <w:i/>
          <w:lang w:eastAsia="en-GB"/>
        </w:rPr>
      </w:pPr>
    </w:p>
    <w:tbl>
      <w:tblPr>
        <w:tblStyle w:val="SubSectionIndicatorTableMANDATORY"/>
        <w:tblW w:w="9134" w:type="dxa"/>
        <w:tblInd w:w="5" w:type="dxa"/>
        <w:tblLook w:val="04A0" w:firstRow="1" w:lastRow="0" w:firstColumn="1" w:lastColumn="0" w:noHBand="0" w:noVBand="1"/>
      </w:tblPr>
      <w:tblGrid>
        <w:gridCol w:w="978"/>
        <w:gridCol w:w="4115"/>
        <w:gridCol w:w="1322"/>
        <w:gridCol w:w="2719"/>
      </w:tblGrid>
      <w:tr w:rsidR="007117E9" w14:paraId="2D5E09A0"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8" w:type="dxa"/>
            <w:tcBorders>
              <w:top w:val="single" w:sz="4" w:space="0" w:color="0082C8"/>
              <w:bottom w:val="single" w:sz="4" w:space="0" w:color="0082C8"/>
            </w:tcBorders>
          </w:tcPr>
          <w:p w14:paraId="4A2D82EE" w14:textId="77777777" w:rsidR="007117E9" w:rsidRPr="00DC20FA" w:rsidRDefault="007117E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16</w:t>
            </w:r>
          </w:p>
        </w:tc>
        <w:tc>
          <w:tcPr>
            <w:tcW w:w="8156" w:type="dxa"/>
            <w:gridSpan w:val="3"/>
            <w:tcBorders>
              <w:top w:val="single" w:sz="4" w:space="0" w:color="0082C8"/>
            </w:tcBorders>
          </w:tcPr>
          <w:p w14:paraId="796F6A3A" w14:textId="77777777" w:rsidR="007117E9" w:rsidRPr="00DC20FA" w:rsidRDefault="007117E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117E9" w:rsidRPr="00D5451C" w14:paraId="02C90F5E"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0082C8"/>
              <w:bottom w:val="single" w:sz="4" w:space="0" w:color="A6A6A6" w:themeColor="background1" w:themeShade="A6"/>
            </w:tcBorders>
            <w:vAlign w:val="top"/>
          </w:tcPr>
          <w:p w14:paraId="1F2CE703" w14:textId="77777777" w:rsidR="007117E9" w:rsidRPr="000D72DF" w:rsidRDefault="007117E9" w:rsidP="00EA69D0">
            <w:pPr>
              <w:pStyle w:val="INDICATORNUMBER"/>
              <w:rPr>
                <w:rStyle w:val="IntenseEmphasis"/>
                <w:b/>
                <w:bCs w:val="0"/>
                <w:i w:val="0"/>
                <w:iCs w:val="0"/>
              </w:rPr>
            </w:pPr>
            <w:r>
              <w:rPr>
                <w:rStyle w:val="IntenseEmphasis"/>
                <w:b/>
                <w:bCs w:val="0"/>
                <w:i w:val="0"/>
                <w:iCs w:val="0"/>
                <w:color w:val="595959"/>
              </w:rPr>
              <w:t>IFD 16</w:t>
            </w:r>
          </w:p>
        </w:tc>
        <w:tc>
          <w:tcPr>
            <w:tcW w:w="8156" w:type="dxa"/>
            <w:gridSpan w:val="3"/>
            <w:tcBorders>
              <w:top w:val="single" w:sz="4" w:space="0" w:color="0082C8"/>
              <w:bottom w:val="single" w:sz="4" w:space="0" w:color="A6A6A6" w:themeColor="background1" w:themeShade="A6"/>
            </w:tcBorders>
            <w:shd w:val="clear" w:color="auto" w:fill="auto"/>
          </w:tcPr>
          <w:p w14:paraId="67A11819" w14:textId="77777777" w:rsidR="007117E9" w:rsidRPr="00DC20FA" w:rsidRDefault="007117E9"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7117E9">
              <w:rPr>
                <w:bCs/>
                <w:szCs w:val="18"/>
              </w:rPr>
              <w:t>This indicator is only applicable if you have direct equity investments.</w:t>
            </w:r>
          </w:p>
        </w:tc>
      </w:tr>
      <w:tr w:rsidR="007117E9" w:rsidRPr="00D5451C" w14:paraId="5D2D363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6A6A6" w:themeColor="background1" w:themeShade="A6"/>
              <w:bottom w:val="single" w:sz="4" w:space="0" w:color="BFBFBF" w:themeColor="background1" w:themeShade="BF"/>
            </w:tcBorders>
            <w:vAlign w:val="top"/>
          </w:tcPr>
          <w:p w14:paraId="11C204B0"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16.4 and 16.6</w:t>
            </w:r>
          </w:p>
        </w:tc>
        <w:tc>
          <w:tcPr>
            <w:tcW w:w="8156" w:type="dxa"/>
            <w:gridSpan w:val="3"/>
            <w:tcBorders>
              <w:top w:val="single" w:sz="4" w:space="0" w:color="A6A6A6" w:themeColor="background1" w:themeShade="A6"/>
              <w:bottom w:val="single" w:sz="4" w:space="0" w:color="BFBFBF" w:themeColor="background1" w:themeShade="BF"/>
            </w:tcBorders>
            <w:shd w:val="clear" w:color="auto" w:fill="auto"/>
          </w:tcPr>
          <w:p w14:paraId="588D5CB0" w14:textId="7A051C0E" w:rsidR="007117E9" w:rsidRPr="007117E9" w:rsidRDefault="007117E9" w:rsidP="007117E9">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7117E9">
              <w:rPr>
                <w:bCs/>
                <w:szCs w:val="18"/>
              </w:rPr>
              <w:t xml:space="preserve">This refers to targets or caps at the fund level, </w:t>
            </w:r>
            <w:r w:rsidR="00880346">
              <w:rPr>
                <w:bCs/>
                <w:szCs w:val="18"/>
              </w:rPr>
              <w:t xml:space="preserve">i.e., </w:t>
            </w:r>
            <w:r w:rsidRPr="007117E9">
              <w:rPr>
                <w:bCs/>
                <w:szCs w:val="18"/>
              </w:rPr>
              <w:t>to your organisation as opposed to the individual investment. For mixed funds, this indicator would apply if the fund has &gt;50% in equity.</w:t>
            </w:r>
          </w:p>
        </w:tc>
      </w:tr>
      <w:tr w:rsidR="007117E9" w:rsidRPr="00D5451C" w14:paraId="62160C77"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6A6A6" w:themeColor="background1" w:themeShade="A6"/>
              <w:bottom w:val="single" w:sz="4" w:space="0" w:color="BFBFBF" w:themeColor="background1" w:themeShade="BF"/>
            </w:tcBorders>
            <w:vAlign w:val="top"/>
          </w:tcPr>
          <w:p w14:paraId="33A28D9F"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16.7</w:t>
            </w:r>
          </w:p>
        </w:tc>
        <w:tc>
          <w:tcPr>
            <w:tcW w:w="8156" w:type="dxa"/>
            <w:gridSpan w:val="3"/>
            <w:tcBorders>
              <w:top w:val="single" w:sz="4" w:space="0" w:color="A6A6A6" w:themeColor="background1" w:themeShade="A6"/>
              <w:bottom w:val="single" w:sz="4" w:space="0" w:color="BFBFBF" w:themeColor="background1" w:themeShade="BF"/>
            </w:tcBorders>
            <w:shd w:val="clear" w:color="auto" w:fill="auto"/>
          </w:tcPr>
          <w:p w14:paraId="76849BF2" w14:textId="3112339B" w:rsidR="007117E9" w:rsidRPr="007117E9" w:rsidRDefault="007117E9" w:rsidP="00C914E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117E9">
              <w:rPr>
                <w:bCs/>
                <w:szCs w:val="18"/>
              </w:rPr>
              <w:t>This refers to the maximum percentage of the investee's total equity capital provided by the respondent in any one investment.</w:t>
            </w:r>
          </w:p>
        </w:tc>
      </w:tr>
      <w:tr w:rsidR="007E03EF" w:rsidRPr="00D5451C" w14:paraId="3F0B6BD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BFBFBF" w:themeColor="background1" w:themeShade="BF"/>
              <w:bottom w:val="single" w:sz="4" w:space="0" w:color="A6A6A6" w:themeColor="background1" w:themeShade="A6"/>
              <w:right w:val="single" w:sz="4" w:space="0" w:color="0082C8"/>
            </w:tcBorders>
            <w:vAlign w:val="top"/>
          </w:tcPr>
          <w:p w14:paraId="3AED3864" w14:textId="77777777" w:rsidR="007E03EF" w:rsidRPr="003C6508" w:rsidRDefault="007E03EF" w:rsidP="00EA69D0">
            <w:pPr>
              <w:pStyle w:val="INDICATORTEXT"/>
              <w:jc w:val="both"/>
              <w:rPr>
                <w:b/>
                <w:szCs w:val="18"/>
              </w:rPr>
            </w:pPr>
            <w:r>
              <w:rPr>
                <w:b/>
                <w:szCs w:val="18"/>
              </w:rPr>
              <w:t>LOGIC</w:t>
            </w:r>
          </w:p>
        </w:tc>
      </w:tr>
      <w:tr w:rsidR="007E03EF" w:rsidRPr="00D5451C" w14:paraId="3B7B002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6A6A6" w:themeColor="background1" w:themeShade="A6"/>
              <w:bottom w:val="single" w:sz="4" w:space="0" w:color="A6A6A6" w:themeColor="background1" w:themeShade="A6"/>
              <w:right w:val="single" w:sz="4" w:space="0" w:color="595959" w:themeColor="text1" w:themeTint="A6"/>
            </w:tcBorders>
            <w:vAlign w:val="top"/>
          </w:tcPr>
          <w:p w14:paraId="142BF7F3" w14:textId="77777777" w:rsidR="007E03EF" w:rsidRPr="003C6508" w:rsidRDefault="007E03EF" w:rsidP="00EA69D0">
            <w:pPr>
              <w:pStyle w:val="INDICATORTEXT"/>
              <w:jc w:val="both"/>
              <w:rPr>
                <w:b/>
                <w:szCs w:val="18"/>
              </w:rPr>
            </w:pPr>
            <w:r>
              <w:rPr>
                <w:b/>
                <w:szCs w:val="18"/>
              </w:rPr>
              <w:t>IFD 16</w:t>
            </w:r>
          </w:p>
        </w:tc>
        <w:tc>
          <w:tcPr>
            <w:tcW w:w="8156" w:type="dxa"/>
            <w:gridSpan w:val="3"/>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2BB79C25" w14:textId="77777777" w:rsidR="00FB24E7" w:rsidRDefault="00FB24E7" w:rsidP="00FB24E7">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equity in [04]. </w:t>
            </w:r>
          </w:p>
          <w:p w14:paraId="6DA81A71" w14:textId="015E13FD" w:rsidR="007E03EF" w:rsidRPr="003C6508" w:rsidRDefault="00FB24E7" w:rsidP="001905C1">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Within this indicator,</w:t>
            </w:r>
            <w:r w:rsidRPr="007E03EF" w:rsidDel="00FB24E7">
              <w:rPr>
                <w:bCs/>
                <w:szCs w:val="18"/>
              </w:rPr>
              <w:t xml:space="preserve"> </w:t>
            </w:r>
            <w:r w:rsidR="007E03EF" w:rsidRPr="007E03EF">
              <w:rPr>
                <w:bCs/>
                <w:szCs w:val="18"/>
              </w:rPr>
              <w:t xml:space="preserve">[16.3] will be applicable if you report </w:t>
            </w:r>
            <w:r w:rsidR="001905C1">
              <w:rPr>
                <w:bCs/>
                <w:szCs w:val="18"/>
              </w:rPr>
              <w:t>‘</w:t>
            </w:r>
            <w:r w:rsidR="007E03EF" w:rsidRPr="007E03EF">
              <w:rPr>
                <w:bCs/>
                <w:szCs w:val="18"/>
              </w:rPr>
              <w:t>Yes</w:t>
            </w:r>
            <w:r w:rsidR="001905C1">
              <w:rPr>
                <w:bCs/>
                <w:szCs w:val="18"/>
              </w:rPr>
              <w:t>’</w:t>
            </w:r>
            <w:r w:rsidR="007E03EF" w:rsidRPr="007E03EF">
              <w:rPr>
                <w:bCs/>
                <w:szCs w:val="18"/>
              </w:rPr>
              <w:t xml:space="preserve"> to [16.2]</w:t>
            </w:r>
            <w:r w:rsidR="00C914E0">
              <w:rPr>
                <w:bCs/>
                <w:szCs w:val="18"/>
              </w:rPr>
              <w:t>,</w:t>
            </w:r>
            <w:r>
              <w:rPr>
                <w:bCs/>
                <w:szCs w:val="18"/>
              </w:rPr>
              <w:t xml:space="preserve"> and </w:t>
            </w:r>
            <w:r w:rsidR="007E03EF" w:rsidRPr="007E03EF">
              <w:rPr>
                <w:bCs/>
                <w:szCs w:val="18"/>
              </w:rPr>
              <w:t>[16.5] wi</w:t>
            </w:r>
            <w:r w:rsidR="001905C1">
              <w:rPr>
                <w:bCs/>
                <w:szCs w:val="18"/>
              </w:rPr>
              <w:t>ll be applicable if you report ‘</w:t>
            </w:r>
            <w:r w:rsidR="007E03EF" w:rsidRPr="007E03EF">
              <w:rPr>
                <w:bCs/>
                <w:szCs w:val="18"/>
              </w:rPr>
              <w:t>Yes</w:t>
            </w:r>
            <w:r w:rsidR="001905C1">
              <w:rPr>
                <w:bCs/>
                <w:szCs w:val="18"/>
              </w:rPr>
              <w:t>’</w:t>
            </w:r>
            <w:r w:rsidR="007E03EF" w:rsidRPr="007E03EF">
              <w:rPr>
                <w:bCs/>
                <w:szCs w:val="18"/>
              </w:rPr>
              <w:t xml:space="preserve"> to [16.4]</w:t>
            </w:r>
            <w:r w:rsidR="007E03EF">
              <w:rPr>
                <w:bCs/>
                <w:szCs w:val="18"/>
              </w:rPr>
              <w:t>.</w:t>
            </w:r>
          </w:p>
        </w:tc>
      </w:tr>
      <w:tr w:rsidR="007117E9" w:rsidRPr="00D5451C" w14:paraId="2AC57972"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BFBFBF" w:themeColor="background1" w:themeShade="BF"/>
              <w:right w:val="single" w:sz="4" w:space="0" w:color="0082C8"/>
            </w:tcBorders>
            <w:vAlign w:val="top"/>
          </w:tcPr>
          <w:p w14:paraId="582DC962" w14:textId="77777777" w:rsidR="007117E9" w:rsidRPr="003C6508" w:rsidRDefault="007117E9" w:rsidP="00EA69D0">
            <w:pPr>
              <w:pStyle w:val="INDICATORTEXT"/>
              <w:jc w:val="both"/>
              <w:rPr>
                <w:b/>
                <w:szCs w:val="18"/>
              </w:rPr>
            </w:pPr>
            <w:r w:rsidRPr="003C6508">
              <w:rPr>
                <w:b/>
                <w:szCs w:val="18"/>
              </w:rPr>
              <w:t>ASSESSMENT</w:t>
            </w:r>
          </w:p>
        </w:tc>
      </w:tr>
      <w:tr w:rsidR="007117E9" w:rsidRPr="00D5451C" w14:paraId="6DE6E41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BFBFBF" w:themeColor="background1" w:themeShade="BF"/>
              <w:right w:val="single" w:sz="4" w:space="0" w:color="BFBFBF" w:themeColor="background1" w:themeShade="BF"/>
            </w:tcBorders>
            <w:vAlign w:val="top"/>
          </w:tcPr>
          <w:p w14:paraId="427DEF47" w14:textId="77777777" w:rsidR="007117E9" w:rsidRDefault="007E03EF" w:rsidP="00EA69D0">
            <w:pPr>
              <w:pStyle w:val="INDICATORNUMBER"/>
              <w:rPr>
                <w:rStyle w:val="IntenseEmphasis"/>
                <w:b/>
                <w:bCs w:val="0"/>
                <w:i w:val="0"/>
                <w:iCs w:val="0"/>
                <w:color w:val="595959"/>
              </w:rPr>
            </w:pPr>
            <w:r>
              <w:rPr>
                <w:rStyle w:val="IntenseEmphasis"/>
                <w:b/>
                <w:bCs w:val="0"/>
                <w:i w:val="0"/>
                <w:iCs w:val="0"/>
                <w:color w:val="595959"/>
              </w:rPr>
              <w:t>IFD 16</w:t>
            </w:r>
          </w:p>
        </w:tc>
        <w:tc>
          <w:tcPr>
            <w:tcW w:w="815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00722B9C" w14:textId="77777777" w:rsidR="007E03EF" w:rsidRPr="007E03EF" w:rsidRDefault="007E03EF" w:rsidP="007E03E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E03EF">
              <w:rPr>
                <w:bCs/>
                <w:szCs w:val="18"/>
              </w:rPr>
              <w:t xml:space="preserve">Maximum score: Three </w:t>
            </w:r>
            <w:r w:rsidRPr="007E03EF">
              <w:rPr>
                <w:bCs/>
                <w:szCs w:val="18"/>
              </w:rPr>
              <w:sym w:font="Wingdings" w:char="F0AB"/>
            </w:r>
          </w:p>
          <w:p w14:paraId="6762E617" w14:textId="77777777" w:rsidR="007117E9" w:rsidRDefault="007E03EF" w:rsidP="005E67F5">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7E03EF">
              <w:rPr>
                <w:bCs/>
                <w:szCs w:val="18"/>
              </w:rPr>
              <w:t>The assessment of this indicator is based on your responses to [16.2</w:t>
            </w:r>
            <w:r w:rsidR="005E67F5">
              <w:rPr>
                <w:bCs/>
                <w:szCs w:val="18"/>
              </w:rPr>
              <w:t>]</w:t>
            </w:r>
            <w:r w:rsidRPr="007E03EF">
              <w:rPr>
                <w:bCs/>
                <w:szCs w:val="18"/>
              </w:rPr>
              <w:t xml:space="preserve"> </w:t>
            </w:r>
            <w:r w:rsidR="005E67F5">
              <w:rPr>
                <w:bCs/>
                <w:szCs w:val="18"/>
              </w:rPr>
              <w:t>and</w:t>
            </w:r>
            <w:r w:rsidRPr="007E03EF">
              <w:rPr>
                <w:bCs/>
                <w:szCs w:val="18"/>
              </w:rPr>
              <w:t xml:space="preserve"> </w:t>
            </w:r>
            <w:r w:rsidR="005E67F5">
              <w:rPr>
                <w:bCs/>
                <w:szCs w:val="18"/>
              </w:rPr>
              <w:t>[</w:t>
            </w:r>
            <w:r w:rsidRPr="007E03EF">
              <w:rPr>
                <w:bCs/>
                <w:szCs w:val="18"/>
              </w:rPr>
              <w:t>16.4].</w:t>
            </w:r>
          </w:p>
        </w:tc>
      </w:tr>
      <w:tr w:rsidR="00D724A1" w:rsidRPr="00D5451C" w14:paraId="4AAF6EB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nil"/>
              <w:right w:val="single" w:sz="4" w:space="0" w:color="BFBFBF" w:themeColor="background1" w:themeShade="BF"/>
            </w:tcBorders>
            <w:vAlign w:val="top"/>
          </w:tcPr>
          <w:p w14:paraId="0D54F690" w14:textId="1C3409B6" w:rsidR="00D724A1" w:rsidRDefault="00D724A1" w:rsidP="00D724A1">
            <w:pPr>
              <w:pStyle w:val="INDICATORNUMBER"/>
              <w:rPr>
                <w:rStyle w:val="IntenseEmphasis"/>
                <w:b/>
                <w:bCs w:val="0"/>
                <w:i w:val="0"/>
                <w:iCs w:val="0"/>
                <w:color w:val="595959"/>
              </w:rPr>
            </w:pPr>
          </w:p>
        </w:tc>
        <w:tc>
          <w:tcPr>
            <w:tcW w:w="815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0F83B47A" w14:textId="5CDBDD0C" w:rsidR="00D724A1" w:rsidRPr="007E03EF"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D724A1" w:rsidRPr="00D5451C" w14:paraId="16F8200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right w:val="single" w:sz="4" w:space="0" w:color="BFBFBF" w:themeColor="background1" w:themeShade="BF"/>
            </w:tcBorders>
            <w:vAlign w:val="top"/>
          </w:tcPr>
          <w:p w14:paraId="251DD664"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4B67381" w14:textId="47F1C5EC" w:rsidR="00D724A1" w:rsidRPr="00FA40B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679BFAD" w14:textId="2142C19B" w:rsidR="00D724A1" w:rsidRPr="007E03EF"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67BB494E" w14:textId="190A2D1B" w:rsidR="00D724A1" w:rsidRPr="007E03EF"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6636AC" w:rsidRPr="00D5451C" w14:paraId="540BC28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nil"/>
              <w:right w:val="single" w:sz="4" w:space="0" w:color="BFBFBF" w:themeColor="background1" w:themeShade="BF"/>
            </w:tcBorders>
            <w:vAlign w:val="top"/>
          </w:tcPr>
          <w:p w14:paraId="5025403C"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01E2C9E" w14:textId="6233BF1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341B38">
              <w:t>Do not have specific policies or procedures on exits or (ROE) targets</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A275AC" w14:textId="7636B8B5"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5389443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D5451C" w14:paraId="0297AD6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right w:val="single" w:sz="4" w:space="0" w:color="BFBFBF" w:themeColor="background1" w:themeShade="BF"/>
            </w:tcBorders>
            <w:vAlign w:val="top"/>
          </w:tcPr>
          <w:p w14:paraId="2AA85F9E"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868EF1E" w14:textId="0FE3AA13" w:rsidR="00D724A1" w:rsidRPr="00341B38"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341B38">
              <w:t xml:space="preserve">Have specific policies or procedures on either exits </w:t>
            </w:r>
            <w:r w:rsidRPr="006172D2">
              <w:rPr>
                <w:b/>
              </w:rPr>
              <w:t>OR</w:t>
            </w:r>
            <w:r w:rsidRPr="00341B38">
              <w:t xml:space="preserve"> (ROE) targets</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CAA06A7" w14:textId="2C005F17"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71CDE358"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D5451C" w14:paraId="0C97E3FE"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nil"/>
              <w:right w:val="single" w:sz="4" w:space="0" w:color="BFBFBF" w:themeColor="background1" w:themeShade="BF"/>
            </w:tcBorders>
            <w:vAlign w:val="top"/>
          </w:tcPr>
          <w:p w14:paraId="3E184F39"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5A41E70" w14:textId="3A1241F1" w:rsidR="00D724A1" w:rsidRPr="00341B38"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341B38">
              <w:t xml:space="preserve">Have specific policies or procedures on </w:t>
            </w:r>
            <w:r w:rsidRPr="006172D2">
              <w:rPr>
                <w:b/>
              </w:rPr>
              <w:t>both</w:t>
            </w:r>
            <w:r w:rsidRPr="00341B38">
              <w:t xml:space="preserve"> exits </w:t>
            </w:r>
            <w:r w:rsidRPr="006172D2">
              <w:rPr>
                <w:b/>
              </w:rPr>
              <w:t>and</w:t>
            </w:r>
            <w:r w:rsidRPr="00341B38">
              <w:t xml:space="preserve"> (ROE) targets</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4309BA2" w14:textId="69789D01"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17CF73B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D5451C" w14:paraId="5123042D"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single" w:sz="4" w:space="0" w:color="0082C8"/>
              <w:right w:val="single" w:sz="4" w:space="0" w:color="BFBFBF" w:themeColor="background1" w:themeShade="BF"/>
            </w:tcBorders>
            <w:vAlign w:val="top"/>
          </w:tcPr>
          <w:p w14:paraId="54DED3D3"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037117C7" w14:textId="47640F8F" w:rsidR="00D724A1" w:rsidRPr="00341B38"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341B38">
              <w:t xml:space="preserve">Have specific policies or procedures on </w:t>
            </w:r>
            <w:r w:rsidRPr="006172D2">
              <w:rPr>
                <w:b/>
              </w:rPr>
              <w:t>both</w:t>
            </w:r>
            <w:r w:rsidRPr="00341B38">
              <w:t xml:space="preserve"> exits </w:t>
            </w:r>
            <w:r w:rsidRPr="006172D2">
              <w:rPr>
                <w:b/>
              </w:rPr>
              <w:t>and</w:t>
            </w:r>
            <w:r w:rsidRPr="00341B38">
              <w:t xml:space="preserve"> (ROE) targets and </w:t>
            </w:r>
            <w:r w:rsidRPr="006172D2">
              <w:rPr>
                <w:b/>
              </w:rPr>
              <w:t>publish</w:t>
            </w:r>
            <w:r w:rsidRPr="00341B38">
              <w:t xml:space="preserve"> at least one of them</w:t>
            </w:r>
          </w:p>
        </w:tc>
        <w:tc>
          <w:tcPr>
            <w:tcW w:w="1322"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24A9E3C5" w14:textId="64B5B94A"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9" w:type="dxa"/>
            <w:tcBorders>
              <w:top w:val="single" w:sz="4" w:space="0" w:color="BFBFBF" w:themeColor="background1" w:themeShade="BF"/>
              <w:left w:val="single" w:sz="4" w:space="0" w:color="BFBFBF" w:themeColor="background1" w:themeShade="BF"/>
              <w:bottom w:val="single" w:sz="4" w:space="0" w:color="0082C8"/>
              <w:right w:val="single" w:sz="4" w:space="0" w:color="0082C8"/>
            </w:tcBorders>
            <w:shd w:val="clear" w:color="auto" w:fill="auto"/>
            <w:vAlign w:val="top"/>
          </w:tcPr>
          <w:p w14:paraId="2493B211"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6D393B95" w14:textId="77777777" w:rsidR="007117E9" w:rsidRDefault="007117E9" w:rsidP="00FC3767">
      <w:pPr>
        <w:pStyle w:val="INDICATORTEXT"/>
        <w:ind w:left="0"/>
        <w:rPr>
          <w:i/>
          <w:lang w:eastAsia="en-GB"/>
        </w:rPr>
      </w:pPr>
    </w:p>
    <w:p w14:paraId="64A59A10" w14:textId="77777777" w:rsidR="00F123F9" w:rsidRDefault="00F123F9" w:rsidP="00FC3767">
      <w:pPr>
        <w:pStyle w:val="INDICATORTEXT"/>
        <w:ind w:left="0"/>
        <w:rPr>
          <w:i/>
        </w:rPr>
      </w:pPr>
    </w:p>
    <w:p w14:paraId="6B98E060" w14:textId="77777777" w:rsidR="00F123F9" w:rsidRPr="00F123F9" w:rsidRDefault="00F123F9" w:rsidP="00F123F9"/>
    <w:p w14:paraId="503CDCCE" w14:textId="77777777" w:rsidR="00F123F9" w:rsidRPr="00F123F9" w:rsidRDefault="00F123F9" w:rsidP="00F123F9"/>
    <w:p w14:paraId="23725798" w14:textId="77777777" w:rsidR="00F123F9" w:rsidRPr="00F123F9" w:rsidRDefault="00F123F9" w:rsidP="00F123F9"/>
    <w:p w14:paraId="0B4D5CC1" w14:textId="77777777" w:rsidR="00F123F9" w:rsidRPr="00F123F9" w:rsidRDefault="00F123F9" w:rsidP="00F123F9"/>
    <w:p w14:paraId="60E637BA" w14:textId="77777777" w:rsidR="00F123F9" w:rsidRDefault="00F123F9" w:rsidP="00F123F9">
      <w:pPr>
        <w:ind w:firstLine="720"/>
      </w:pPr>
    </w:p>
    <w:p w14:paraId="04C8292C" w14:textId="77777777" w:rsidR="00F123F9" w:rsidRDefault="00F123F9" w:rsidP="00F123F9"/>
    <w:p w14:paraId="415FD779" w14:textId="77777777" w:rsidR="00F123F9" w:rsidRDefault="00F123F9" w:rsidP="00F123F9"/>
    <w:p w14:paraId="37C47790" w14:textId="77777777" w:rsidR="00F123F9" w:rsidRPr="00F123F9" w:rsidRDefault="00F123F9" w:rsidP="00F123F9"/>
    <w:p w14:paraId="69F2451C" w14:textId="77777777" w:rsidR="00F123F9" w:rsidRPr="00F123F9" w:rsidRDefault="00F123F9" w:rsidP="00F123F9"/>
    <w:p w14:paraId="62E5DCDD" w14:textId="77777777" w:rsidR="00F123F9" w:rsidRPr="00F123F9" w:rsidRDefault="00F123F9" w:rsidP="00F123F9"/>
    <w:p w14:paraId="1172AB15" w14:textId="77777777" w:rsidR="00F123F9" w:rsidRDefault="00F123F9" w:rsidP="00F123F9"/>
    <w:p w14:paraId="35BF1026" w14:textId="77777777" w:rsidR="00F123F9" w:rsidRDefault="00F123F9" w:rsidP="00F123F9"/>
    <w:p w14:paraId="60F28124" w14:textId="77777777" w:rsidR="0021731D" w:rsidRPr="00F123F9" w:rsidRDefault="0021731D" w:rsidP="00F123F9">
      <w:pPr>
        <w:sectPr w:rsidR="0021731D" w:rsidRPr="00F123F9" w:rsidSect="00855023">
          <w:headerReference w:type="default" r:id="rId44"/>
          <w:headerReference w:type="first" r:id="rId45"/>
          <w:pgSz w:w="11900" w:h="16840"/>
          <w:pgMar w:top="1440" w:right="1616" w:bottom="1440" w:left="1616" w:header="708" w:footer="708" w:gutter="0"/>
          <w:cols w:space="708"/>
          <w:titlePg/>
          <w:docGrid w:linePitch="360"/>
        </w:sectPr>
      </w:pPr>
    </w:p>
    <w:p w14:paraId="699D99DC" w14:textId="22529827" w:rsidR="00066773" w:rsidRPr="00066773" w:rsidRDefault="00066773" w:rsidP="00066773">
      <w:pPr>
        <w:pStyle w:val="INDICATORTEXT"/>
        <w:ind w:left="0"/>
        <w:rPr>
          <w:b/>
          <w:i/>
          <w:lang w:eastAsia="en-GB"/>
        </w:rPr>
      </w:pPr>
      <w:r w:rsidRPr="00066773">
        <w:rPr>
          <w:b/>
          <w:i/>
          <w:lang w:eastAsia="en-GB"/>
        </w:rPr>
        <w:lastRenderedPageBreak/>
        <w:t>Possible action</w:t>
      </w:r>
    </w:p>
    <w:p w14:paraId="074DF4F4" w14:textId="347CB275" w:rsidR="00066773" w:rsidRDefault="00066773" w:rsidP="00580CA9">
      <w:pPr>
        <w:pStyle w:val="INDICATORTEXT"/>
        <w:spacing w:after="240"/>
        <w:ind w:left="0"/>
        <w:rPr>
          <w:rFonts w:ascii="Helvetica" w:hAnsi="Helvetica" w:cs="Helvetica"/>
          <w:color w:val="333333"/>
          <w:sz w:val="20"/>
          <w:lang w:eastAsia="en-GB"/>
        </w:rPr>
      </w:pPr>
      <w:r w:rsidRPr="00066773">
        <w:rPr>
          <w:i/>
          <w:lang w:eastAsia="en-GB"/>
        </w:rPr>
        <w:t>Negotiate terms and conditions that are transparent, fair and reasonable, including fair break-up clauses.</w:t>
      </w:r>
      <w:r w:rsidRPr="00681260">
        <w:rPr>
          <w:rFonts w:ascii="Helvetica" w:hAnsi="Helvetica" w:cs="Helvetica"/>
          <w:color w:val="333333"/>
          <w:sz w:val="20"/>
          <w:lang w:eastAsia="en-GB"/>
        </w:rPr>
        <w:t> </w:t>
      </w:r>
    </w:p>
    <w:tbl>
      <w:tblPr>
        <w:tblStyle w:val="SubSectionIndicatorHeaderMANDATORY"/>
        <w:tblW w:w="12333" w:type="dxa"/>
        <w:tblInd w:w="0" w:type="dxa"/>
        <w:tblLook w:val="07E0" w:firstRow="1" w:lastRow="1" w:firstColumn="1" w:lastColumn="1" w:noHBand="1" w:noVBand="1"/>
      </w:tblPr>
      <w:tblGrid>
        <w:gridCol w:w="1134"/>
        <w:gridCol w:w="5670"/>
        <w:gridCol w:w="3261"/>
        <w:gridCol w:w="2268"/>
      </w:tblGrid>
      <w:tr w:rsidR="000314BF" w14:paraId="57199E19" w14:textId="77777777" w:rsidTr="003F11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72A197"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p>
        </w:tc>
        <w:tc>
          <w:tcPr>
            <w:tcW w:w="5670" w:type="dxa"/>
          </w:tcPr>
          <w:p w14:paraId="0BC6F40D"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261" w:type="dxa"/>
          </w:tcPr>
          <w:p w14:paraId="1AF56C27"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268" w:type="dxa"/>
          </w:tcPr>
          <w:p w14:paraId="2686765C"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0314BF" w14:paraId="0ED19DDA" w14:textId="77777777" w:rsidTr="003F113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64629D9"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IFD 17</w:t>
            </w:r>
          </w:p>
        </w:tc>
        <w:tc>
          <w:tcPr>
            <w:tcW w:w="5670" w:type="dxa"/>
          </w:tcPr>
          <w:p w14:paraId="3289A487" w14:textId="77777777" w:rsidR="000314BF" w:rsidRPr="00356CDA"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261" w:type="dxa"/>
          </w:tcPr>
          <w:p w14:paraId="440B4FC9" w14:textId="77777777" w:rsidR="000314BF" w:rsidRPr="00A57E01"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268" w:type="dxa"/>
          </w:tcPr>
          <w:p w14:paraId="4C14F4FD"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25ECF509" w14:textId="77777777" w:rsidR="00155379" w:rsidRDefault="00155379" w:rsidP="00580CA9">
      <w:pPr>
        <w:pStyle w:val="INDICATORNUMBER"/>
        <w:spacing w:before="0"/>
      </w:pPr>
    </w:p>
    <w:tbl>
      <w:tblPr>
        <w:tblStyle w:val="SubSectionIndicatorTableVOLUNTARY"/>
        <w:tblW w:w="12333" w:type="dxa"/>
        <w:tblInd w:w="5" w:type="dxa"/>
        <w:tblLook w:val="04A0" w:firstRow="1" w:lastRow="0" w:firstColumn="1" w:lastColumn="0" w:noHBand="0" w:noVBand="1"/>
      </w:tblPr>
      <w:tblGrid>
        <w:gridCol w:w="1093"/>
        <w:gridCol w:w="3869"/>
        <w:gridCol w:w="2976"/>
        <w:gridCol w:w="2127"/>
        <w:gridCol w:w="70"/>
        <w:gridCol w:w="2198"/>
      </w:tblGrid>
      <w:tr w:rsidR="00E0670D" w14:paraId="1BDA754D" w14:textId="77777777" w:rsidTr="0015537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4B75125" w14:textId="77777777" w:rsidR="00E0670D" w:rsidRPr="00903B63" w:rsidRDefault="00E0670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17</w:t>
            </w:r>
          </w:p>
        </w:tc>
        <w:tc>
          <w:tcPr>
            <w:tcW w:w="11240" w:type="dxa"/>
            <w:gridSpan w:val="5"/>
            <w:tcBorders>
              <w:top w:val="single" w:sz="4" w:space="0" w:color="0070C0"/>
              <w:bottom w:val="single" w:sz="4" w:space="0" w:color="0070C0"/>
              <w:right w:val="single" w:sz="4" w:space="0" w:color="0070C0"/>
            </w:tcBorders>
            <w:shd w:val="clear" w:color="auto" w:fill="0070C0"/>
          </w:tcPr>
          <w:p w14:paraId="6AE01A58" w14:textId="77777777" w:rsidR="00E0670D" w:rsidRPr="00903B63" w:rsidRDefault="00E0670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85D9D" w14:paraId="49BB5752"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20C8423" w14:textId="77777777" w:rsidR="00885D9D" w:rsidRDefault="00885D9D" w:rsidP="00EA69D0">
            <w:pPr>
              <w:pStyle w:val="INDICATORNUMBER"/>
              <w:rPr>
                <w:rStyle w:val="IntenseEmphasis"/>
                <w:b/>
                <w:bCs w:val="0"/>
                <w:i w:val="0"/>
                <w:iCs w:val="0"/>
                <w:color w:val="595959"/>
              </w:rPr>
            </w:pPr>
            <w:r>
              <w:rPr>
                <w:rStyle w:val="IntenseEmphasis"/>
                <w:b/>
                <w:bCs w:val="0"/>
                <w:i w:val="0"/>
                <w:iCs w:val="0"/>
                <w:color w:val="595959"/>
              </w:rPr>
              <w:t>IFD 17.1</w:t>
            </w:r>
          </w:p>
        </w:tc>
        <w:tc>
          <w:tcPr>
            <w:tcW w:w="11240" w:type="dxa"/>
            <w:gridSpan w:val="5"/>
            <w:tcBorders>
              <w:top w:val="single" w:sz="4" w:space="0" w:color="0070C0"/>
              <w:right w:val="single" w:sz="4" w:space="0" w:color="0070C0"/>
            </w:tcBorders>
            <w:shd w:val="clear" w:color="auto" w:fill="DAEEF3" w:themeFill="accent5" w:themeFillTint="33"/>
          </w:tcPr>
          <w:p w14:paraId="158FD3C8" w14:textId="0994E016" w:rsidR="00885D9D" w:rsidRPr="00EF33D2" w:rsidRDefault="00885D9D" w:rsidP="004D70AA">
            <w:pPr>
              <w:pStyle w:val="INDICATORTEXT"/>
              <w:cnfStyle w:val="000000100000" w:firstRow="0" w:lastRow="0" w:firstColumn="0" w:lastColumn="0" w:oddVBand="0" w:evenVBand="0" w:oddHBand="1" w:evenHBand="0" w:firstRowFirstColumn="0" w:firstRowLastColumn="0" w:lastRowFirstColumn="0" w:lastRowLastColumn="0"/>
            </w:pPr>
            <w:r w:rsidRPr="00E0670D">
              <w:t xml:space="preserve">Indicate </w:t>
            </w:r>
            <w:r w:rsidR="004D70AA">
              <w:t>whether</w:t>
            </w:r>
            <w:r w:rsidR="004D70AA" w:rsidRPr="00E0670D">
              <w:t xml:space="preserve"> </w:t>
            </w:r>
            <w:r w:rsidRPr="00E0670D">
              <w:t>you adopt the following practices</w:t>
            </w:r>
            <w:r w:rsidR="004D70AA">
              <w:t>.</w:t>
            </w:r>
          </w:p>
        </w:tc>
      </w:tr>
      <w:tr w:rsidR="00885D9D" w14:paraId="3A874CF2" w14:textId="77777777" w:rsidTr="00EA69D0">
        <w:trPr>
          <w:trHeight w:val="51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837B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nil"/>
              <w:bottom w:val="single" w:sz="4" w:space="0" w:color="A6A6A6" w:themeColor="background1" w:themeShade="A6"/>
              <w:right w:val="single" w:sz="4" w:space="0" w:color="A6A6A6" w:themeColor="background1" w:themeShade="A6"/>
            </w:tcBorders>
            <w:shd w:val="clear" w:color="auto" w:fill="auto"/>
          </w:tcPr>
          <w:p w14:paraId="0CF05967" w14:textId="77777777" w:rsidR="00885D9D" w:rsidRPr="00B734A4" w:rsidRDefault="00885D9D" w:rsidP="00DC0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DC0EFD">
              <w:t>For fixed income investments: Use the Lenders’ Guidelines for Setting Covenants in Support of Responsible Microfinance as an example or reference document.</w:t>
            </w:r>
          </w:p>
        </w:tc>
        <w:tc>
          <w:tcPr>
            <w:tcW w:w="4395" w:type="dxa"/>
            <w:gridSpan w:val="3"/>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FAD17" w14:textId="2F656B3C" w:rsidR="00885D9D" w:rsidRPr="00B734A4" w:rsidRDefault="00885D9D" w:rsidP="004D70A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Pr="00DC0EFD">
              <w:t>.</w:t>
            </w:r>
          </w:p>
        </w:tc>
      </w:tr>
      <w:tr w:rsidR="00885D9D" w14:paraId="4D3FFFEF" w14:textId="77777777" w:rsidTr="0021731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12FD4BD" w14:textId="77777777" w:rsidR="00885D9D" w:rsidRDefault="00885D9D" w:rsidP="00EA69D0">
            <w:pPr>
              <w:pStyle w:val="INDICATORNUMBER"/>
              <w:rPr>
                <w:rStyle w:val="IntenseEmphasis"/>
                <w:b/>
                <w:bCs w:val="0"/>
                <w:i w:val="0"/>
                <w:iCs w:val="0"/>
                <w:color w:val="595959"/>
              </w:rPr>
            </w:pPr>
          </w:p>
        </w:tc>
        <w:tc>
          <w:tcPr>
            <w:tcW w:w="6845" w:type="dxa"/>
            <w:gridSpan w:val="2"/>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DA6473"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24C479"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46F44F"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0FAF347" w14:textId="77777777" w:rsidTr="00EA69D0">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95234D"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B94CDE" w14:textId="60CF9BF6"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CE2C22">
              <w:t>Ensure that the investee understands the terms, covenants and their implications prior to signing loan</w:t>
            </w:r>
            <w:r w:rsidR="00163E42">
              <w:t>/</w:t>
            </w:r>
            <w:r w:rsidRPr="00CE2C22">
              <w:t>shareholder documentation.</w:t>
            </w:r>
          </w:p>
        </w:tc>
        <w:tc>
          <w:tcPr>
            <w:tcW w:w="29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F88BFE" w14:textId="77777777"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CB5994D" w14:textId="179F0AEE"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004D70AA">
              <w:rPr>
                <w:b/>
              </w:rPr>
              <w:t>.</w:t>
            </w:r>
          </w:p>
        </w:tc>
      </w:tr>
      <w:tr w:rsidR="00885D9D" w14:paraId="4127DF95" w14:textId="77777777" w:rsidTr="0015537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0DFD46E" w14:textId="77777777" w:rsidR="00885D9D" w:rsidRDefault="00885D9D" w:rsidP="00EA69D0">
            <w:pPr>
              <w:pStyle w:val="INDICATORNUMBER"/>
              <w:rPr>
                <w:rStyle w:val="IntenseEmphasis"/>
                <w:b/>
                <w:bCs w:val="0"/>
                <w:i w:val="0"/>
                <w:iCs w:val="0"/>
                <w:color w:val="595959"/>
              </w:rPr>
            </w:pPr>
          </w:p>
        </w:tc>
        <w:tc>
          <w:tcPr>
            <w:tcW w:w="3869" w:type="dxa"/>
            <w:vMerge/>
            <w:tcBorders>
              <w:top w:val="single" w:sz="4" w:space="0" w:color="A6A6A6" w:themeColor="background1" w:themeShade="A6"/>
              <w:right w:val="single" w:sz="4" w:space="0" w:color="A6A6A6" w:themeColor="background1" w:themeShade="A6"/>
            </w:tcBorders>
            <w:shd w:val="clear" w:color="auto" w:fill="auto"/>
          </w:tcPr>
          <w:p w14:paraId="75F9E4B5"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B64512D"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FF8A04"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9BF20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243CF6E" w14:textId="77777777" w:rsidTr="00EA69D0">
        <w:trPr>
          <w:trHeight w:val="61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E1F23B4"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right w:val="single" w:sz="4" w:space="0" w:color="A6A6A6" w:themeColor="background1" w:themeShade="A6"/>
            </w:tcBorders>
            <w:shd w:val="clear" w:color="auto" w:fill="auto"/>
          </w:tcPr>
          <w:p w14:paraId="5CC74286" w14:textId="4B7308C7"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07FF9">
              <w:t xml:space="preserve">Foster trust and proactive dialogue with investees through straightforward discussions </w:t>
            </w:r>
            <w:r w:rsidR="004D70AA" w:rsidRPr="00207FF9">
              <w:t>o</w:t>
            </w:r>
            <w:r w:rsidR="004D70AA">
              <w:t>f</w:t>
            </w:r>
            <w:r w:rsidR="004D70AA" w:rsidRPr="00207FF9">
              <w:t xml:space="preserve"> </w:t>
            </w:r>
            <w:r w:rsidRPr="00207FF9">
              <w:t>issues such as a covenant breach.</w:t>
            </w: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19F6B2F5"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0E8B310" w14:textId="17249C9A"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004D70AA">
              <w:rPr>
                <w:b/>
              </w:rPr>
              <w:t>.</w:t>
            </w:r>
          </w:p>
        </w:tc>
      </w:tr>
      <w:tr w:rsidR="00885D9D" w14:paraId="47420CF7"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D142BD" w14:textId="77777777" w:rsidR="00885D9D" w:rsidRDefault="00885D9D" w:rsidP="00EA69D0">
            <w:pPr>
              <w:pStyle w:val="INDICATORNUMBER"/>
              <w:rPr>
                <w:rStyle w:val="IntenseEmphasis"/>
                <w:b/>
                <w:bCs w:val="0"/>
                <w:i w:val="0"/>
                <w:iCs w:val="0"/>
                <w:color w:val="595959"/>
              </w:rPr>
            </w:pPr>
          </w:p>
        </w:tc>
        <w:tc>
          <w:tcPr>
            <w:tcW w:w="3869" w:type="dxa"/>
            <w:vMerge/>
            <w:tcBorders>
              <w:bottom w:val="single" w:sz="4" w:space="0" w:color="A6A6A6" w:themeColor="background1" w:themeShade="A6"/>
              <w:right w:val="single" w:sz="4" w:space="0" w:color="A6A6A6" w:themeColor="background1" w:themeShade="A6"/>
            </w:tcBorders>
            <w:shd w:val="clear" w:color="auto" w:fill="auto"/>
          </w:tcPr>
          <w:p w14:paraId="5EDB3422"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585622C"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0D266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F122AC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192A858B" w14:textId="77777777" w:rsidTr="0022028C">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626F1"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right w:val="single" w:sz="4" w:space="0" w:color="A6A6A6" w:themeColor="background1" w:themeShade="A6"/>
            </w:tcBorders>
            <w:shd w:val="clear" w:color="auto" w:fill="auto"/>
            <w:vAlign w:val="top"/>
          </w:tcPr>
          <w:p w14:paraId="202F3C5E" w14:textId="72987F68"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1731D">
              <w:t xml:space="preserve">In the case of material covenant breach, create/participate in a voluntary workout group </w:t>
            </w:r>
            <w:r w:rsidR="004D70AA">
              <w:t>when</w:t>
            </w:r>
            <w:r w:rsidR="004D70AA" w:rsidRPr="0021731D">
              <w:t xml:space="preserve"> </w:t>
            </w:r>
            <w:r w:rsidRPr="0021731D">
              <w:t>applicable, with the goal to help the investee remain a going concern whenever possible.</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6B3432" w14:textId="5F5CB336"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 xml:space="preserve">. </w:t>
            </w:r>
          </w:p>
        </w:tc>
      </w:tr>
      <w:tr w:rsidR="00885D9D" w14:paraId="6D956223"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5D9B8C"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099D5248"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D99E2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142CCD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CEC8F99" w14:textId="77777777" w:rsidTr="0022028C">
        <w:trPr>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5D0A7AD"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3F820D"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For fixed income investments: Train your staff on effective monitoring and covenant waiver negotiations to manage deteriorating conditions, and transition a non-performing loan from loan origination staff to specialised workout staff.</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DD6AA92" w14:textId="02541755"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5DB1068B" w14:textId="77777777" w:rsidTr="002B037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D057A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2" w:space="0" w:color="BFBFBF" w:themeColor="background1" w:themeShade="BF"/>
              <w:right w:val="single" w:sz="4" w:space="0" w:color="A6A6A6" w:themeColor="background1" w:themeShade="A6"/>
            </w:tcBorders>
            <w:shd w:val="clear" w:color="auto" w:fill="auto"/>
          </w:tcPr>
          <w:p w14:paraId="4E12C3CA"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5F5BB0"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C5157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4AFAA0DE" w14:textId="77777777" w:rsidTr="002B037E">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EBD6C6F"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2"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F7BC92A" w14:textId="49CE6CB1"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 xml:space="preserve">Encourage investee skills-building on financial projections, scenario planning and stress-testing for management, and financial expertise and governance for </w:t>
            </w:r>
            <w:r w:rsidR="004D70AA">
              <w:t>d</w:t>
            </w:r>
            <w:r w:rsidR="004D70AA" w:rsidRPr="00155379">
              <w:t>irectors</w:t>
            </w:r>
            <w:r w:rsidRPr="00155379">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BBCD4D" w14:textId="0F2CA86E"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36709218"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4C045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7C68293D"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40F53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F9A671"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7D66FA06" w14:textId="77777777" w:rsidTr="00EA69D0">
        <w:trPr>
          <w:trHeight w:val="3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5FDF2F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right w:val="single" w:sz="4" w:space="0" w:color="A6A6A6" w:themeColor="background1" w:themeShade="A6"/>
            </w:tcBorders>
            <w:shd w:val="clear" w:color="auto" w:fill="auto"/>
          </w:tcPr>
          <w:p w14:paraId="6C5E91FF" w14:textId="3F464D8A"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2028C">
              <w:t>Other</w:t>
            </w:r>
            <w:r w:rsidR="004D70AA">
              <w:t>;</w:t>
            </w:r>
            <w:r w:rsidR="004D70AA" w:rsidRPr="0022028C">
              <w:t xml:space="preserve"> </w:t>
            </w:r>
            <w:r w:rsidRPr="0022028C">
              <w:t>explain</w:t>
            </w:r>
            <w:r>
              <w:t xml:space="preserve"> _______</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FFF3050" w14:textId="07198F36"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0F9F624D" w14:textId="77777777" w:rsidTr="00EA69D0">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39CDE4"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51E8C883"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6A9DC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35325EC"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5C94FA0" w14:textId="77777777" w:rsidTr="00C605E8">
        <w:trPr>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nil"/>
            </w:tcBorders>
            <w:shd w:val="clear" w:color="auto" w:fill="auto"/>
            <w:vAlign w:val="top"/>
          </w:tcPr>
          <w:p w14:paraId="664A651A" w14:textId="77777777" w:rsidR="00885D9D" w:rsidRDefault="00885D9D" w:rsidP="00EA69D0">
            <w:pPr>
              <w:pStyle w:val="INDICATORNUMBER"/>
              <w:rPr>
                <w:rStyle w:val="IntenseEmphasis"/>
                <w:b/>
                <w:bCs w:val="0"/>
                <w:i w:val="0"/>
                <w:iCs w:val="0"/>
                <w:color w:val="595959"/>
              </w:rPr>
            </w:pPr>
          </w:p>
        </w:tc>
        <w:tc>
          <w:tcPr>
            <w:tcW w:w="11240" w:type="dxa"/>
            <w:gridSpan w:val="5"/>
            <w:tcBorders>
              <w:bottom w:val="single" w:sz="4" w:space="0" w:color="A6A6A6" w:themeColor="background1" w:themeShade="A6"/>
              <w:right w:val="single" w:sz="4" w:space="0" w:color="0070C0"/>
            </w:tcBorders>
            <w:shd w:val="clear" w:color="auto" w:fill="auto"/>
          </w:tcPr>
          <w:p w14:paraId="53927D71" w14:textId="77777777" w:rsidR="00885D9D" w:rsidRPr="00903B63" w:rsidRDefault="00885D9D" w:rsidP="00C605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74789">
              <w:t>None of the above</w:t>
            </w:r>
          </w:p>
        </w:tc>
      </w:tr>
      <w:tr w:rsidR="0022028C" w14:paraId="568238E1"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C5C926D" w14:textId="77777777" w:rsidR="0022028C" w:rsidRDefault="0022028C" w:rsidP="00EA69D0">
            <w:pPr>
              <w:pStyle w:val="INDICATORNUMBER"/>
              <w:rPr>
                <w:rStyle w:val="IntenseEmphasis"/>
                <w:b/>
                <w:bCs w:val="0"/>
                <w:i w:val="0"/>
                <w:iCs w:val="0"/>
                <w:color w:val="595959"/>
              </w:rPr>
            </w:pPr>
            <w:r>
              <w:rPr>
                <w:rStyle w:val="IntenseEmphasis"/>
                <w:b/>
                <w:bCs w:val="0"/>
                <w:i w:val="0"/>
                <w:iCs w:val="0"/>
                <w:color w:val="595959"/>
              </w:rPr>
              <w:t>IFD 1</w:t>
            </w:r>
            <w:r w:rsidR="00B94B67">
              <w:rPr>
                <w:rStyle w:val="IntenseEmphasis"/>
                <w:b/>
                <w:bCs w:val="0"/>
                <w:i w:val="0"/>
                <w:iCs w:val="0"/>
                <w:color w:val="595959"/>
              </w:rPr>
              <w:t>7.2</w:t>
            </w:r>
          </w:p>
        </w:tc>
        <w:tc>
          <w:tcPr>
            <w:tcW w:w="11240" w:type="dxa"/>
            <w:gridSpan w:val="5"/>
            <w:tcBorders>
              <w:top w:val="single" w:sz="4" w:space="0" w:color="0070C0"/>
              <w:right w:val="single" w:sz="4" w:space="0" w:color="0070C0"/>
            </w:tcBorders>
            <w:shd w:val="clear" w:color="auto" w:fill="DAEEF3" w:themeFill="accent5" w:themeFillTint="33"/>
          </w:tcPr>
          <w:p w14:paraId="618AB303" w14:textId="7A97C98E" w:rsidR="0022028C" w:rsidRPr="001C0916" w:rsidRDefault="0022028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CBCBD2A" w14:textId="77777777" w:rsidR="0022028C" w:rsidRPr="003939E2" w:rsidRDefault="0022028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22028C" w14:paraId="7EAF6270" w14:textId="77777777" w:rsidTr="0021731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7327C0" w14:textId="77777777" w:rsidR="0022028C" w:rsidRDefault="0022028C" w:rsidP="00EA69D0">
            <w:pPr>
              <w:pStyle w:val="INDICATORNUMBER"/>
              <w:rPr>
                <w:rStyle w:val="IntenseEmphasis"/>
                <w:b/>
                <w:bCs w:val="0"/>
                <w:i w:val="0"/>
                <w:iCs w:val="0"/>
                <w:color w:val="595959"/>
              </w:rPr>
            </w:pPr>
          </w:p>
        </w:tc>
        <w:tc>
          <w:tcPr>
            <w:tcW w:w="11240" w:type="dxa"/>
            <w:gridSpan w:val="5"/>
            <w:tcBorders>
              <w:top w:val="nil"/>
              <w:bottom w:val="single" w:sz="4" w:space="0" w:color="0070C0"/>
              <w:right w:val="single" w:sz="4" w:space="0" w:color="0070C0"/>
            </w:tcBorders>
            <w:shd w:val="clear" w:color="auto" w:fill="auto"/>
          </w:tcPr>
          <w:p w14:paraId="1EDFA1A7" w14:textId="77777777" w:rsidR="0022028C" w:rsidRPr="00641017" w:rsidRDefault="0022028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1EF097F4" w14:textId="77777777" w:rsidR="00066773" w:rsidRDefault="00066773" w:rsidP="00580CA9">
      <w:pPr>
        <w:pStyle w:val="INDICATORNUMBER"/>
        <w:spacing w:before="0" w:after="0"/>
        <w:rPr>
          <w:lang w:eastAsia="en-GB"/>
        </w:rPr>
      </w:pPr>
    </w:p>
    <w:tbl>
      <w:tblPr>
        <w:tblStyle w:val="SubSectionIndicatorTableMANDATORY"/>
        <w:tblW w:w="12333" w:type="dxa"/>
        <w:tblInd w:w="5" w:type="dxa"/>
        <w:tblLook w:val="04A0" w:firstRow="1" w:lastRow="0" w:firstColumn="1" w:lastColumn="0" w:noHBand="0" w:noVBand="1"/>
      </w:tblPr>
      <w:tblGrid>
        <w:gridCol w:w="1017"/>
        <w:gridCol w:w="3772"/>
        <w:gridCol w:w="3772"/>
        <w:gridCol w:w="3772"/>
      </w:tblGrid>
      <w:tr w:rsidR="00BE4C99" w14:paraId="3C45AC69"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17" w:type="dxa"/>
            <w:tcBorders>
              <w:top w:val="single" w:sz="4" w:space="0" w:color="0082C8"/>
              <w:bottom w:val="nil"/>
            </w:tcBorders>
          </w:tcPr>
          <w:p w14:paraId="41185B67" w14:textId="77777777" w:rsidR="00BE4C99" w:rsidRPr="00DC20FA" w:rsidRDefault="00BE4C9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17</w:t>
            </w:r>
          </w:p>
        </w:tc>
        <w:tc>
          <w:tcPr>
            <w:tcW w:w="11316" w:type="dxa"/>
            <w:gridSpan w:val="3"/>
            <w:tcBorders>
              <w:top w:val="single" w:sz="4" w:space="0" w:color="0082C8"/>
              <w:bottom w:val="nil"/>
            </w:tcBorders>
          </w:tcPr>
          <w:p w14:paraId="792F492C" w14:textId="77777777" w:rsidR="00BE4C99" w:rsidRPr="00DC20FA" w:rsidRDefault="00BE4C9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E4C99" w:rsidRPr="00D5451C" w14:paraId="5571E70C"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nil"/>
              <w:bottom w:val="single" w:sz="4" w:space="0" w:color="A6A6A6" w:themeColor="background1" w:themeShade="A6"/>
            </w:tcBorders>
            <w:vAlign w:val="top"/>
          </w:tcPr>
          <w:p w14:paraId="7A161EAE" w14:textId="77777777" w:rsidR="00BE4C99" w:rsidRPr="000D72DF" w:rsidRDefault="00BE4C99" w:rsidP="00EA69D0">
            <w:pPr>
              <w:pStyle w:val="INDICATORNUMBER"/>
              <w:rPr>
                <w:rStyle w:val="IntenseEmphasis"/>
                <w:b/>
                <w:bCs w:val="0"/>
                <w:i w:val="0"/>
                <w:iCs w:val="0"/>
              </w:rPr>
            </w:pPr>
            <w:r>
              <w:rPr>
                <w:rStyle w:val="IntenseEmphasis"/>
                <w:b/>
                <w:bCs w:val="0"/>
                <w:i w:val="0"/>
                <w:iCs w:val="0"/>
                <w:color w:val="595959"/>
              </w:rPr>
              <w:t>IFD 17</w:t>
            </w:r>
          </w:p>
        </w:tc>
        <w:tc>
          <w:tcPr>
            <w:tcW w:w="11316" w:type="dxa"/>
            <w:gridSpan w:val="3"/>
            <w:tcBorders>
              <w:top w:val="nil"/>
              <w:bottom w:val="single" w:sz="4" w:space="0" w:color="A6A6A6" w:themeColor="background1" w:themeShade="A6"/>
            </w:tcBorders>
            <w:shd w:val="clear" w:color="auto" w:fill="auto"/>
          </w:tcPr>
          <w:p w14:paraId="5A8AC14D" w14:textId="0E0D80F7" w:rsidR="00BE4C99" w:rsidRPr="00DC20FA" w:rsidRDefault="00A03550" w:rsidP="004D70AA">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hyperlink r:id="rId46" w:history="1">
              <w:r w:rsidR="00BE4C99" w:rsidRPr="00BE4C99">
                <w:rPr>
                  <w:rStyle w:val="Hyperlink"/>
                  <w:rFonts w:cs="Arial"/>
                  <w:bCs/>
                  <w:szCs w:val="18"/>
                </w:rPr>
                <w:t>The Lenders’ Guidelines for Setting Covenants in Support of Responsible Microfinance</w:t>
              </w:r>
            </w:hyperlink>
            <w:r w:rsidR="00BE4C99" w:rsidRPr="00BE4C99">
              <w:rPr>
                <w:bCs/>
                <w:szCs w:val="18"/>
              </w:rPr>
              <w:t xml:space="preserve"> provide guidance of specific reasonable covenants for fixed income investors, </w:t>
            </w:r>
            <w:r w:rsidR="00880346">
              <w:rPr>
                <w:bCs/>
                <w:szCs w:val="18"/>
              </w:rPr>
              <w:t xml:space="preserve">i.e., </w:t>
            </w:r>
            <w:r w:rsidR="00BE4C99" w:rsidRPr="00BE4C99">
              <w:rPr>
                <w:bCs/>
                <w:szCs w:val="18"/>
              </w:rPr>
              <w:t xml:space="preserve">covenants that can contribute to </w:t>
            </w:r>
            <w:r w:rsidR="004D70AA" w:rsidRPr="00BE4C99">
              <w:rPr>
                <w:bCs/>
                <w:szCs w:val="18"/>
              </w:rPr>
              <w:t>ensur</w:t>
            </w:r>
            <w:r w:rsidR="004D70AA">
              <w:rPr>
                <w:bCs/>
                <w:szCs w:val="18"/>
              </w:rPr>
              <w:t>ing</w:t>
            </w:r>
            <w:r w:rsidR="004D70AA" w:rsidRPr="00BE4C99">
              <w:rPr>
                <w:bCs/>
                <w:szCs w:val="18"/>
              </w:rPr>
              <w:t xml:space="preserve"> </w:t>
            </w:r>
            <w:r w:rsidR="00BE4C99" w:rsidRPr="00BE4C99">
              <w:rPr>
                <w:bCs/>
                <w:szCs w:val="18"/>
              </w:rPr>
              <w:t xml:space="preserve">that MFI investees adopt a “responsible financing” behaviour </w:t>
            </w:r>
            <w:r w:rsidR="004D70AA">
              <w:rPr>
                <w:bCs/>
                <w:szCs w:val="18"/>
              </w:rPr>
              <w:t>that</w:t>
            </w:r>
            <w:r w:rsidR="004D70AA" w:rsidRPr="00BE4C99">
              <w:rPr>
                <w:bCs/>
                <w:szCs w:val="18"/>
              </w:rPr>
              <w:t xml:space="preserve"> </w:t>
            </w:r>
            <w:r w:rsidR="00BE4C99" w:rsidRPr="00BE4C99">
              <w:rPr>
                <w:bCs/>
                <w:szCs w:val="18"/>
              </w:rPr>
              <w:t>can ensure that their end clients are not harmed.</w:t>
            </w:r>
          </w:p>
        </w:tc>
      </w:tr>
      <w:tr w:rsidR="00BE4C99" w:rsidRPr="00D5451C" w14:paraId="044FB9FB"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A6A6A6" w:themeColor="background1" w:themeShade="A6"/>
              <w:bottom w:val="single" w:sz="4" w:space="0" w:color="BFBFBF" w:themeColor="background1" w:themeShade="BF"/>
            </w:tcBorders>
            <w:vAlign w:val="top"/>
          </w:tcPr>
          <w:p w14:paraId="7F966198" w14:textId="77777777" w:rsidR="00BE4C99" w:rsidRDefault="00BE4C99" w:rsidP="00BE4C99">
            <w:pPr>
              <w:pStyle w:val="INDICATORNUMBER"/>
              <w:rPr>
                <w:rStyle w:val="IntenseEmphasis"/>
                <w:b/>
                <w:bCs w:val="0"/>
                <w:i w:val="0"/>
                <w:iCs w:val="0"/>
                <w:color w:val="595959"/>
              </w:rPr>
            </w:pPr>
            <w:r>
              <w:rPr>
                <w:rStyle w:val="IntenseEmphasis"/>
                <w:b/>
                <w:bCs w:val="0"/>
                <w:i w:val="0"/>
                <w:iCs w:val="0"/>
                <w:color w:val="595959"/>
              </w:rPr>
              <w:t>IFD 17.1</w:t>
            </w:r>
          </w:p>
        </w:tc>
        <w:tc>
          <w:tcPr>
            <w:tcW w:w="11316" w:type="dxa"/>
            <w:gridSpan w:val="3"/>
            <w:tcBorders>
              <w:top w:val="single" w:sz="4" w:space="0" w:color="A6A6A6" w:themeColor="background1" w:themeShade="A6"/>
              <w:bottom w:val="single" w:sz="4" w:space="0" w:color="BFBFBF" w:themeColor="background1" w:themeShade="BF"/>
            </w:tcBorders>
            <w:shd w:val="clear" w:color="auto" w:fill="auto"/>
          </w:tcPr>
          <w:p w14:paraId="3D6EB83D" w14:textId="77777777" w:rsidR="00BE4C99" w:rsidRPr="007117E9" w:rsidRDefault="00BE4C99" w:rsidP="00EA69D0">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BE4C99">
              <w:rPr>
                <w:bCs/>
                <w:szCs w:val="18"/>
              </w:rPr>
              <w:t>Options ‘Use the Lenders’ Guidelines for Setting Covenants in Support of Responsible Microfinance as an example or reference document’ and ‘Train your staff on effective monitoring and covenant waiver negotiations to manage deteriorating conditions, and transition a non-performing loan from loan origination staff to specialised workout staff’ will only applicable if you have direct debt investments.</w:t>
            </w:r>
          </w:p>
        </w:tc>
      </w:tr>
      <w:tr w:rsidR="00ED0C16" w:rsidRPr="00D5451C" w14:paraId="48F594D9" w14:textId="77777777" w:rsidTr="00E641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4"/>
            <w:tcBorders>
              <w:top w:val="single" w:sz="4" w:space="0" w:color="A6A6A6" w:themeColor="background1" w:themeShade="A6"/>
              <w:bottom w:val="single" w:sz="4" w:space="0" w:color="BFBFBF" w:themeColor="background1" w:themeShade="BF"/>
            </w:tcBorders>
            <w:vAlign w:val="top"/>
          </w:tcPr>
          <w:p w14:paraId="5CE33804" w14:textId="77777777" w:rsidR="00ED0C16" w:rsidRPr="00151E4B" w:rsidRDefault="00ED0C16" w:rsidP="00EA69D0">
            <w:pPr>
              <w:pStyle w:val="INDICATORTEXT"/>
              <w:jc w:val="both"/>
              <w:rPr>
                <w:b/>
                <w:bCs/>
                <w:szCs w:val="18"/>
              </w:rPr>
            </w:pPr>
            <w:r w:rsidRPr="00151E4B">
              <w:rPr>
                <w:b/>
                <w:bCs/>
                <w:szCs w:val="18"/>
              </w:rPr>
              <w:t>LOGIC</w:t>
            </w:r>
          </w:p>
        </w:tc>
      </w:tr>
      <w:tr w:rsidR="00ED0C16" w:rsidRPr="00D5451C" w14:paraId="2A030AF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A6A6A6" w:themeColor="background1" w:themeShade="A6"/>
              <w:bottom w:val="single" w:sz="4" w:space="0" w:color="BFBFBF" w:themeColor="background1" w:themeShade="BF"/>
            </w:tcBorders>
            <w:vAlign w:val="top"/>
          </w:tcPr>
          <w:p w14:paraId="4E546CF1" w14:textId="77777777" w:rsidR="00ED0C16" w:rsidRDefault="00ED0C16" w:rsidP="00BE4C99">
            <w:pPr>
              <w:pStyle w:val="INDICATORNUMBER"/>
              <w:rPr>
                <w:rStyle w:val="IntenseEmphasis"/>
                <w:b/>
                <w:bCs w:val="0"/>
                <w:i w:val="0"/>
                <w:iCs w:val="0"/>
                <w:color w:val="595959"/>
              </w:rPr>
            </w:pPr>
            <w:r>
              <w:rPr>
                <w:rStyle w:val="IntenseEmphasis"/>
                <w:b/>
                <w:bCs w:val="0"/>
                <w:i w:val="0"/>
                <w:iCs w:val="0"/>
                <w:color w:val="595959"/>
              </w:rPr>
              <w:t>IFD 17</w:t>
            </w:r>
          </w:p>
        </w:tc>
        <w:tc>
          <w:tcPr>
            <w:tcW w:w="11316" w:type="dxa"/>
            <w:gridSpan w:val="3"/>
            <w:tcBorders>
              <w:top w:val="single" w:sz="4" w:space="0" w:color="A6A6A6" w:themeColor="background1" w:themeShade="A6"/>
              <w:bottom w:val="single" w:sz="4" w:space="0" w:color="BFBFBF" w:themeColor="background1" w:themeShade="BF"/>
            </w:tcBorders>
            <w:shd w:val="clear" w:color="auto" w:fill="auto"/>
          </w:tcPr>
          <w:p w14:paraId="0763F51B" w14:textId="371949A4" w:rsidR="00ED0C16" w:rsidRDefault="00ED0C16"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The following options are applicable </w:t>
            </w:r>
            <w:r>
              <w:t xml:space="preserve">if you reported </w:t>
            </w:r>
            <w:r w:rsidRPr="00BF429C">
              <w:t>≥</w:t>
            </w:r>
            <w:r>
              <w:t xml:space="preserve">20% of your organisation’s inclusive finance investments are in </w:t>
            </w:r>
            <w:r w:rsidR="00982C9C">
              <w:t>debt</w:t>
            </w:r>
            <w:r>
              <w:t xml:space="preserve"> in [04</w:t>
            </w:r>
            <w:r w:rsidR="004D70AA">
              <w:t xml:space="preserve">]. </w:t>
            </w:r>
          </w:p>
          <w:p w14:paraId="0C365841" w14:textId="77777777" w:rsidR="00ED0C16" w:rsidRPr="00C415B2"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pPr>
            <w:r w:rsidRPr="00C415B2">
              <w:t>For fixed income investments: Use the Lenders’ Guidelines for Setting Covenants in Support of Responsible Microfinance as an example or reference document.</w:t>
            </w:r>
          </w:p>
          <w:p w14:paraId="03DBAB32" w14:textId="77777777" w:rsidR="00ED0C16" w:rsidRPr="00BE4C99"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rPr>
                <w:bCs/>
                <w:szCs w:val="18"/>
                <w:lang w:eastAsia="en-US"/>
              </w:rPr>
            </w:pPr>
            <w:r w:rsidRPr="00C415B2">
              <w:t>For fixed income investments: Train your staff on effective monitoring and covenant waiver negotiations to manage deteriorating conditions, and transition a non-performing loan from loan origination staff to specialised workout staff.</w:t>
            </w:r>
          </w:p>
        </w:tc>
      </w:tr>
      <w:tr w:rsidR="00BE4C99" w:rsidRPr="00D5451C" w14:paraId="24E43ADA" w14:textId="77777777" w:rsidTr="00BE4C9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4"/>
            <w:tcBorders>
              <w:top w:val="single" w:sz="4" w:space="0" w:color="A6A6A6" w:themeColor="background1" w:themeShade="A6"/>
              <w:bottom w:val="single" w:sz="4" w:space="0" w:color="BFBFBF" w:themeColor="background1" w:themeShade="BF"/>
            </w:tcBorders>
            <w:vAlign w:val="top"/>
          </w:tcPr>
          <w:p w14:paraId="0CED5F49" w14:textId="77777777" w:rsidR="00BE4C99" w:rsidRPr="003C6508" w:rsidRDefault="00BE4C99" w:rsidP="00EA69D0">
            <w:pPr>
              <w:pStyle w:val="INDICATORTEXT"/>
              <w:jc w:val="both"/>
              <w:rPr>
                <w:b/>
                <w:szCs w:val="18"/>
              </w:rPr>
            </w:pPr>
            <w:r w:rsidRPr="003C6508">
              <w:rPr>
                <w:b/>
                <w:szCs w:val="18"/>
              </w:rPr>
              <w:t>ASSESSMENT</w:t>
            </w:r>
          </w:p>
        </w:tc>
      </w:tr>
      <w:tr w:rsidR="00BE4C99" w:rsidRPr="00D5451C" w14:paraId="56314560"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BFBFBF" w:themeColor="background1" w:themeShade="BF"/>
              <w:bottom w:val="single" w:sz="4" w:space="0" w:color="BFBFBF" w:themeColor="background1" w:themeShade="BF"/>
            </w:tcBorders>
            <w:vAlign w:val="top"/>
          </w:tcPr>
          <w:p w14:paraId="7B05B428" w14:textId="77777777" w:rsidR="00BE4C99" w:rsidRDefault="00BE4C99" w:rsidP="00EA69D0">
            <w:pPr>
              <w:pStyle w:val="INDICATORNUMBER"/>
              <w:rPr>
                <w:rStyle w:val="IntenseEmphasis"/>
                <w:b/>
                <w:bCs w:val="0"/>
                <w:i w:val="0"/>
                <w:iCs w:val="0"/>
                <w:color w:val="595959"/>
              </w:rPr>
            </w:pPr>
            <w:r>
              <w:rPr>
                <w:rStyle w:val="IntenseEmphasis"/>
                <w:b/>
                <w:bCs w:val="0"/>
                <w:i w:val="0"/>
                <w:iCs w:val="0"/>
                <w:color w:val="595959"/>
              </w:rPr>
              <w:t>IFD 17</w:t>
            </w:r>
          </w:p>
        </w:tc>
        <w:tc>
          <w:tcPr>
            <w:tcW w:w="11316" w:type="dxa"/>
            <w:gridSpan w:val="3"/>
            <w:tcBorders>
              <w:top w:val="single" w:sz="4" w:space="0" w:color="BFBFBF" w:themeColor="background1" w:themeShade="BF"/>
              <w:bottom w:val="single" w:sz="4" w:space="0" w:color="BFBFBF" w:themeColor="background1" w:themeShade="BF"/>
            </w:tcBorders>
            <w:shd w:val="clear" w:color="auto" w:fill="auto"/>
          </w:tcPr>
          <w:p w14:paraId="1E4668C9" w14:textId="0C1D7A9F" w:rsidR="00BE4C99" w:rsidRDefault="00BE4C99" w:rsidP="00580C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E4C99">
              <w:rPr>
                <w:bCs/>
                <w:szCs w:val="18"/>
              </w:rPr>
              <w:t xml:space="preserve">Maximum score: Three </w:t>
            </w:r>
            <w:r w:rsidRPr="00BE4C99">
              <w:rPr>
                <w:bCs/>
                <w:szCs w:val="18"/>
              </w:rPr>
              <w:sym w:font="Wingdings" w:char="F0AB"/>
            </w:r>
            <w:r w:rsidR="00580CA9">
              <w:rPr>
                <w:bCs/>
                <w:szCs w:val="18"/>
              </w:rPr>
              <w:t xml:space="preserve"> </w:t>
            </w:r>
            <w:r w:rsidRPr="00BE4C99">
              <w:rPr>
                <w:bCs/>
                <w:szCs w:val="18"/>
              </w:rPr>
              <w:t>The assessment of this indicator is based on your responses to [17.1].</w:t>
            </w:r>
          </w:p>
        </w:tc>
      </w:tr>
      <w:tr w:rsidR="00D724A1" w:rsidRPr="00D5451C" w14:paraId="15A2A91C"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BFBFBF" w:themeColor="background1" w:themeShade="BF"/>
              <w:right w:val="single" w:sz="4" w:space="0" w:color="BFBFBF" w:themeColor="background1" w:themeShade="BF"/>
            </w:tcBorders>
            <w:vAlign w:val="top"/>
          </w:tcPr>
          <w:p w14:paraId="419A1FD7" w14:textId="7E790360" w:rsidR="00D724A1" w:rsidRDefault="00D724A1" w:rsidP="00D724A1">
            <w:pPr>
              <w:pStyle w:val="INDICATORNUMBER"/>
              <w:rPr>
                <w:rStyle w:val="IntenseEmphasis"/>
                <w:b/>
                <w:bCs w:val="0"/>
                <w:i w:val="0"/>
                <w:iCs w:val="0"/>
                <w:color w:val="595959"/>
              </w:rPr>
            </w:pPr>
          </w:p>
        </w:tc>
        <w:tc>
          <w:tcPr>
            <w:tcW w:w="1131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1A3A5BF8" w14:textId="77777777" w:rsidR="00D724A1" w:rsidRPr="00BE4C99" w:rsidRDefault="00D724A1" w:rsidP="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p w14:paraId="50C44BF4" w14:textId="150FCD0E" w:rsidR="00D724A1" w:rsidRPr="00BE4C99" w:rsidRDefault="00D724A1" w:rsidP="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r w:rsidR="00D724A1" w:rsidRPr="00D5451C" w14:paraId="57516B8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nil"/>
              <w:bottom w:val="nil"/>
              <w:right w:val="single" w:sz="4" w:space="0" w:color="BFBFBF" w:themeColor="background1" w:themeShade="BF"/>
            </w:tcBorders>
            <w:vAlign w:val="top"/>
          </w:tcPr>
          <w:p w14:paraId="50582330" w14:textId="77777777" w:rsidR="00D724A1" w:rsidRDefault="00D724A1" w:rsidP="00D724A1">
            <w:pPr>
              <w:pStyle w:val="INDICATORNUMBER"/>
              <w:rPr>
                <w:rStyle w:val="IntenseEmphasis"/>
                <w:b/>
                <w:bCs w:val="0"/>
                <w:i w:val="0"/>
                <w:iCs w:val="0"/>
                <w:color w:val="595959"/>
              </w:rPr>
            </w:pP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4ABB15" w14:textId="6996B83D"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DF7FBE2" w14:textId="5626DDB7" w:rsidR="00D724A1" w:rsidRPr="00BE4C99"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D86CC1E" w14:textId="2C14A25A" w:rsidR="00D724A1" w:rsidRPr="00BE4C99"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D724A1" w:rsidRPr="00D5451C" w14:paraId="5DF7CF7E"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nil"/>
              <w:right w:val="single" w:sz="4" w:space="0" w:color="BFBFBF" w:themeColor="background1" w:themeShade="BF"/>
            </w:tcBorders>
            <w:vAlign w:val="top"/>
          </w:tcPr>
          <w:p w14:paraId="56D73E28" w14:textId="77777777" w:rsidR="00D724A1" w:rsidRDefault="00D724A1" w:rsidP="00D724A1">
            <w:pPr>
              <w:pStyle w:val="INDICATORNUMBER"/>
              <w:rPr>
                <w:rStyle w:val="IntenseEmphasis"/>
                <w:b/>
                <w:bCs w:val="0"/>
                <w:i w:val="0"/>
                <w:iCs w:val="0"/>
                <w:color w:val="595959"/>
              </w:rPr>
            </w:pP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A7859F4" w14:textId="06DFF07D"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B75615">
              <w:t>‘None of the above’</w:t>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61F9BD1" w14:textId="5819AB79" w:rsidR="00D724A1" w:rsidRPr="0042063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5A960EA"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D5451C" w14:paraId="754BA189"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0" w:type="dxa"/>
            <w:tcBorders>
              <w:top w:val="nil"/>
              <w:bottom w:val="nil"/>
              <w:right w:val="single" w:sz="4" w:space="0" w:color="BFBFBF" w:themeColor="background1" w:themeShade="BF"/>
            </w:tcBorders>
            <w:vAlign w:val="top"/>
          </w:tcPr>
          <w:p w14:paraId="506F1354" w14:textId="77777777" w:rsidR="00D724A1" w:rsidRDefault="00D724A1" w:rsidP="00D724A1">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0456690" w14:textId="718104F8" w:rsidR="00D724A1" w:rsidRPr="00B75615"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B75615">
              <w:t>One ‘yes’ selection</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17C957B" w14:textId="7DA8963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37F4A20"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D5451C" w14:paraId="5C670F2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dxa"/>
            <w:tcBorders>
              <w:top w:val="nil"/>
              <w:right w:val="single" w:sz="4" w:space="0" w:color="BFBFBF" w:themeColor="background1" w:themeShade="BF"/>
            </w:tcBorders>
            <w:vAlign w:val="top"/>
          </w:tcPr>
          <w:p w14:paraId="69273F0A" w14:textId="77777777" w:rsidR="00D724A1" w:rsidRDefault="00D724A1" w:rsidP="00D724A1">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1AA4744" w14:textId="78BD819D" w:rsidR="00D724A1" w:rsidRPr="00B75615"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B75615">
              <w:t>Two ‘yes’ selection</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C7CAD02" w14:textId="19226F8E"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605ED21"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D5451C" w14:paraId="1733001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0082C8"/>
              <w:right w:val="single" w:sz="4" w:space="0" w:color="BFBFBF" w:themeColor="background1" w:themeShade="BF"/>
            </w:tcBorders>
            <w:vAlign w:val="top"/>
          </w:tcPr>
          <w:p w14:paraId="43DB9309" w14:textId="77777777" w:rsidR="00D724A1" w:rsidRDefault="00D724A1" w:rsidP="00D724A1">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9A48919" w14:textId="1A986ADF" w:rsidR="00D724A1" w:rsidRPr="00B75615"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B75615">
              <w:t>Three or more options selected</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182C7334" w14:textId="6448BD09"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7C4C53A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8497429" w14:textId="77777777" w:rsidR="00E1153C" w:rsidRDefault="00E1153C" w:rsidP="00066773">
      <w:pPr>
        <w:pStyle w:val="INDICATORTEXT"/>
        <w:ind w:left="0"/>
        <w:sectPr w:rsidR="00E1153C" w:rsidSect="00855023">
          <w:footerReference w:type="default" r:id="rId47"/>
          <w:footerReference w:type="first" r:id="rId48"/>
          <w:pgSz w:w="16840" w:h="11900" w:orient="landscape"/>
          <w:pgMar w:top="1616" w:right="1440" w:bottom="1616" w:left="1440"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E1153C" w14:paraId="5914F695" w14:textId="77777777" w:rsidTr="00C420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1329802" w14:textId="77777777" w:rsidR="00E1153C" w:rsidRDefault="00E1153C" w:rsidP="00EA69D0">
            <w:pPr>
              <w:widowControl/>
              <w:autoSpaceDE/>
              <w:autoSpaceDN/>
              <w:adjustRightInd/>
              <w:spacing w:after="0" w:line="240" w:lineRule="auto"/>
              <w:rPr>
                <w:rStyle w:val="IntenseEmphasis"/>
                <w:b/>
                <w:bCs w:val="0"/>
                <w:i w:val="0"/>
                <w:iCs w:val="0"/>
              </w:rPr>
            </w:pPr>
            <w:r>
              <w:lastRenderedPageBreak/>
              <w:t>SECTION</w:t>
            </w:r>
          </w:p>
        </w:tc>
      </w:tr>
      <w:tr w:rsidR="00E1153C" w14:paraId="747867FC" w14:textId="77777777" w:rsidTr="00C420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260DA01" w14:textId="77777777" w:rsidR="00E1153C" w:rsidRPr="008C02AE" w:rsidRDefault="00E1153C" w:rsidP="00E1153C">
            <w:pPr>
              <w:pStyle w:val="Heading2"/>
              <w:outlineLvl w:val="1"/>
              <w:rPr>
                <w:rStyle w:val="IntenseEmphasis"/>
                <w:i w:val="0"/>
                <w:iCs w:val="0"/>
                <w:color w:val="008CD0"/>
              </w:rPr>
            </w:pPr>
            <w:bookmarkStart w:id="11" w:name="_Toc368050686"/>
            <w:r>
              <w:t>PIIF Principle 4</w:t>
            </w:r>
            <w:r w:rsidRPr="008C02AE">
              <w:t xml:space="preserve">: </w:t>
            </w:r>
            <w:r w:rsidRPr="00E1153C">
              <w:t>Responsible Investment</w:t>
            </w:r>
            <w:bookmarkEnd w:id="11"/>
            <w:r w:rsidRPr="00E1153C">
              <w:t xml:space="preserve"> </w:t>
            </w:r>
          </w:p>
        </w:tc>
      </w:tr>
    </w:tbl>
    <w:p w14:paraId="1DF11627" w14:textId="77777777" w:rsidR="002B681D" w:rsidRDefault="002B681D" w:rsidP="002B681D">
      <w:pPr>
        <w:pStyle w:val="INDICATORNUMBER"/>
      </w:pPr>
    </w:p>
    <w:p w14:paraId="7EFF1022" w14:textId="602ADE1C" w:rsidR="002B681D" w:rsidRPr="00CA5FA9" w:rsidRDefault="002B681D" w:rsidP="002B681D">
      <w:pPr>
        <w:pStyle w:val="INDICATORTEXT"/>
        <w:ind w:left="0"/>
        <w:jc w:val="both"/>
        <w:rPr>
          <w:b/>
          <w:bCs/>
          <w:i/>
          <w:szCs w:val="18"/>
          <w:lang w:eastAsia="en-GB"/>
        </w:rPr>
      </w:pPr>
      <w:r w:rsidRPr="00CA5FA9">
        <w:rPr>
          <w:b/>
          <w:bCs/>
          <w:i/>
          <w:szCs w:val="18"/>
          <w:lang w:eastAsia="en-GB"/>
        </w:rPr>
        <w:t>Possible action</w:t>
      </w:r>
    </w:p>
    <w:p w14:paraId="37C12FA7" w14:textId="6DA3287A" w:rsidR="002B681D" w:rsidRPr="00CA5FA9" w:rsidRDefault="002B681D" w:rsidP="002B681D">
      <w:pPr>
        <w:pStyle w:val="INDICATORTEXT"/>
        <w:ind w:left="0"/>
        <w:jc w:val="both"/>
        <w:rPr>
          <w:bCs/>
          <w:i/>
          <w:szCs w:val="18"/>
          <w:lang w:eastAsia="en-GB"/>
        </w:rPr>
      </w:pPr>
      <w:r w:rsidRPr="00CA5FA9">
        <w:rPr>
          <w:bCs/>
          <w:i/>
          <w:szCs w:val="18"/>
          <w:lang w:eastAsia="en-GB"/>
        </w:rPr>
        <w:t>Use the Social Performance Task Force standards and tools to measure and report on social performance.</w:t>
      </w:r>
    </w:p>
    <w:p w14:paraId="56D8DC98" w14:textId="77777777" w:rsidR="002B681D" w:rsidRDefault="002B681D" w:rsidP="00066773">
      <w:pPr>
        <w:pStyle w:val="INDICATORTEXT"/>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B3" w14:paraId="5D888796"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0505D3E"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6B3FA08"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C4E9E9F"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CEA9CB"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B3" w14:paraId="16ECAAF3"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5E911A1"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IFD 18</w:t>
            </w:r>
          </w:p>
        </w:tc>
        <w:tc>
          <w:tcPr>
            <w:tcW w:w="3402" w:type="dxa"/>
          </w:tcPr>
          <w:p w14:paraId="3514A0FF" w14:textId="77777777" w:rsidR="009630B3" w:rsidRPr="00356CDA"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FEA13E9" w14:textId="77777777" w:rsidR="009630B3" w:rsidRPr="00A57E01"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25266EA"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1FBE585" w14:textId="77777777" w:rsidR="009630B3" w:rsidRDefault="009630B3" w:rsidP="00066773">
      <w:pPr>
        <w:pStyle w:val="INDICATORTEXT"/>
        <w:ind w:left="0"/>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CA5FA9" w14:paraId="3A5D911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78E6179B" w14:textId="77777777" w:rsidR="00CA5FA9" w:rsidRPr="00903B63" w:rsidRDefault="00CA5FA9"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18</w:t>
            </w:r>
          </w:p>
        </w:tc>
        <w:tc>
          <w:tcPr>
            <w:tcW w:w="8121" w:type="dxa"/>
            <w:gridSpan w:val="3"/>
            <w:tcBorders>
              <w:top w:val="single" w:sz="4" w:space="0" w:color="0070C0"/>
              <w:bottom w:val="single" w:sz="4" w:space="0" w:color="0070C0"/>
              <w:right w:val="single" w:sz="4" w:space="0" w:color="0070C0"/>
            </w:tcBorders>
            <w:shd w:val="clear" w:color="auto" w:fill="0070C0"/>
          </w:tcPr>
          <w:p w14:paraId="3C475A26" w14:textId="77777777" w:rsidR="00CA5FA9" w:rsidRPr="00903B63" w:rsidRDefault="00CA5FA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012BE" w14:paraId="053E1080"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F1E43C6" w14:textId="77777777" w:rsidR="00A012BE" w:rsidRDefault="00A012BE" w:rsidP="00BD0CEE">
            <w:pPr>
              <w:pStyle w:val="INDICATORNUMBER"/>
              <w:rPr>
                <w:rStyle w:val="IntenseEmphasis"/>
                <w:b/>
                <w:bCs w:val="0"/>
                <w:i w:val="0"/>
                <w:iCs w:val="0"/>
                <w:color w:val="595959"/>
              </w:rPr>
            </w:pPr>
            <w:r>
              <w:rPr>
                <w:rStyle w:val="IntenseEmphasis"/>
                <w:b/>
                <w:bCs w:val="0"/>
                <w:i w:val="0"/>
                <w:iCs w:val="0"/>
                <w:color w:val="595959"/>
              </w:rPr>
              <w:t>IFD 18.1</w:t>
            </w:r>
          </w:p>
        </w:tc>
        <w:tc>
          <w:tcPr>
            <w:tcW w:w="8121" w:type="dxa"/>
            <w:gridSpan w:val="3"/>
            <w:tcBorders>
              <w:top w:val="single" w:sz="4" w:space="0" w:color="0070C0"/>
              <w:right w:val="single" w:sz="4" w:space="0" w:color="0070C0"/>
            </w:tcBorders>
            <w:shd w:val="clear" w:color="auto" w:fill="DAEEF3" w:themeFill="accent5" w:themeFillTint="33"/>
          </w:tcPr>
          <w:p w14:paraId="60263A2C" w14:textId="44D0C984" w:rsidR="00A012BE" w:rsidRPr="00EF33D2" w:rsidRDefault="00A012BE" w:rsidP="00116367">
            <w:pPr>
              <w:pStyle w:val="INDICATORTEXT"/>
              <w:cnfStyle w:val="000000100000" w:firstRow="0" w:lastRow="0" w:firstColumn="0" w:lastColumn="0" w:oddVBand="0" w:evenVBand="0" w:oddHBand="1" w:evenHBand="0" w:firstRowFirstColumn="0" w:firstRowLastColumn="0" w:lastRowFirstColumn="0" w:lastRowLastColumn="0"/>
            </w:pPr>
            <w:r w:rsidRPr="00BD0CEE">
              <w:t xml:space="preserve">Indicate </w:t>
            </w:r>
            <w:r w:rsidR="00116367">
              <w:t>whether</w:t>
            </w:r>
            <w:r w:rsidR="00116367" w:rsidRPr="00BD0CEE">
              <w:t xml:space="preserve"> </w:t>
            </w:r>
            <w:r w:rsidRPr="00BD0CEE">
              <w:t>you use the following tools for social performance reporting</w:t>
            </w:r>
            <w:r w:rsidR="00116367">
              <w:t>.</w:t>
            </w:r>
          </w:p>
        </w:tc>
      </w:tr>
      <w:tr w:rsidR="00A012BE" w14:paraId="5DAF07D1" w14:textId="77777777" w:rsidTr="005E67F5">
        <w:trPr>
          <w:trHeight w:val="249"/>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D88250"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71C20327" w14:textId="77777777" w:rsidR="00A012BE" w:rsidRPr="0073065B" w:rsidRDefault="00A012BE" w:rsidP="00BD0CE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BD0CEE">
              <w:rPr>
                <w:b/>
                <w:bCs/>
                <w:color w:val="FFFFFF" w:themeColor="background1"/>
              </w:rPr>
              <w:t>Externally developed tools</w:t>
            </w:r>
            <w:r w:rsidRPr="00BD0CEE">
              <w:rPr>
                <w:b/>
                <w:color w:val="FFFFFF" w:themeColor="background1"/>
              </w:rPr>
              <w:t xml:space="preserve"> </w:t>
            </w:r>
          </w:p>
        </w:tc>
      </w:tr>
      <w:tr w:rsidR="00A012BE" w14:paraId="1641E26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3D9ED7E"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302B5E5"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During due diligence</w:t>
            </w:r>
          </w:p>
        </w:tc>
      </w:tr>
      <w:tr w:rsidR="00A012BE" w14:paraId="1DFF43A0"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9B29A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E5D503"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5CF076"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8E386AC" w14:textId="61AF8E13" w:rsidR="00A012BE" w:rsidRPr="00B734A4" w:rsidRDefault="00A012BE" w:rsidP="00016F7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6612595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EEDFF9"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1A54B71"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3E6FA81A"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346532"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060A5B6C"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C7A835D"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4E040FB3" w14:textId="483A8911"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50AFFB1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E7B9A1"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70D0166"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0DF78FE7"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044DA7"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211CA461" w14:textId="77777777" w:rsidR="00A012BE" w:rsidRPr="00E620EE"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5B1BA03F" w14:textId="77777777" w:rsidTr="004B1F0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99B7B24" w14:textId="77777777" w:rsidR="00A012BE" w:rsidRDefault="00A012BE" w:rsidP="00EA69D0">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1C4A8344" w14:textId="77777777" w:rsidR="00A012BE" w:rsidRPr="0073065B" w:rsidRDefault="00A012BE" w:rsidP="004B1F0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4B1F05">
              <w:rPr>
                <w:b/>
                <w:bCs/>
                <w:color w:val="FFFFFF" w:themeColor="background1"/>
              </w:rPr>
              <w:t>In-house tools based on externally developed tools</w:t>
            </w:r>
          </w:p>
        </w:tc>
      </w:tr>
      <w:tr w:rsidR="00A012BE" w14:paraId="721FA0AA" w14:textId="77777777" w:rsidTr="004B1F05">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35C8D"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1CCD9C6F"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During due diligence</w:t>
            </w:r>
          </w:p>
        </w:tc>
      </w:tr>
      <w:tr w:rsidR="00A012BE" w14:paraId="0BF48782"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5A2436"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23A9FD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420E55"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268DD2" w14:textId="08A91F41"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45FF2C7F" w14:textId="77777777" w:rsidTr="00B45F5B">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096FA3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39AE9A18"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For monitoring and reporting purposes</w:t>
            </w:r>
          </w:p>
        </w:tc>
      </w:tr>
      <w:tr w:rsidR="00A012BE" w14:paraId="4D4DA758"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8B4B668"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27B374F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BE8D4C8"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A8FBA7C" w14:textId="5B20BE6E"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6D058AF4"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0247AE"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DFB33F0" w14:textId="77777777" w:rsidR="00A012BE" w:rsidRPr="00EC58AF"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70AD1B78"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8C3D6A"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29292BE0" w14:textId="77777777" w:rsidR="00A012BE" w:rsidRPr="00E620EE"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p>
        </w:tc>
      </w:tr>
      <w:tr w:rsidR="00A012BE" w14:paraId="72DBBC2F" w14:textId="77777777" w:rsidTr="00A012B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FCCD6C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373A00CC" w14:textId="77777777" w:rsidR="00A012BE" w:rsidRPr="00A012BE" w:rsidRDefault="00A012BE" w:rsidP="00A012BE">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A012BE">
              <w:rPr>
                <w:b/>
                <w:bCs/>
                <w:color w:val="FFFFFF" w:themeColor="background1"/>
              </w:rPr>
              <w:t>Tools developed solely in-house</w:t>
            </w:r>
          </w:p>
        </w:tc>
      </w:tr>
      <w:tr w:rsidR="00A012BE" w14:paraId="7E6E48B3" w14:textId="77777777" w:rsidTr="00A012B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03E808B"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6A2066A" w14:textId="77777777" w:rsidR="00A012BE" w:rsidRPr="00EC58AF" w:rsidRDefault="00A012BE" w:rsidP="00A012BE">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During due diligence</w:t>
            </w:r>
          </w:p>
        </w:tc>
      </w:tr>
      <w:tr w:rsidR="00A012BE" w14:paraId="29E0F269"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ABDB580"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253DFE"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BE4D3E"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9673AC1" w14:textId="1236562F"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01B4C05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27B88FF"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01827875"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5F8F5407"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EEFF2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8351A"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B44023"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633D1C" w14:textId="499502D8"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77491A47"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shd w:val="clear" w:color="auto" w:fill="auto"/>
            <w:vAlign w:val="top"/>
          </w:tcPr>
          <w:p w14:paraId="4B3538B2" w14:textId="77777777" w:rsidR="00A012BE" w:rsidRDefault="00A012BE" w:rsidP="00EA69D0">
            <w:pPr>
              <w:pStyle w:val="INDICATORNUMBER"/>
              <w:rPr>
                <w:rStyle w:val="IntenseEmphasis"/>
                <w:b/>
                <w:bCs w:val="0"/>
                <w:i w:val="0"/>
                <w:iCs w:val="0"/>
                <w:color w:val="595959"/>
              </w:rPr>
            </w:pPr>
          </w:p>
        </w:tc>
        <w:tc>
          <w:tcPr>
            <w:tcW w:w="0" w:type="dxa"/>
            <w:gridSpan w:val="3"/>
            <w:tcBorders>
              <w:top w:val="single" w:sz="4" w:space="0" w:color="A6A6A6" w:themeColor="background1" w:themeShade="A6"/>
              <w:right w:val="single" w:sz="4" w:space="0" w:color="0070C0"/>
            </w:tcBorders>
            <w:shd w:val="clear" w:color="auto" w:fill="auto"/>
          </w:tcPr>
          <w:p w14:paraId="380A7880" w14:textId="77777777" w:rsidR="00BB0F8E"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p>
          <w:p w14:paraId="45736133" w14:textId="04BD9481" w:rsidR="00A012BE" w:rsidRPr="00EC58AF" w:rsidRDefault="00973270" w:rsidP="00EA69D0">
            <w:pPr>
              <w:pStyle w:val="INDICATORTEXT"/>
              <w:cnfStyle w:val="000000100000" w:firstRow="0" w:lastRow="0" w:firstColumn="0" w:lastColumn="0" w:oddVBand="0" w:evenVBand="0" w:oddHBand="1" w:evenHBand="0" w:firstRowFirstColumn="0" w:firstRowLastColumn="0" w:lastRowFirstColumn="0" w:lastRowLastColumn="0"/>
              <w:rPr>
                <w:b/>
              </w:rPr>
            </w:pPr>
            <w:r>
              <w:rPr>
                <w:b/>
              </w:rPr>
              <w:t xml:space="preserve"> </w:t>
            </w:r>
            <w:r w:rsidRPr="00C91F46">
              <w:rPr>
                <w:caps/>
                <w:color w:val="0082C8"/>
                <w:szCs w:val="18"/>
              </w:rPr>
              <w:t>[Optional]</w:t>
            </w:r>
          </w:p>
        </w:tc>
      </w:tr>
      <w:tr w:rsidR="00A012BE" w14:paraId="12CBE945"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shd w:val="clear" w:color="auto" w:fill="auto"/>
            <w:vAlign w:val="top"/>
          </w:tcPr>
          <w:p w14:paraId="00B6685B" w14:textId="77777777" w:rsidR="00A012BE" w:rsidRDefault="00A012BE" w:rsidP="00EA69D0">
            <w:pPr>
              <w:pStyle w:val="INDICATORNUMBER"/>
              <w:rPr>
                <w:rStyle w:val="IntenseEmphasis"/>
                <w:b/>
                <w:bCs w:val="0"/>
                <w:i w:val="0"/>
                <w:iCs w:val="0"/>
                <w:color w:val="595959"/>
              </w:rPr>
            </w:pPr>
          </w:p>
        </w:tc>
        <w:tc>
          <w:tcPr>
            <w:tcW w:w="0" w:type="dxa"/>
            <w:gridSpan w:val="3"/>
            <w:tcBorders>
              <w:top w:val="nil"/>
              <w:bottom w:val="single" w:sz="4" w:space="0" w:color="0070C0"/>
              <w:right w:val="single" w:sz="4" w:space="0" w:color="0070C0"/>
            </w:tcBorders>
            <w:shd w:val="clear" w:color="auto" w:fill="auto"/>
          </w:tcPr>
          <w:p w14:paraId="37FB44AA" w14:textId="77777777" w:rsidR="00A012BE" w:rsidRPr="00903B63"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283444A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B242C9E" w14:textId="77777777" w:rsidR="00A012BE" w:rsidRDefault="00A012BE" w:rsidP="00EA69D0">
            <w:pPr>
              <w:pStyle w:val="INDICATORNUMBER"/>
              <w:rPr>
                <w:rStyle w:val="IntenseEmphasis"/>
                <w:b/>
                <w:bCs w:val="0"/>
                <w:i w:val="0"/>
                <w:iCs w:val="0"/>
                <w:color w:val="595959"/>
              </w:rPr>
            </w:pPr>
            <w:r>
              <w:rPr>
                <w:rStyle w:val="IntenseEmphasis"/>
                <w:b/>
                <w:bCs w:val="0"/>
                <w:i w:val="0"/>
                <w:iCs w:val="0"/>
                <w:color w:val="595959"/>
              </w:rPr>
              <w:t>IFD 18.2</w:t>
            </w:r>
          </w:p>
        </w:tc>
        <w:tc>
          <w:tcPr>
            <w:tcW w:w="8121" w:type="dxa"/>
            <w:gridSpan w:val="3"/>
            <w:tcBorders>
              <w:top w:val="single" w:sz="4" w:space="0" w:color="0070C0"/>
              <w:right w:val="single" w:sz="4" w:space="0" w:color="0070C0"/>
            </w:tcBorders>
            <w:shd w:val="clear" w:color="auto" w:fill="DAEEF3" w:themeFill="accent5" w:themeFillTint="33"/>
          </w:tcPr>
          <w:p w14:paraId="7367D56A" w14:textId="18CFA8BE" w:rsidR="00A012BE" w:rsidRPr="001C0916"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9FEC2B2" w14:textId="77777777" w:rsidR="00A012BE" w:rsidRPr="003939E2"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12BE" w14:paraId="521A5CB2"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4D206C4F"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28EE5FAB" w14:textId="77777777" w:rsidR="00A012BE" w:rsidRPr="00641017"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58BE45D9" w14:textId="77777777" w:rsidR="002F06ED" w:rsidRDefault="002F06ED" w:rsidP="002F06ED">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2F06ED" w14:paraId="48F674C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0C87A05E" w14:textId="77777777" w:rsidR="002F06ED" w:rsidRPr="00DC20FA" w:rsidRDefault="002F06ED"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18</w:t>
            </w:r>
          </w:p>
        </w:tc>
        <w:tc>
          <w:tcPr>
            <w:tcW w:w="8037" w:type="dxa"/>
            <w:tcBorders>
              <w:top w:val="single" w:sz="4" w:space="0" w:color="0082C8"/>
              <w:bottom w:val="nil"/>
              <w:right w:val="single" w:sz="4" w:space="0" w:color="0070C0"/>
            </w:tcBorders>
          </w:tcPr>
          <w:p w14:paraId="2D00C5A6" w14:textId="77777777" w:rsidR="002F06ED" w:rsidRPr="00DC20FA" w:rsidRDefault="002F06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16D9A" w:rsidRPr="00D5451C" w14:paraId="54BA86B5" w14:textId="77777777" w:rsidTr="002B037E">
        <w:trPr>
          <w:cnfStyle w:val="000000100000" w:firstRow="0" w:lastRow="0" w:firstColumn="0" w:lastColumn="0" w:oddVBand="0" w:evenVBand="0" w:oddHBand="1" w:evenHBand="0" w:firstRowFirstColumn="0" w:firstRowLastColumn="0" w:lastRowFirstColumn="0" w:lastRowLastColumn="0"/>
          <w:trHeight w:val="226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6EBDB82" w14:textId="77777777" w:rsidR="00016D9A" w:rsidRPr="000D72DF" w:rsidRDefault="00016D9A" w:rsidP="00EA69D0">
            <w:pPr>
              <w:pStyle w:val="INDICATORNUMBER"/>
              <w:rPr>
                <w:rStyle w:val="IntenseEmphasis"/>
                <w:b/>
                <w:bCs w:val="0"/>
                <w:i w:val="0"/>
                <w:iCs w:val="0"/>
              </w:rPr>
            </w:pPr>
            <w:r>
              <w:rPr>
                <w:rStyle w:val="IntenseEmphasis"/>
                <w:b/>
                <w:bCs w:val="0"/>
                <w:i w:val="0"/>
                <w:iCs w:val="0"/>
                <w:color w:val="595959"/>
              </w:rPr>
              <w:t>IFD 18</w:t>
            </w:r>
          </w:p>
        </w:tc>
        <w:tc>
          <w:tcPr>
            <w:tcW w:w="8037" w:type="dxa"/>
            <w:tcBorders>
              <w:top w:val="nil"/>
              <w:right w:val="single" w:sz="4" w:space="0" w:color="0070C0"/>
            </w:tcBorders>
            <w:shd w:val="clear" w:color="auto" w:fill="auto"/>
          </w:tcPr>
          <w:p w14:paraId="01FC1F4A" w14:textId="7189480E" w:rsidR="00016D9A" w:rsidRPr="00DC20FA" w:rsidRDefault="00016D9A"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Social performance is the effective translation of an institution’s mission into practice in line with accepted social values (SPTF definition). It is about making an organisation's social mission a reality. It may include serving larger numbers of poor and excluded people; improving the quality and appropriateness of financial services; creating benefits for clients; and improving social responsibility of an MFI.</w:t>
            </w:r>
          </w:p>
          <w:p w14:paraId="59A007EA" w14:textId="77777777" w:rsidR="00016D9A" w:rsidRPr="00DC20FA" w:rsidRDefault="00016D9A" w:rsidP="00CC0EF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 xml:space="preserve">Externally developed tools: See the </w:t>
            </w:r>
            <w:hyperlink r:id="rId49" w:history="1">
              <w:r w:rsidRPr="002F06ED">
                <w:rPr>
                  <w:bCs/>
                  <w:color w:val="0070C0"/>
                  <w:szCs w:val="18"/>
                  <w:u w:val="single"/>
                </w:rPr>
                <w:t>Universal Standards for Social Performance Management</w:t>
              </w:r>
            </w:hyperlink>
            <w:r w:rsidRPr="002F06ED">
              <w:rPr>
                <w:bCs/>
                <w:szCs w:val="18"/>
              </w:rPr>
              <w:t>, a set of management standards that apply to all microfinance institutions pursing a double bottom line. </w:t>
            </w:r>
            <w:r w:rsidR="00CC0EF3" w:rsidRPr="00DC20FA">
              <w:rPr>
                <w:rStyle w:val="IntenseEmphasis"/>
                <w:b w:val="0"/>
                <w:i w:val="0"/>
                <w:iCs w:val="0"/>
                <w:color w:val="595959"/>
                <w:szCs w:val="18"/>
              </w:rPr>
              <w:t xml:space="preserve"> </w:t>
            </w:r>
          </w:p>
        </w:tc>
      </w:tr>
      <w:tr w:rsidR="002F06ED" w:rsidRPr="00D5451C" w14:paraId="1D459B69" w14:textId="77777777" w:rsidTr="00EA69D0">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A6A6A6" w:themeColor="background1" w:themeShade="A6"/>
              <w:right w:val="single" w:sz="4" w:space="0" w:color="0070C0"/>
            </w:tcBorders>
            <w:vAlign w:val="top"/>
          </w:tcPr>
          <w:p w14:paraId="0B4176FF" w14:textId="77777777" w:rsidR="002F06ED" w:rsidRPr="003C6508" w:rsidRDefault="002F06ED" w:rsidP="00EA69D0">
            <w:pPr>
              <w:pStyle w:val="INDICATORTEXT"/>
              <w:jc w:val="both"/>
              <w:rPr>
                <w:b/>
                <w:szCs w:val="18"/>
              </w:rPr>
            </w:pPr>
            <w:r>
              <w:rPr>
                <w:b/>
                <w:szCs w:val="18"/>
              </w:rPr>
              <w:t>LOGIC</w:t>
            </w:r>
          </w:p>
        </w:tc>
      </w:tr>
      <w:tr w:rsidR="002F06ED" w:rsidRPr="00D5451C" w14:paraId="4B71BC39" w14:textId="77777777" w:rsidTr="00EA69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right w:val="single" w:sz="4" w:space="0" w:color="595959" w:themeColor="text1" w:themeTint="A6"/>
            </w:tcBorders>
            <w:vAlign w:val="top"/>
          </w:tcPr>
          <w:p w14:paraId="70F04CD9" w14:textId="77777777" w:rsidR="002F06ED" w:rsidRPr="003C6508" w:rsidRDefault="002F06ED" w:rsidP="00EA69D0">
            <w:pPr>
              <w:pStyle w:val="INDICATORTEXT"/>
              <w:jc w:val="both"/>
              <w:rPr>
                <w:b/>
                <w:szCs w:val="18"/>
              </w:rPr>
            </w:pPr>
            <w:r>
              <w:rPr>
                <w:b/>
                <w:szCs w:val="18"/>
              </w:rPr>
              <w:t>IFD 18</w:t>
            </w:r>
          </w:p>
        </w:tc>
        <w:tc>
          <w:tcPr>
            <w:tcW w:w="8037" w:type="dxa"/>
            <w:tcBorders>
              <w:top w:val="single" w:sz="4" w:space="0" w:color="A6A6A6" w:themeColor="background1" w:themeShade="A6"/>
              <w:left w:val="single" w:sz="4" w:space="0" w:color="595959" w:themeColor="text1" w:themeTint="A6"/>
              <w:bottom w:val="single" w:sz="4" w:space="0" w:color="0070C0"/>
              <w:right w:val="single" w:sz="4" w:space="0" w:color="0070C0"/>
            </w:tcBorders>
            <w:shd w:val="clear" w:color="auto" w:fill="auto"/>
          </w:tcPr>
          <w:p w14:paraId="33E66C97" w14:textId="77777777" w:rsidR="002F06ED" w:rsidRPr="003C6508" w:rsidRDefault="00E17EFE" w:rsidP="00E17EFE">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Indicators [28-31] will be applicable if you report using any tools in this indicator</w:t>
            </w:r>
            <w:r w:rsidR="00982C9C">
              <w:rPr>
                <w:bCs/>
                <w:szCs w:val="18"/>
              </w:rPr>
              <w:t xml:space="preserve"> (in house and/or externally developed)</w:t>
            </w:r>
            <w:r>
              <w:rPr>
                <w:bCs/>
                <w:szCs w:val="18"/>
              </w:rPr>
              <w:t xml:space="preserve">. </w:t>
            </w:r>
          </w:p>
        </w:tc>
      </w:tr>
    </w:tbl>
    <w:p w14:paraId="16FFF60C" w14:textId="77777777" w:rsidR="002F06ED" w:rsidRDefault="002F06ED" w:rsidP="00066773">
      <w:pPr>
        <w:pStyle w:val="INDICATORTEXT"/>
        <w:ind w:left="0"/>
      </w:pPr>
    </w:p>
    <w:p w14:paraId="0537EBF6" w14:textId="77777777" w:rsidR="00EA69D0" w:rsidRDefault="00066773" w:rsidP="00066773">
      <w:pPr>
        <w:pStyle w:val="INDICATORTEXT"/>
        <w:ind w:left="0"/>
        <w:rPr>
          <w:b/>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A69D0" w14:paraId="0A665C53"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006674"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0168BCA"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E4A1294"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E46F3CC"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A69D0" w14:paraId="4F49DE5C"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C432322"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IFD 19</w:t>
            </w:r>
          </w:p>
        </w:tc>
        <w:tc>
          <w:tcPr>
            <w:tcW w:w="3402" w:type="dxa"/>
          </w:tcPr>
          <w:p w14:paraId="5DF3F32D" w14:textId="77777777" w:rsidR="00EA69D0" w:rsidRPr="00356CDA"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D685AFC" w14:textId="77777777" w:rsidR="00EA69D0" w:rsidRPr="00A57E01"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D00ED83"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6839871" w14:textId="77777777" w:rsidR="00066773" w:rsidRDefault="00066773"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B32739" w14:paraId="46730409"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80A3BDE" w14:textId="77777777" w:rsidR="00B32739" w:rsidRPr="00903B63" w:rsidRDefault="00B32739"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19</w:t>
            </w:r>
          </w:p>
        </w:tc>
        <w:tc>
          <w:tcPr>
            <w:tcW w:w="8121" w:type="dxa"/>
            <w:gridSpan w:val="2"/>
            <w:tcBorders>
              <w:top w:val="single" w:sz="4" w:space="0" w:color="0070C0"/>
              <w:bottom w:val="single" w:sz="4" w:space="0" w:color="0070C0"/>
              <w:right w:val="single" w:sz="4" w:space="0" w:color="0070C0"/>
            </w:tcBorders>
            <w:shd w:val="clear" w:color="auto" w:fill="0070C0"/>
          </w:tcPr>
          <w:p w14:paraId="7B7DD9CB" w14:textId="77777777" w:rsidR="00B32739" w:rsidRPr="00903B63"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32739" w14:paraId="36791CF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0BEF2CD"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19.1</w:t>
            </w:r>
          </w:p>
        </w:tc>
        <w:tc>
          <w:tcPr>
            <w:tcW w:w="8121" w:type="dxa"/>
            <w:gridSpan w:val="2"/>
            <w:tcBorders>
              <w:top w:val="single" w:sz="4" w:space="0" w:color="0070C0"/>
              <w:right w:val="single" w:sz="4" w:space="0" w:color="0070C0"/>
            </w:tcBorders>
            <w:shd w:val="clear" w:color="auto" w:fill="DAEEF3" w:themeFill="accent5" w:themeFillTint="33"/>
          </w:tcPr>
          <w:p w14:paraId="230AE14C" w14:textId="3A9E226B"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financial rating.</w:t>
            </w:r>
          </w:p>
        </w:tc>
      </w:tr>
      <w:tr w:rsidR="00B32739" w14:paraId="7B9DE0EE"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078DB15"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28F67A82"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59851434"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 xml:space="preserve">In </w:t>
            </w:r>
            <w:r w:rsidR="00EE00B1">
              <w:t xml:space="preserve">a </w:t>
            </w:r>
            <w:r w:rsidRPr="00B32739">
              <w:t>majority of cases</w:t>
            </w:r>
          </w:p>
          <w:p w14:paraId="74FAD816"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328E8E61"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B32739" w14:paraId="08347875"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9CC5998"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19.2</w:t>
            </w:r>
          </w:p>
        </w:tc>
        <w:tc>
          <w:tcPr>
            <w:tcW w:w="8121" w:type="dxa"/>
            <w:gridSpan w:val="2"/>
            <w:tcBorders>
              <w:top w:val="single" w:sz="4" w:space="0" w:color="0070C0"/>
              <w:right w:val="single" w:sz="4" w:space="0" w:color="0070C0"/>
            </w:tcBorders>
            <w:shd w:val="clear" w:color="auto" w:fill="DAEEF3" w:themeFill="accent5" w:themeFillTint="33"/>
          </w:tcPr>
          <w:p w14:paraId="7DB820D9" w14:textId="5F9B3AE9"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social rating.</w:t>
            </w:r>
          </w:p>
        </w:tc>
      </w:tr>
      <w:tr w:rsidR="00B32739" w14:paraId="47C33531"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A037EDE"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FF3C1B3"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7A01A4F9"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In</w:t>
            </w:r>
            <w:r w:rsidR="00EE00B1">
              <w:t xml:space="preserve"> a</w:t>
            </w:r>
            <w:r w:rsidRPr="00B32739">
              <w:t xml:space="preserve"> majority of cases</w:t>
            </w:r>
          </w:p>
          <w:p w14:paraId="21DB9C6B"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4CCFFBC3" w14:textId="77777777" w:rsid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No</w:t>
            </w:r>
          </w:p>
        </w:tc>
      </w:tr>
      <w:tr w:rsidR="00B32739" w14:paraId="20FB4E9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22FC58B6"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19.3</w:t>
            </w:r>
          </w:p>
        </w:tc>
        <w:tc>
          <w:tcPr>
            <w:tcW w:w="8121" w:type="dxa"/>
            <w:gridSpan w:val="2"/>
            <w:tcBorders>
              <w:top w:val="single" w:sz="4" w:space="0" w:color="0070C0"/>
              <w:right w:val="single" w:sz="4" w:space="0" w:color="0070C0"/>
            </w:tcBorders>
            <w:shd w:val="clear" w:color="auto" w:fill="DAEEF3" w:themeFill="accent5" w:themeFillTint="33"/>
          </w:tcPr>
          <w:p w14:paraId="60BDD04B" w14:textId="612FE6E4"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social audit.</w:t>
            </w:r>
          </w:p>
        </w:tc>
      </w:tr>
      <w:tr w:rsidR="0003187E" w14:paraId="38676EF6" w14:textId="77777777" w:rsidTr="00BC357D">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9E836E8" w14:textId="77777777" w:rsidR="0003187E" w:rsidRDefault="0003187E"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43D04A1E" w14:textId="77777777" w:rsidR="0003187E" w:rsidRPr="005308EE" w:rsidRDefault="0003187E"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Yes</w:t>
            </w:r>
          </w:p>
        </w:tc>
        <w:tc>
          <w:tcPr>
            <w:tcW w:w="4061" w:type="dxa"/>
            <w:tcBorders>
              <w:top w:val="nil"/>
              <w:bottom w:val="single" w:sz="4" w:space="0" w:color="0070C0"/>
              <w:right w:val="single" w:sz="4" w:space="0" w:color="0070C0"/>
            </w:tcBorders>
            <w:shd w:val="clear" w:color="auto" w:fill="auto"/>
          </w:tcPr>
          <w:p w14:paraId="3ED97883" w14:textId="77777777" w:rsidR="0003187E" w:rsidRDefault="0003187E"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B32739" w14:paraId="59A4814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C7B22B7"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19.4</w:t>
            </w:r>
          </w:p>
        </w:tc>
        <w:tc>
          <w:tcPr>
            <w:tcW w:w="8121" w:type="dxa"/>
            <w:gridSpan w:val="2"/>
            <w:tcBorders>
              <w:top w:val="single" w:sz="4" w:space="0" w:color="0070C0"/>
              <w:right w:val="single" w:sz="4" w:space="0" w:color="0070C0"/>
            </w:tcBorders>
            <w:shd w:val="clear" w:color="auto" w:fill="DAEEF3" w:themeFill="accent5" w:themeFillTint="33"/>
          </w:tcPr>
          <w:p w14:paraId="6B02819C" w14:textId="05B9A866" w:rsidR="00B32739" w:rsidRPr="001C0916" w:rsidRDefault="00B32739"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F1F4561" w14:textId="77777777" w:rsidR="00B32739" w:rsidRPr="003939E2" w:rsidRDefault="00B32739"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32739" w14:paraId="4FFFD82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E36EE44"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6078D778" w14:textId="77777777" w:rsidR="00B32739" w:rsidRPr="00641017" w:rsidRDefault="00B32739"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9F1E36B" w14:textId="77777777" w:rsidR="00EA69D0" w:rsidRDefault="00EA69D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B32739" w14:paraId="5E222E1E" w14:textId="77777777" w:rsidTr="00EE00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6CC7E6A" w14:textId="77777777" w:rsidR="00B32739" w:rsidRPr="00DC20FA" w:rsidRDefault="00B32739"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19</w:t>
            </w:r>
          </w:p>
        </w:tc>
        <w:tc>
          <w:tcPr>
            <w:tcW w:w="8037" w:type="dxa"/>
            <w:tcBorders>
              <w:top w:val="single" w:sz="4" w:space="0" w:color="0082C8"/>
              <w:bottom w:val="nil"/>
              <w:right w:val="single" w:sz="4" w:space="0" w:color="0070C0"/>
            </w:tcBorders>
          </w:tcPr>
          <w:p w14:paraId="1A828431" w14:textId="77777777" w:rsidR="00B32739" w:rsidRPr="00DC20FA"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E00B1" w:rsidRPr="00D5451C" w14:paraId="2866DAED" w14:textId="77777777" w:rsidTr="00EE00B1">
        <w:trPr>
          <w:cnfStyle w:val="000000100000" w:firstRow="0" w:lastRow="0" w:firstColumn="0" w:lastColumn="0" w:oddVBand="0" w:evenVBand="0" w:oddHBand="1" w:evenHBand="0" w:firstRowFirstColumn="0" w:firstRowLastColumn="0" w:lastRowFirstColumn="0" w:lastRowLastColumn="0"/>
          <w:trHeight w:val="3959"/>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B0F0"/>
            </w:tcBorders>
            <w:vAlign w:val="top"/>
          </w:tcPr>
          <w:p w14:paraId="75526BEA" w14:textId="77777777" w:rsidR="00EE00B1" w:rsidRPr="000D72DF" w:rsidRDefault="00EE00B1" w:rsidP="004E78E8">
            <w:pPr>
              <w:pStyle w:val="INDICATORNUMBER"/>
              <w:rPr>
                <w:rStyle w:val="IntenseEmphasis"/>
                <w:b/>
                <w:bCs w:val="0"/>
                <w:i w:val="0"/>
                <w:iCs w:val="0"/>
              </w:rPr>
            </w:pPr>
            <w:r>
              <w:rPr>
                <w:rStyle w:val="IntenseEmphasis"/>
                <w:b/>
                <w:bCs w:val="0"/>
                <w:i w:val="0"/>
                <w:iCs w:val="0"/>
                <w:color w:val="595959"/>
              </w:rPr>
              <w:t>IFD 19</w:t>
            </w:r>
          </w:p>
        </w:tc>
        <w:tc>
          <w:tcPr>
            <w:tcW w:w="8037" w:type="dxa"/>
            <w:tcBorders>
              <w:top w:val="nil"/>
              <w:bottom w:val="single" w:sz="4" w:space="0" w:color="00B0F0"/>
              <w:right w:val="single" w:sz="4" w:space="0" w:color="0070C0"/>
            </w:tcBorders>
            <w:shd w:val="clear" w:color="auto" w:fill="auto"/>
          </w:tcPr>
          <w:p w14:paraId="436D9181" w14:textId="77777777" w:rsid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32739">
              <w:rPr>
                <w:bCs/>
                <w:szCs w:val="18"/>
              </w:rPr>
              <w:t>Use of independent audits and ratings is in addition to financial accounting.</w:t>
            </w:r>
          </w:p>
          <w:p w14:paraId="6E097B89" w14:textId="77777777" w:rsidR="00EE00B1" w:rsidRP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Financial ratings</w:t>
            </w:r>
          </w:p>
          <w:p w14:paraId="2BB2D7C1" w14:textId="3E7E164A" w:rsidR="00EE00B1" w:rsidRPr="00DC20FA"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Financial performance ratings not only measure the MFI´s creditworthiness, but also its trustworthiness and excellence in microfinance. They incorporate features of a credit rating but also include a deeper level of analysis to evaluate the institution´s effectiveness in reaching micro entrepreneurs with high quality loans. A financial performance rating is typically an integral assessment of the MFI´s global performance (strengths and weaknesses). The performance is awarded a rating or grade according to the evaluator´s own scale. The Microfinance Institutional Rating (MIR) is provided by all four specialist microfinance rating agencies and incorporates client protection indicators. For more information about ratings and providers, see www.ratinginitiative.org</w:t>
            </w:r>
            <w:r w:rsidR="0077645D">
              <w:rPr>
                <w:bCs/>
                <w:szCs w:val="18"/>
              </w:rPr>
              <w:t>.</w:t>
            </w:r>
          </w:p>
          <w:p w14:paraId="156B843C" w14:textId="77777777" w:rsidR="00EE00B1" w:rsidRPr="00EE00B1"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 xml:space="preserve">Social audits/ratings </w:t>
            </w:r>
          </w:p>
          <w:p w14:paraId="0871D813" w14:textId="77777777" w:rsidR="00EE00B1" w:rsidRPr="00DC20FA"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 xml:space="preserve">Social audits/ratings are an independent assessment of an MFI´s social performance. Social audits/ratings assess both social risk (the risk of not achieving its social mission) and social performance (the likelihood of contributing social value). The main difference between an audit and a rating is that in the latter, the performance is awarded a rating or grade according to the evaluator´s own scale. For more information about ratings and providers, see </w:t>
            </w:r>
            <w:hyperlink r:id="rId50" w:history="1">
              <w:r w:rsidRPr="00B32739">
                <w:rPr>
                  <w:bCs/>
                  <w:color w:val="0070C0"/>
                  <w:szCs w:val="18"/>
                  <w:u w:val="single"/>
                </w:rPr>
                <w:t>www.ratinginitiative.org</w:t>
              </w:r>
            </w:hyperlink>
            <w:r w:rsidRPr="00B32739">
              <w:rPr>
                <w:bCs/>
                <w:color w:val="0070C0"/>
                <w:szCs w:val="18"/>
                <w:u w:val="single"/>
              </w:rPr>
              <w:t>.</w:t>
            </w:r>
          </w:p>
        </w:tc>
      </w:tr>
    </w:tbl>
    <w:p w14:paraId="07E21355" w14:textId="77777777" w:rsidR="00BC4F74" w:rsidRDefault="00BC4F74" w:rsidP="00066773">
      <w:pPr>
        <w:pStyle w:val="INDICATORTEXT"/>
        <w:ind w:left="0"/>
        <w:rPr>
          <w:b/>
          <w:szCs w:val="18"/>
        </w:rPr>
      </w:pPr>
    </w:p>
    <w:p w14:paraId="747DB8FB" w14:textId="77777777" w:rsidR="0003187E" w:rsidRDefault="0003187E">
      <w:pPr>
        <w:widowControl/>
        <w:autoSpaceDE/>
        <w:autoSpaceDN/>
        <w:adjustRightInd/>
        <w:spacing w:before="0" w:after="0" w:line="240" w:lineRule="auto"/>
        <w:rPr>
          <w:rFonts w:eastAsia="Times New Roman"/>
          <w:b/>
          <w:bCs/>
          <w:i/>
          <w:color w:val="595959"/>
          <w:sz w:val="18"/>
          <w:szCs w:val="18"/>
          <w:lang w:eastAsia="en-GB"/>
        </w:rPr>
      </w:pPr>
      <w:r>
        <w:rPr>
          <w:b/>
          <w:bCs/>
          <w:i/>
          <w:szCs w:val="18"/>
          <w:lang w:eastAsia="en-GB"/>
        </w:rPr>
        <w:br w:type="page"/>
      </w:r>
    </w:p>
    <w:p w14:paraId="108ED2F2" w14:textId="77777777" w:rsidR="00BC4F74" w:rsidRPr="00BC4F74" w:rsidRDefault="00BC4F74" w:rsidP="00BC4F74">
      <w:pPr>
        <w:pStyle w:val="INDICATORTEXT"/>
        <w:ind w:left="0"/>
        <w:jc w:val="both"/>
        <w:rPr>
          <w:b/>
          <w:bCs/>
          <w:i/>
          <w:szCs w:val="18"/>
          <w:lang w:eastAsia="en-GB"/>
        </w:rPr>
      </w:pPr>
      <w:r w:rsidRPr="00BC4F74">
        <w:rPr>
          <w:b/>
          <w:bCs/>
          <w:i/>
          <w:szCs w:val="18"/>
          <w:lang w:eastAsia="en-GB"/>
        </w:rPr>
        <w:lastRenderedPageBreak/>
        <w:t>Possible action:</w:t>
      </w:r>
    </w:p>
    <w:p w14:paraId="0786A92B" w14:textId="77777777" w:rsidR="00BC4F74" w:rsidRPr="00BC4F74" w:rsidRDefault="00BC4F74" w:rsidP="00BC4F74">
      <w:pPr>
        <w:pStyle w:val="INDICATORTEXT"/>
        <w:ind w:left="0"/>
        <w:jc w:val="both"/>
        <w:rPr>
          <w:bCs/>
          <w:i/>
          <w:szCs w:val="18"/>
          <w:lang w:eastAsia="en-GB"/>
        </w:rPr>
      </w:pPr>
      <w:r w:rsidRPr="00BC4F74">
        <w:rPr>
          <w:bCs/>
          <w:i/>
          <w:szCs w:val="18"/>
          <w:lang w:eastAsia="en-GB"/>
        </w:rPr>
        <w:t>Assist in developing appropriate references for corporate governance issues.</w:t>
      </w:r>
    </w:p>
    <w:p w14:paraId="723FA443" w14:textId="77777777" w:rsidR="00BC4F74" w:rsidRDefault="00BC4F74" w:rsidP="00BC4F7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C4F74" w14:paraId="1E00317A"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366B602"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B255118"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B39CAD"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577B56B"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BC4F74" w14:paraId="450DE328"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AC00980"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IFD 20</w:t>
            </w:r>
          </w:p>
        </w:tc>
        <w:tc>
          <w:tcPr>
            <w:tcW w:w="3402" w:type="dxa"/>
          </w:tcPr>
          <w:p w14:paraId="7E11AE07" w14:textId="77777777" w:rsidR="00BC4F74" w:rsidRPr="00356CDA"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6D6BBE5" w14:textId="77777777" w:rsidR="00BC4F74" w:rsidRPr="00A57E01"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3A972D"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CC4686B" w14:textId="77777777" w:rsidR="00B32739" w:rsidRDefault="00B32739" w:rsidP="00DE03F1">
      <w:pPr>
        <w:pStyle w:val="NoSpacing"/>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7D22B7" w14:paraId="16D459C7"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1C7B57CB" w14:textId="77777777" w:rsidR="007D22B7" w:rsidRPr="00903B63" w:rsidRDefault="007D22B7"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20</w:t>
            </w:r>
          </w:p>
        </w:tc>
        <w:tc>
          <w:tcPr>
            <w:tcW w:w="8121" w:type="dxa"/>
            <w:gridSpan w:val="3"/>
            <w:tcBorders>
              <w:top w:val="single" w:sz="4" w:space="0" w:color="0070C0"/>
              <w:bottom w:val="single" w:sz="4" w:space="0" w:color="0070C0"/>
              <w:right w:val="single" w:sz="4" w:space="0" w:color="0070C0"/>
            </w:tcBorders>
            <w:shd w:val="clear" w:color="auto" w:fill="0070C0"/>
          </w:tcPr>
          <w:p w14:paraId="6E829297" w14:textId="77777777" w:rsidR="007D22B7" w:rsidRPr="00903B63" w:rsidRDefault="007D22B7"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D22B7" w14:paraId="15DB92B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28EB63E" w14:textId="77777777" w:rsidR="007D22B7" w:rsidRDefault="007D22B7" w:rsidP="004E78E8">
            <w:pPr>
              <w:pStyle w:val="INDICATORNUMBER"/>
              <w:rPr>
                <w:rStyle w:val="IntenseEmphasis"/>
                <w:b/>
                <w:bCs w:val="0"/>
                <w:i w:val="0"/>
                <w:iCs w:val="0"/>
                <w:color w:val="595959"/>
              </w:rPr>
            </w:pPr>
            <w:r>
              <w:rPr>
                <w:rStyle w:val="IntenseEmphasis"/>
                <w:b/>
                <w:bCs w:val="0"/>
                <w:i w:val="0"/>
                <w:iCs w:val="0"/>
                <w:color w:val="595959"/>
              </w:rPr>
              <w:t>IFD 20.1</w:t>
            </w:r>
          </w:p>
        </w:tc>
        <w:tc>
          <w:tcPr>
            <w:tcW w:w="8121" w:type="dxa"/>
            <w:gridSpan w:val="3"/>
            <w:tcBorders>
              <w:top w:val="single" w:sz="4" w:space="0" w:color="0070C0"/>
              <w:right w:val="single" w:sz="4" w:space="0" w:color="0070C0"/>
            </w:tcBorders>
            <w:shd w:val="clear" w:color="auto" w:fill="DAEEF3" w:themeFill="accent5" w:themeFillTint="33"/>
          </w:tcPr>
          <w:p w14:paraId="69FD8A30" w14:textId="10C68BBF" w:rsidR="007D22B7" w:rsidRPr="007D22B7" w:rsidRDefault="007D22B7" w:rsidP="00116367">
            <w:pPr>
              <w:pStyle w:val="INDICATORTEXT"/>
              <w:cnfStyle w:val="000000100000" w:firstRow="0" w:lastRow="0" w:firstColumn="0" w:lastColumn="0" w:oddVBand="0" w:evenVBand="0" w:oddHBand="1" w:evenHBand="0" w:firstRowFirstColumn="0" w:firstRowLastColumn="0" w:lastRowFirstColumn="0" w:lastRowLastColumn="0"/>
            </w:pPr>
            <w:r w:rsidRPr="007D22B7">
              <w:t xml:space="preserve">In relation to your due diligence on and monitoring and reporting of corporate governance among investees, indicate </w:t>
            </w:r>
            <w:r w:rsidR="00116367">
              <w:t>whether</w:t>
            </w:r>
            <w:r w:rsidR="00116367" w:rsidRPr="007D22B7">
              <w:t xml:space="preserve"> </w:t>
            </w:r>
            <w:r w:rsidRPr="007D22B7">
              <w:t>you assess</w:t>
            </w:r>
            <w:r w:rsidR="00116367">
              <w:t xml:space="preserve"> the following.</w:t>
            </w:r>
          </w:p>
        </w:tc>
      </w:tr>
      <w:tr w:rsidR="007D22B7" w14:paraId="3953821F" w14:textId="77777777" w:rsidTr="00A90BE1">
        <w:trPr>
          <w:trHeight w:val="7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3C63D6E"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69A10712" w14:textId="672F9B56" w:rsidR="007D22B7" w:rsidRPr="0073065B" w:rsidRDefault="007D22B7" w:rsidP="0011636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7D22B7">
              <w:rPr>
                <w:b/>
                <w:bCs/>
                <w:color w:val="FFFFFF" w:themeColor="background1"/>
              </w:rPr>
              <w:t xml:space="preserve">Compensation of the </w:t>
            </w:r>
            <w:r w:rsidR="00116367">
              <w:rPr>
                <w:b/>
                <w:bCs/>
                <w:color w:val="FFFFFF" w:themeColor="background1"/>
              </w:rPr>
              <w:t>b</w:t>
            </w:r>
            <w:r w:rsidR="00116367" w:rsidRPr="007D22B7">
              <w:rPr>
                <w:b/>
                <w:bCs/>
                <w:color w:val="FFFFFF" w:themeColor="background1"/>
              </w:rPr>
              <w:t xml:space="preserve">oard </w:t>
            </w:r>
            <w:r w:rsidRPr="007D22B7">
              <w:rPr>
                <w:b/>
                <w:bCs/>
                <w:color w:val="FFFFFF" w:themeColor="background1"/>
              </w:rPr>
              <w:t xml:space="preserve">of </w:t>
            </w:r>
            <w:r w:rsidR="00116367">
              <w:rPr>
                <w:b/>
                <w:bCs/>
                <w:color w:val="FFFFFF" w:themeColor="background1"/>
              </w:rPr>
              <w:t>d</w:t>
            </w:r>
            <w:r w:rsidR="00116367" w:rsidRPr="007D22B7">
              <w:rPr>
                <w:b/>
                <w:bCs/>
                <w:color w:val="FFFFFF" w:themeColor="background1"/>
              </w:rPr>
              <w:t xml:space="preserve">irectors </w:t>
            </w:r>
            <w:r w:rsidRPr="007D22B7">
              <w:rPr>
                <w:b/>
                <w:bCs/>
                <w:color w:val="FFFFFF" w:themeColor="background1"/>
              </w:rPr>
              <w:t xml:space="preserve">and </w:t>
            </w:r>
            <w:r w:rsidR="00116367">
              <w:rPr>
                <w:b/>
                <w:bCs/>
                <w:color w:val="FFFFFF" w:themeColor="background1"/>
              </w:rPr>
              <w:t>e</w:t>
            </w:r>
            <w:r w:rsidR="00116367" w:rsidRPr="007D22B7">
              <w:rPr>
                <w:b/>
                <w:bCs/>
                <w:color w:val="FFFFFF" w:themeColor="background1"/>
              </w:rPr>
              <w:t xml:space="preserve">xecutive </w:t>
            </w:r>
            <w:r w:rsidR="00116367">
              <w:rPr>
                <w:b/>
                <w:bCs/>
                <w:color w:val="FFFFFF" w:themeColor="background1"/>
              </w:rPr>
              <w:t>d</w:t>
            </w:r>
            <w:r w:rsidR="00116367" w:rsidRPr="007D22B7">
              <w:rPr>
                <w:b/>
                <w:bCs/>
                <w:color w:val="FFFFFF" w:themeColor="background1"/>
              </w:rPr>
              <w:t xml:space="preserve">irectors </w:t>
            </w:r>
            <w:r w:rsidRPr="007D22B7">
              <w:rPr>
                <w:b/>
                <w:bCs/>
                <w:color w:val="FFFFFF" w:themeColor="background1"/>
              </w:rPr>
              <w:t>(</w:t>
            </w:r>
            <w:r w:rsidR="00880346">
              <w:rPr>
                <w:b/>
                <w:bCs/>
                <w:color w:val="FFFFFF" w:themeColor="background1"/>
              </w:rPr>
              <w:t xml:space="preserve">i.e., </w:t>
            </w:r>
            <w:r w:rsidRPr="007D22B7">
              <w:rPr>
                <w:b/>
                <w:bCs/>
                <w:color w:val="FFFFFF" w:themeColor="background1"/>
              </w:rPr>
              <w:t>its transparency, the use of benchmarking)</w:t>
            </w:r>
            <w:r w:rsidRPr="00BD0CEE">
              <w:rPr>
                <w:b/>
                <w:color w:val="FFFFFF" w:themeColor="background1"/>
              </w:rPr>
              <w:t xml:space="preserve"> </w:t>
            </w:r>
          </w:p>
        </w:tc>
      </w:tr>
      <w:tr w:rsidR="007D22B7" w14:paraId="7337007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713D82"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519ACA0C" w14:textId="77777777" w:rsidR="007D22B7" w:rsidRPr="00EC58AF" w:rsidRDefault="007D22B7"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Pre-investment</w:t>
            </w:r>
          </w:p>
        </w:tc>
      </w:tr>
      <w:tr w:rsidR="007D22B7" w14:paraId="2C89308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9626A42"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F1D314"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4980F4"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B524C0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2FF596E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2062393"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F529122" w14:textId="77777777" w:rsidR="007D22B7" w:rsidRPr="00EC58AF"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2E4AA59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21DD823"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1A3B7E73"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D025022"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2BB88F5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14DA870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835196"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3B01220D" w14:textId="77777777" w:rsidR="007D22B7" w:rsidRPr="00EC58AF" w:rsidRDefault="00A90BE1"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00DE03F1" w:rsidRPr="00C91F46">
              <w:rPr>
                <w:caps/>
                <w:color w:val="0082C8"/>
                <w:szCs w:val="18"/>
              </w:rPr>
              <w:t>[Optional]</w:t>
            </w:r>
          </w:p>
        </w:tc>
      </w:tr>
      <w:tr w:rsidR="007D22B7" w14:paraId="54E4004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62249E"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68BAD062" w14:textId="77777777" w:rsidR="007D22B7" w:rsidRPr="00E620EE"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63ABC84B" w14:textId="77777777" w:rsidTr="00A90BE1">
        <w:trPr>
          <w:cnfStyle w:val="000000100000" w:firstRow="0" w:lastRow="0" w:firstColumn="0" w:lastColumn="0" w:oddVBand="0" w:evenVBand="0" w:oddHBand="1"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2C43BF" w14:textId="77777777" w:rsidR="007D22B7" w:rsidRDefault="007D22B7" w:rsidP="004E78E8">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388E037F" w14:textId="16AB97C2" w:rsidR="007D22B7" w:rsidRPr="0073065B" w:rsidRDefault="005572D9" w:rsidP="0011636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5572D9">
              <w:rPr>
                <w:b/>
                <w:bCs/>
                <w:color w:val="FFFFFF" w:themeColor="background1"/>
              </w:rPr>
              <w:t xml:space="preserve">Composition of the </w:t>
            </w:r>
            <w:r w:rsidR="00116367">
              <w:rPr>
                <w:b/>
                <w:bCs/>
                <w:color w:val="FFFFFF" w:themeColor="background1"/>
              </w:rPr>
              <w:t>b</w:t>
            </w:r>
            <w:r w:rsidR="00116367" w:rsidRPr="005572D9">
              <w:rPr>
                <w:b/>
                <w:bCs/>
                <w:color w:val="FFFFFF" w:themeColor="background1"/>
              </w:rPr>
              <w:t xml:space="preserve">oard </w:t>
            </w:r>
            <w:r w:rsidRPr="005572D9">
              <w:rPr>
                <w:b/>
                <w:bCs/>
                <w:color w:val="FFFFFF" w:themeColor="background1"/>
              </w:rPr>
              <w:t>(</w:t>
            </w:r>
            <w:r w:rsidR="00880346">
              <w:rPr>
                <w:b/>
                <w:bCs/>
                <w:color w:val="FFFFFF" w:themeColor="background1"/>
              </w:rPr>
              <w:t xml:space="preserve">i.e., </w:t>
            </w:r>
            <w:r w:rsidRPr="005572D9">
              <w:rPr>
                <w:b/>
                <w:bCs/>
                <w:color w:val="FFFFFF" w:themeColor="background1"/>
              </w:rPr>
              <w:t xml:space="preserve">breadth and depth of experience, effective client representation, diversity) </w:t>
            </w:r>
          </w:p>
        </w:tc>
      </w:tr>
      <w:tr w:rsidR="007D22B7" w14:paraId="2C9937B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18E23BE"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D304529" w14:textId="77777777" w:rsidR="007D22B7" w:rsidRPr="00EC58AF" w:rsidRDefault="005572D9" w:rsidP="005572D9">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 xml:space="preserve">Pre-investment </w:t>
            </w:r>
          </w:p>
        </w:tc>
      </w:tr>
      <w:tr w:rsidR="007D22B7" w14:paraId="7F8FF186"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E321D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DE48924"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3B2A36DC"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CC8958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1DE5A218"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08A3CF"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788EF3F7" w14:textId="77777777" w:rsidR="007D22B7" w:rsidRPr="00EC58AF" w:rsidRDefault="005572D9"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Post-investment</w:t>
            </w:r>
          </w:p>
        </w:tc>
      </w:tr>
      <w:tr w:rsidR="007D22B7" w14:paraId="61CBEBF5"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9C209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6051326B"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285E256"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DC4623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4F6DBD7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E1C1724"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4D09852" w14:textId="77777777" w:rsidR="007D22B7" w:rsidRPr="00EC58AF" w:rsidRDefault="00A90BE1"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0FE8060B"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79C2DA"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44B681A3" w14:textId="77777777" w:rsidR="007D22B7" w:rsidRPr="00E620EE"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7D22B7" w14:paraId="023FD958" w14:textId="77777777" w:rsidTr="00DE03F1">
        <w:trPr>
          <w:trHeight w:val="47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1804275"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6A230355" w14:textId="1B44D071" w:rsidR="007D22B7" w:rsidRPr="00A012BE" w:rsidRDefault="00DE03F1" w:rsidP="00116367">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DE03F1">
              <w:rPr>
                <w:b/>
                <w:bCs/>
                <w:color w:val="FFFFFF" w:themeColor="background1"/>
              </w:rPr>
              <w:t xml:space="preserve">Whether the </w:t>
            </w:r>
            <w:r w:rsidR="00116367">
              <w:rPr>
                <w:b/>
                <w:bCs/>
                <w:color w:val="FFFFFF" w:themeColor="background1"/>
              </w:rPr>
              <w:t>b</w:t>
            </w:r>
            <w:r w:rsidR="00116367" w:rsidRPr="00DE03F1">
              <w:rPr>
                <w:b/>
                <w:bCs/>
                <w:color w:val="FFFFFF" w:themeColor="background1"/>
              </w:rPr>
              <w:t xml:space="preserve">oard </w:t>
            </w:r>
            <w:r w:rsidRPr="00DE03F1">
              <w:rPr>
                <w:b/>
                <w:bCs/>
                <w:color w:val="FFFFFF" w:themeColor="background1"/>
              </w:rPr>
              <w:t xml:space="preserve">receives social performance management-related information from the management team that is analysed and contributes to </w:t>
            </w:r>
            <w:r w:rsidR="00116367">
              <w:rPr>
                <w:b/>
                <w:bCs/>
                <w:color w:val="FFFFFF" w:themeColor="background1"/>
              </w:rPr>
              <w:t>b</w:t>
            </w:r>
            <w:r w:rsidR="00116367" w:rsidRPr="00DE03F1">
              <w:rPr>
                <w:b/>
                <w:bCs/>
                <w:color w:val="FFFFFF" w:themeColor="background1"/>
              </w:rPr>
              <w:t>oard decision</w:t>
            </w:r>
            <w:r w:rsidR="00116367">
              <w:rPr>
                <w:b/>
                <w:bCs/>
                <w:color w:val="FFFFFF" w:themeColor="background1"/>
              </w:rPr>
              <w:t>-</w:t>
            </w:r>
            <w:r w:rsidRPr="00DE03F1">
              <w:rPr>
                <w:b/>
                <w:bCs/>
                <w:color w:val="FFFFFF" w:themeColor="background1"/>
              </w:rPr>
              <w:t>making.</w:t>
            </w:r>
          </w:p>
        </w:tc>
      </w:tr>
      <w:tr w:rsidR="007D22B7" w14:paraId="4DB42F34" w14:textId="77777777" w:rsidTr="00A90BE1">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57A389A"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E526011"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Pre-investment</w:t>
            </w:r>
          </w:p>
        </w:tc>
      </w:tr>
      <w:tr w:rsidR="007D22B7" w14:paraId="0EE23D2C" w14:textId="77777777" w:rsidTr="00DE03F1">
        <w:trPr>
          <w:trHeight w:val="58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63EE27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7C3011"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C57536"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86E864D"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73FB2D00" w14:textId="77777777" w:rsidTr="00A90BE1">
        <w:trPr>
          <w:cnfStyle w:val="000000100000" w:firstRow="0" w:lastRow="0" w:firstColumn="0" w:lastColumn="0" w:oddVBand="0" w:evenVBand="0" w:oddHBand="1"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C93287"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163AF55"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3A193BCB"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BC25A8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12750F"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219A6F"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4285A46"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0182100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38360B"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1B32DAA3" w14:textId="77777777" w:rsidR="007D22B7" w:rsidRPr="00EC58AF" w:rsidRDefault="00A90BE1"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54735C2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ECA369"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0070C0"/>
              <w:right w:val="single" w:sz="4" w:space="0" w:color="0070C0"/>
            </w:tcBorders>
            <w:shd w:val="clear" w:color="auto" w:fill="auto"/>
          </w:tcPr>
          <w:p w14:paraId="063E6672" w14:textId="77777777" w:rsidR="007D22B7" w:rsidRPr="00903B63"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54321F2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87B3FB6" w14:textId="77777777" w:rsidR="007D22B7" w:rsidRDefault="00B21391" w:rsidP="004E78E8">
            <w:pPr>
              <w:pStyle w:val="INDICATORNUMBER"/>
              <w:rPr>
                <w:rStyle w:val="IntenseEmphasis"/>
                <w:b/>
                <w:bCs w:val="0"/>
                <w:i w:val="0"/>
                <w:iCs w:val="0"/>
                <w:color w:val="595959"/>
              </w:rPr>
            </w:pPr>
            <w:r>
              <w:rPr>
                <w:rStyle w:val="IntenseEmphasis"/>
                <w:b/>
                <w:bCs w:val="0"/>
                <w:i w:val="0"/>
                <w:iCs w:val="0"/>
                <w:color w:val="595959"/>
              </w:rPr>
              <w:t>IFD 20</w:t>
            </w:r>
            <w:r w:rsidR="007D22B7">
              <w:rPr>
                <w:rStyle w:val="IntenseEmphasis"/>
                <w:b/>
                <w:bCs w:val="0"/>
                <w:i w:val="0"/>
                <w:iCs w:val="0"/>
                <w:color w:val="595959"/>
              </w:rPr>
              <w:t>.2</w:t>
            </w:r>
          </w:p>
        </w:tc>
        <w:tc>
          <w:tcPr>
            <w:tcW w:w="8121" w:type="dxa"/>
            <w:gridSpan w:val="3"/>
            <w:tcBorders>
              <w:top w:val="single" w:sz="4" w:space="0" w:color="0070C0"/>
              <w:right w:val="single" w:sz="4" w:space="0" w:color="0070C0"/>
            </w:tcBorders>
            <w:shd w:val="clear" w:color="auto" w:fill="DAEEF3" w:themeFill="accent5" w:themeFillTint="33"/>
          </w:tcPr>
          <w:p w14:paraId="071F9E0F" w14:textId="39FD3B85" w:rsidR="007D22B7" w:rsidRPr="001C0916"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3F4672D" w14:textId="77777777" w:rsidR="007D22B7" w:rsidRPr="003939E2"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7D22B7" w14:paraId="1A9EB93E"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A6A6A6" w:themeColor="background1" w:themeShade="A6"/>
            </w:tcBorders>
            <w:vAlign w:val="top"/>
          </w:tcPr>
          <w:p w14:paraId="5EDB2FF9"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9443DB4" w14:textId="77777777" w:rsidR="007D22B7" w:rsidRPr="00641017"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2A1440A5" w14:textId="77777777" w:rsidR="00BC4F74" w:rsidRDefault="00BC4F74"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124"/>
        <w:gridCol w:w="4111"/>
        <w:gridCol w:w="1173"/>
        <w:gridCol w:w="2726"/>
      </w:tblGrid>
      <w:tr w:rsidR="00B21391" w14:paraId="67E2B616"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F4E4A66" w14:textId="77777777" w:rsidR="00B21391" w:rsidRPr="00DC20FA" w:rsidRDefault="00B21391"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20</w:t>
            </w:r>
          </w:p>
        </w:tc>
        <w:tc>
          <w:tcPr>
            <w:tcW w:w="8010" w:type="dxa"/>
            <w:gridSpan w:val="3"/>
            <w:tcBorders>
              <w:top w:val="single" w:sz="4" w:space="0" w:color="0082C8"/>
              <w:bottom w:val="nil"/>
              <w:right w:val="single" w:sz="4" w:space="0" w:color="0070C0"/>
            </w:tcBorders>
          </w:tcPr>
          <w:p w14:paraId="1BB002B4" w14:textId="77777777" w:rsidR="00B21391" w:rsidRPr="00DC20FA" w:rsidRDefault="00B2139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21391" w:rsidRPr="00D5451C" w14:paraId="156CEE31"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582EF29F" w14:textId="77777777" w:rsidR="00B21391" w:rsidRPr="000D72DF" w:rsidRDefault="00B21391" w:rsidP="004E78E8">
            <w:pPr>
              <w:pStyle w:val="INDICATORNUMBER"/>
              <w:rPr>
                <w:rStyle w:val="IntenseEmphasis"/>
                <w:b/>
                <w:bCs w:val="0"/>
                <w:i w:val="0"/>
                <w:iCs w:val="0"/>
              </w:rPr>
            </w:pPr>
            <w:r>
              <w:rPr>
                <w:rStyle w:val="IntenseEmphasis"/>
                <w:b/>
                <w:bCs w:val="0"/>
                <w:i w:val="0"/>
                <w:iCs w:val="0"/>
                <w:color w:val="595959"/>
              </w:rPr>
              <w:t>IFD 20</w:t>
            </w:r>
          </w:p>
        </w:tc>
        <w:tc>
          <w:tcPr>
            <w:tcW w:w="8010" w:type="dxa"/>
            <w:gridSpan w:val="3"/>
            <w:tcBorders>
              <w:top w:val="nil"/>
              <w:bottom w:val="single" w:sz="4" w:space="0" w:color="A6A6A6" w:themeColor="background1" w:themeShade="A6"/>
              <w:right w:val="single" w:sz="4" w:space="0" w:color="0070C0"/>
            </w:tcBorders>
            <w:shd w:val="clear" w:color="auto" w:fill="auto"/>
          </w:tcPr>
          <w:p w14:paraId="686A5089" w14:textId="52A986C0" w:rsidR="00B21391" w:rsidRPr="00DC20FA" w:rsidRDefault="00B21391" w:rsidP="00116367">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21391">
              <w:rPr>
                <w:bCs/>
                <w:szCs w:val="18"/>
              </w:rPr>
              <w:t xml:space="preserve">Not for all of our investments in inclusive finance: Some of these processes may look different for different entities </w:t>
            </w:r>
            <w:r w:rsidR="00116367">
              <w:rPr>
                <w:bCs/>
                <w:szCs w:val="18"/>
              </w:rPr>
              <w:t xml:space="preserve">beyond microfinance </w:t>
            </w:r>
            <w:r w:rsidRPr="00B21391">
              <w:rPr>
                <w:bCs/>
                <w:szCs w:val="18"/>
              </w:rPr>
              <w:t xml:space="preserve">in which you may invest, such as banks and holding companies. If so, please indicate </w:t>
            </w:r>
            <w:r w:rsidR="00116367">
              <w:rPr>
                <w:bCs/>
                <w:szCs w:val="18"/>
              </w:rPr>
              <w:t>that</w:t>
            </w:r>
            <w:r w:rsidR="00116367" w:rsidRPr="00B21391">
              <w:rPr>
                <w:bCs/>
                <w:szCs w:val="18"/>
              </w:rPr>
              <w:t xml:space="preserve"> </w:t>
            </w:r>
            <w:r w:rsidRPr="00B21391">
              <w:rPr>
                <w:bCs/>
                <w:szCs w:val="18"/>
              </w:rPr>
              <w:t>this is the case in IFD 2</w:t>
            </w:r>
            <w:r w:rsidR="00EC58AF">
              <w:rPr>
                <w:bCs/>
                <w:szCs w:val="18"/>
              </w:rPr>
              <w:t>0</w:t>
            </w:r>
            <w:r w:rsidRPr="00B21391">
              <w:rPr>
                <w:bCs/>
                <w:szCs w:val="18"/>
              </w:rPr>
              <w:t>.2</w:t>
            </w:r>
            <w:r>
              <w:rPr>
                <w:bCs/>
                <w:szCs w:val="18"/>
              </w:rPr>
              <w:t>.</w:t>
            </w:r>
          </w:p>
        </w:tc>
      </w:tr>
      <w:tr w:rsidR="00B21391" w:rsidRPr="00D5451C" w14:paraId="3CD7D6CA" w14:textId="77777777" w:rsidTr="00B21391">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1DE65857" w14:textId="77777777" w:rsidR="00B21391" w:rsidRPr="00894ECF" w:rsidRDefault="00B21391" w:rsidP="004E78E8">
            <w:pPr>
              <w:pStyle w:val="INDICATORTEXT"/>
              <w:jc w:val="both"/>
              <w:rPr>
                <w:rFonts w:ascii="Helvetica" w:hAnsi="Helvetica" w:cs="Helvetica"/>
                <w:b/>
                <w:color w:val="333333"/>
              </w:rPr>
            </w:pPr>
            <w:r w:rsidRPr="00894ECF">
              <w:rPr>
                <w:b/>
                <w:bCs/>
                <w:szCs w:val="18"/>
              </w:rPr>
              <w:t>ASSESSMENT</w:t>
            </w:r>
          </w:p>
        </w:tc>
      </w:tr>
      <w:tr w:rsidR="00B21391" w:rsidRPr="00D5451C" w14:paraId="77A6BFA3"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48C73BE" w14:textId="77777777" w:rsidR="00B21391" w:rsidRDefault="00B21391" w:rsidP="004E78E8">
            <w:pPr>
              <w:pStyle w:val="INDICATORNUMBER"/>
              <w:rPr>
                <w:rStyle w:val="IntenseEmphasis"/>
                <w:b/>
                <w:bCs w:val="0"/>
                <w:i w:val="0"/>
                <w:iCs w:val="0"/>
                <w:color w:val="595959"/>
              </w:rPr>
            </w:pPr>
            <w:r>
              <w:rPr>
                <w:rStyle w:val="IntenseEmphasis"/>
                <w:b/>
                <w:bCs w:val="0"/>
                <w:i w:val="0"/>
                <w:iCs w:val="0"/>
                <w:color w:val="595959"/>
              </w:rPr>
              <w:t>IFD 20</w:t>
            </w:r>
          </w:p>
        </w:tc>
        <w:tc>
          <w:tcPr>
            <w:tcW w:w="801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6C97EC1" w14:textId="77777777" w:rsidR="00B21391" w:rsidRPr="00B21391"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 xml:space="preserve">Maximum score: Three </w:t>
            </w:r>
            <w:r w:rsidRPr="00B21391">
              <w:rPr>
                <w:bCs/>
                <w:szCs w:val="18"/>
              </w:rPr>
              <w:sym w:font="Wingdings" w:char="F0AB"/>
            </w:r>
          </w:p>
          <w:p w14:paraId="595D65A8" w14:textId="77777777" w:rsidR="00B21391" w:rsidRPr="00B32739"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The assessment of this indicator is based on your responses to [20.1].</w:t>
            </w:r>
          </w:p>
        </w:tc>
      </w:tr>
      <w:tr w:rsidR="00D724A1" w:rsidRPr="00D5451C" w14:paraId="63FECEC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1A5CE608" w14:textId="13B34EC0" w:rsidR="00D724A1" w:rsidRDefault="00D724A1" w:rsidP="00D724A1">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78F1816B" w14:textId="79BC0812" w:rsidR="00D724A1" w:rsidRPr="00B21391"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D5451C" w14:paraId="07E9A52F"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6B647BDB"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8F07FF1" w14:textId="2972A1D7" w:rsidR="00D724A1" w:rsidRPr="00FA40B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D68EBF0" w14:textId="2DB77D90" w:rsidR="00D724A1" w:rsidRPr="00B2139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0D30102F" w14:textId="7358C996" w:rsidR="00D724A1" w:rsidRPr="00B2139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D2631F" w:rsidRPr="00D5451C" w14:paraId="7BD3A59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5B1CCA3F"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A87B677" w14:textId="04ACBE03"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All ‘No’</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36FDC6E" w14:textId="54296F1C"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356842B3"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D5451C" w14:paraId="7EED2506"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14C5F5CD"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AB264DE" w14:textId="77777777" w:rsidR="00D724A1" w:rsidRDefault="00D724A1" w:rsidP="00DE4044">
            <w:pPr>
              <w:pStyle w:val="INDICATORTEXT"/>
              <w:spacing w:after="80"/>
              <w:cnfStyle w:val="000000100000" w:firstRow="0" w:lastRow="0" w:firstColumn="0" w:lastColumn="0" w:oddVBand="0" w:evenVBand="0" w:oddHBand="1" w:evenHBand="0" w:firstRowFirstColumn="0" w:firstRowLastColumn="0" w:lastRowFirstColumn="0" w:lastRowLastColumn="0"/>
              <w:rPr>
                <w:b/>
                <w:szCs w:val="18"/>
              </w:rPr>
            </w:pPr>
            <w:r>
              <w:rPr>
                <w:szCs w:val="18"/>
              </w:rPr>
              <w:t xml:space="preserve">Less than three ‘Yes’s’ in either pre/post-investment </w:t>
            </w:r>
            <w:r>
              <w:rPr>
                <w:b/>
                <w:szCs w:val="18"/>
              </w:rPr>
              <w:t>OR</w:t>
            </w:r>
          </w:p>
          <w:p w14:paraId="097384DB" w14:textId="58D48512"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Less than five</w:t>
            </w:r>
            <w:r w:rsidRPr="00690C55">
              <w:rPr>
                <w:szCs w:val="18"/>
              </w:rPr>
              <w:t xml:space="preserve"> ‘Not for all investments’ in either pre/post-investment</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BC6EB2" w14:textId="6C01D702"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AEF71C9"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3F58BA" w:rsidRPr="00D5451C" w14:paraId="0E78CD8E"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4BEF3CF6"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B7282E6" w14:textId="77777777" w:rsidR="00D724A1" w:rsidRDefault="00D724A1" w:rsidP="00DE4044">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Pr>
                <w:szCs w:val="18"/>
              </w:rPr>
              <w:t xml:space="preserve">Three to four ‘Yes’s’ in either pre/post-investment </w:t>
            </w:r>
            <w:r>
              <w:rPr>
                <w:b/>
                <w:szCs w:val="18"/>
              </w:rPr>
              <w:t>OR</w:t>
            </w:r>
          </w:p>
          <w:p w14:paraId="340280F6" w14:textId="031481E2" w:rsidR="00D724A1" w:rsidRDefault="00D724A1" w:rsidP="00DE4044">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690C55">
              <w:rPr>
                <w:szCs w:val="18"/>
              </w:rPr>
              <w:t>More than four ‘Not for all investments’ in either pre/post-investment</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F1A1DCE" w14:textId="44C763CA"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07F649C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D5451C" w14:paraId="5F5C1A8B"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76CB6F9C"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7585AEA0" w14:textId="6B731ED6" w:rsidR="00D724A1" w:rsidRDefault="00D724A1" w:rsidP="00DE4044">
            <w:pPr>
              <w:pStyle w:val="INDICATORTEXT"/>
              <w:spacing w:after="80"/>
              <w:cnfStyle w:val="000000100000" w:firstRow="0" w:lastRow="0" w:firstColumn="0" w:lastColumn="0" w:oddVBand="0" w:evenVBand="0" w:oddHBand="1" w:evenHBand="0" w:firstRowFirstColumn="0" w:firstRowLastColumn="0" w:lastRowFirstColumn="0" w:lastRowLastColumn="0"/>
              <w:rPr>
                <w:szCs w:val="18"/>
              </w:rPr>
            </w:pPr>
            <w:r>
              <w:rPr>
                <w:rFonts w:eastAsia="Calibri"/>
                <w:szCs w:val="18"/>
              </w:rPr>
              <w:t>More than four ‘Yes’s’ in either pre/post-investment</w:t>
            </w:r>
          </w:p>
        </w:tc>
        <w:tc>
          <w:tcPr>
            <w:tcW w:w="117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2489332D" w14:textId="3A72D780"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3E7D1359"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1AA0F397" w14:textId="77777777" w:rsidR="007423FC" w:rsidRDefault="007423FC" w:rsidP="00066773">
      <w:pPr>
        <w:pStyle w:val="INDICATORTEXT"/>
        <w:ind w:left="0"/>
        <w:rPr>
          <w:b/>
          <w:szCs w:val="18"/>
        </w:rPr>
      </w:pPr>
    </w:p>
    <w:p w14:paraId="0387FFE4" w14:textId="77777777" w:rsidR="007423FC" w:rsidRDefault="007423FC" w:rsidP="007423FC">
      <w:pPr>
        <w:rPr>
          <w:rFonts w:eastAsia="Times New Roman"/>
          <w:color w:val="595959"/>
          <w:sz w:val="18"/>
        </w:rPr>
      </w:pPr>
      <w:r>
        <w:br w:type="page"/>
      </w:r>
    </w:p>
    <w:p w14:paraId="11223301" w14:textId="4CA34892" w:rsidR="00013BAF" w:rsidRPr="00493A8F" w:rsidRDefault="00013BAF" w:rsidP="00013BAF">
      <w:pPr>
        <w:pStyle w:val="INDICATORTEXT"/>
        <w:ind w:left="0"/>
        <w:jc w:val="both"/>
        <w:rPr>
          <w:b/>
          <w:bCs/>
          <w:i/>
          <w:szCs w:val="18"/>
          <w:lang w:eastAsia="en-GB"/>
        </w:rPr>
      </w:pPr>
      <w:r w:rsidRPr="00493A8F">
        <w:rPr>
          <w:b/>
          <w:bCs/>
          <w:i/>
          <w:szCs w:val="18"/>
          <w:lang w:eastAsia="en-GB"/>
        </w:rPr>
        <w:lastRenderedPageBreak/>
        <w:t>Possible action</w:t>
      </w:r>
    </w:p>
    <w:p w14:paraId="13AB2668" w14:textId="77777777" w:rsidR="00013BAF" w:rsidRPr="00493A8F" w:rsidRDefault="00013BAF" w:rsidP="00013BAF">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03AB62E8" w14:textId="77777777" w:rsidR="00013BAF" w:rsidRDefault="00013BAF" w:rsidP="00013BAF">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93A8F" w14:paraId="4409A215"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0AEFDE2"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BBFABC4"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CF7B2CC"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07E4B98"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93A8F" w14:paraId="670CFEB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D0CE64A"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IFD 21</w:t>
            </w:r>
          </w:p>
        </w:tc>
        <w:tc>
          <w:tcPr>
            <w:tcW w:w="3402" w:type="dxa"/>
            <w:shd w:val="clear" w:color="auto" w:fill="888888"/>
          </w:tcPr>
          <w:p w14:paraId="20365FEC" w14:textId="77777777" w:rsidR="00493A8F" w:rsidRPr="00903B6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775C8C2" w14:textId="77777777" w:rsidR="00493A8F" w:rsidRPr="00E4172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148196F"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5D7205B" w14:textId="77777777" w:rsidR="00493A8F" w:rsidRDefault="00493A8F" w:rsidP="00013BA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E145A" w14:paraId="07C29F1D"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24A7B46" w14:textId="77777777" w:rsidR="002E145A" w:rsidRPr="00903B63" w:rsidRDefault="002E145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FDD76D2" w14:textId="77777777" w:rsidR="002E145A" w:rsidRPr="00903B63"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E145A" w14:paraId="62EA453C"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F2A4898" w14:textId="77777777" w:rsidR="002E145A"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gridSpan w:val="2"/>
            <w:tcBorders>
              <w:top w:val="nil"/>
              <w:right w:val="single" w:sz="4" w:space="0" w:color="595959" w:themeColor="text1" w:themeTint="A6"/>
            </w:tcBorders>
          </w:tcPr>
          <w:p w14:paraId="49E6EC5B" w14:textId="2F23D432" w:rsidR="002E145A" w:rsidRPr="00392499" w:rsidRDefault="002E145A"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E145A">
              <w:rPr>
                <w:bCs/>
                <w:szCs w:val="18"/>
              </w:rPr>
              <w:t xml:space="preserve">Indicate </w:t>
            </w:r>
            <w:r w:rsidR="00116367">
              <w:rPr>
                <w:bCs/>
                <w:szCs w:val="18"/>
              </w:rPr>
              <w:t>whether</w:t>
            </w:r>
            <w:r w:rsidR="00116367" w:rsidRPr="002E145A">
              <w:rPr>
                <w:bCs/>
                <w:szCs w:val="18"/>
              </w:rPr>
              <w:t xml:space="preserve"> </w:t>
            </w:r>
            <w:r w:rsidRPr="002E145A">
              <w:rPr>
                <w:bCs/>
                <w:szCs w:val="18"/>
              </w:rPr>
              <w:t>you provide training or assistance for your investees on corporate governance.</w:t>
            </w:r>
          </w:p>
        </w:tc>
      </w:tr>
      <w:tr w:rsidR="002E145A" w14:paraId="74E67C70"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21564EF" w14:textId="77777777" w:rsidR="002E145A" w:rsidRPr="00AE100E" w:rsidRDefault="002E145A" w:rsidP="004E78E8">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1E693917" w14:textId="77777777" w:rsidR="002E145A"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6556C57" w14:textId="77777777" w:rsidR="002E145A" w:rsidRPr="00B734A4"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E145A" w14:paraId="31E3826F"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BB749E5" w14:textId="77777777" w:rsidR="002E145A" w:rsidRPr="00B734A4" w:rsidRDefault="002E145A" w:rsidP="004E78E8">
            <w:pPr>
              <w:pStyle w:val="INDICATORNUMBER"/>
              <w:rPr>
                <w:rStyle w:val="IntenseEmphasis"/>
                <w:b/>
                <w:i w:val="0"/>
                <w:color w:val="595959"/>
              </w:rPr>
            </w:pPr>
            <w:r>
              <w:rPr>
                <w:rStyle w:val="IntenseEmphasis"/>
                <w:b/>
                <w:i w:val="0"/>
                <w:color w:val="595959"/>
              </w:rPr>
              <w:t>IFD 21.2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130A9A8" w14:textId="77777777" w:rsidR="002E145A" w:rsidRDefault="002E145A"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5750837B" w14:textId="62E95D42" w:rsidR="00BB0F8E" w:rsidRPr="006D231C" w:rsidRDefault="00BB0F8E"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2E145A" w14:paraId="639BB7B6"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3C917667" w14:textId="77777777" w:rsidR="002E145A" w:rsidRDefault="002E145A" w:rsidP="004E78E8">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A666E4" w14:textId="77777777" w:rsidR="002E145A" w:rsidRPr="006D231C" w:rsidRDefault="002E145A"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DA9DD69" w14:textId="77777777" w:rsidR="002E145A" w:rsidRDefault="002E145A" w:rsidP="002E145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E145A" w14:paraId="708F3DC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6B9D72DA" w14:textId="77777777" w:rsidR="002E145A" w:rsidRPr="00191BC1" w:rsidRDefault="002E145A"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21</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50AA1F46" w14:textId="77777777" w:rsidR="002E145A" w:rsidRPr="00191BC1"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E145A" w:rsidRPr="00CF025D" w14:paraId="37590CB5"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37477A6" w14:textId="77777777" w:rsidR="002E145A" w:rsidRPr="000D72DF"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0490445" w14:textId="1477B9F8" w:rsidR="002E145A" w:rsidRPr="00B01D44" w:rsidRDefault="002E145A" w:rsidP="00116367">
            <w:pPr>
              <w:pStyle w:val="INDICATORTEXT"/>
              <w:jc w:val="both"/>
              <w:cnfStyle w:val="000000000000" w:firstRow="0" w:lastRow="0" w:firstColumn="0" w:lastColumn="0" w:oddVBand="0" w:evenVBand="0" w:oddHBand="0" w:evenHBand="0" w:firstRowFirstColumn="0" w:firstRowLastColumn="0" w:lastRowFirstColumn="0" w:lastRowLastColumn="0"/>
            </w:pPr>
            <w:r w:rsidRPr="002E145A">
              <w:rPr>
                <w:bCs/>
                <w:szCs w:val="18"/>
              </w:rPr>
              <w:t>IFD 21.1 relates to support provided over and above taking a board position and/or participating in governance structures. Training or assistance can be provided direct or via a third party.</w:t>
            </w:r>
          </w:p>
        </w:tc>
      </w:tr>
      <w:tr w:rsidR="002E145A" w:rsidRPr="00CF025D" w14:paraId="56951728"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6E2C3216" w14:textId="77777777" w:rsidR="002E145A" w:rsidRDefault="002E145A" w:rsidP="004E78E8">
            <w:pPr>
              <w:pStyle w:val="INDICATORNUMBER"/>
              <w:rPr>
                <w:rStyle w:val="IntenseEmphasis"/>
                <w:b/>
                <w:bCs w:val="0"/>
                <w:i w:val="0"/>
                <w:iCs w:val="0"/>
                <w:color w:val="595959"/>
              </w:rPr>
            </w:pPr>
            <w:r>
              <w:rPr>
                <w:rStyle w:val="IntenseEmphasis"/>
                <w:b/>
                <w:bCs w:val="0"/>
                <w:i w:val="0"/>
                <w:iCs w:val="0"/>
                <w:color w:val="595959"/>
              </w:rPr>
              <w:t>IFD 21.2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3D8491EF" w14:textId="5E642B11" w:rsidR="002E145A" w:rsidRPr="00235AC3" w:rsidRDefault="007F1476" w:rsidP="009B458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F1476">
              <w:rPr>
                <w:bCs/>
                <w:szCs w:val="18"/>
              </w:rPr>
              <w:t xml:space="preserve">IFD 21.2: Training or assistance can be provided direct or via partners. Quantifying could involve the number and duration of training days provided and to what number of people during the reporting period. If you have provided training or assistance during the reporting period, please quantify </w:t>
            </w:r>
            <w:r w:rsidR="009B4588">
              <w:rPr>
                <w:bCs/>
                <w:szCs w:val="18"/>
              </w:rPr>
              <w:t>when</w:t>
            </w:r>
            <w:r w:rsidR="009B4588" w:rsidRPr="007F1476">
              <w:rPr>
                <w:bCs/>
                <w:szCs w:val="18"/>
              </w:rPr>
              <w:t xml:space="preserve"> </w:t>
            </w:r>
            <w:r w:rsidRPr="007F1476">
              <w:rPr>
                <w:bCs/>
                <w:szCs w:val="18"/>
              </w:rPr>
              <w:t>possible and if and how your policy differs for debt and equity investments.</w:t>
            </w:r>
          </w:p>
        </w:tc>
      </w:tr>
    </w:tbl>
    <w:p w14:paraId="1D1C8DD9" w14:textId="77777777" w:rsidR="00013BAF" w:rsidRDefault="00013BAF" w:rsidP="00066773">
      <w:pPr>
        <w:pStyle w:val="INDICATORTEXT"/>
        <w:ind w:left="0"/>
        <w:rPr>
          <w:b/>
          <w:szCs w:val="18"/>
        </w:rPr>
      </w:pPr>
    </w:p>
    <w:p w14:paraId="57646A7E" w14:textId="77777777" w:rsidR="00013BAF" w:rsidRDefault="00013BAF" w:rsidP="00013BAF">
      <w:pPr>
        <w:rPr>
          <w:rFonts w:eastAsia="Times New Roman"/>
          <w:color w:val="595959"/>
          <w:sz w:val="18"/>
        </w:rPr>
      </w:pPr>
      <w:r>
        <w:br w:type="page"/>
      </w:r>
    </w:p>
    <w:p w14:paraId="68414BB1" w14:textId="43D501A5" w:rsidR="005D532E" w:rsidRPr="00493A8F" w:rsidRDefault="005D532E" w:rsidP="005D532E">
      <w:pPr>
        <w:pStyle w:val="INDICATORTEXT"/>
        <w:ind w:left="0"/>
        <w:jc w:val="both"/>
        <w:rPr>
          <w:b/>
          <w:bCs/>
          <w:i/>
          <w:szCs w:val="18"/>
          <w:lang w:eastAsia="en-GB"/>
        </w:rPr>
      </w:pPr>
      <w:r w:rsidRPr="00493A8F">
        <w:rPr>
          <w:b/>
          <w:bCs/>
          <w:i/>
          <w:szCs w:val="18"/>
          <w:lang w:eastAsia="en-GB"/>
        </w:rPr>
        <w:lastRenderedPageBreak/>
        <w:t>Possible action</w:t>
      </w:r>
    </w:p>
    <w:p w14:paraId="4EA31C69" w14:textId="77777777" w:rsidR="005D532E" w:rsidRPr="00493A8F" w:rsidRDefault="005D532E" w:rsidP="005D532E">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75368E44" w14:textId="77777777" w:rsidR="002E145A" w:rsidRDefault="002E145A"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916F1" w14:paraId="10B929DD"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722371A"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700B66F"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623B93A"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55C445D"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8916F1" w14:paraId="04AEFCEC"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3DF3984"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IFD 22</w:t>
            </w:r>
          </w:p>
        </w:tc>
        <w:tc>
          <w:tcPr>
            <w:tcW w:w="3402" w:type="dxa"/>
            <w:shd w:val="clear" w:color="auto" w:fill="888888"/>
          </w:tcPr>
          <w:p w14:paraId="0A331D10" w14:textId="77777777" w:rsidR="008916F1" w:rsidRPr="00903B63" w:rsidRDefault="008916F1"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0BA073B" w14:textId="37C02A40" w:rsidR="008916F1" w:rsidRPr="00E41723" w:rsidRDefault="000B042B"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EA18373"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7F0CCE11" w14:textId="77777777" w:rsidR="00533DA9" w:rsidRDefault="00533DA9"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8080"/>
      </w:tblGrid>
      <w:tr w:rsidR="008916F1" w14:paraId="7541ED5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D55F690" w14:textId="77777777" w:rsidR="008916F1" w:rsidRPr="00903B63" w:rsidRDefault="008916F1"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12261FA6" w14:textId="77777777" w:rsidR="008916F1" w:rsidRPr="00903B63" w:rsidRDefault="008916F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916F1" w14:paraId="44F7B3FD"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46F2849" w14:textId="77777777" w:rsidR="008916F1" w:rsidRDefault="008916F1"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nil"/>
              <w:right w:val="single" w:sz="4" w:space="0" w:color="595959" w:themeColor="text1" w:themeTint="A6"/>
            </w:tcBorders>
          </w:tcPr>
          <w:p w14:paraId="295BFB15" w14:textId="5DACE1F1" w:rsidR="008916F1" w:rsidRPr="00392499" w:rsidRDefault="008916F1"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916F1">
              <w:rPr>
                <w:bCs/>
                <w:szCs w:val="18"/>
              </w:rPr>
              <w:t>In relation to your direct portfolio in equity (</w:t>
            </w:r>
            <w:r w:rsidR="008616C1">
              <w:rPr>
                <w:bCs/>
                <w:szCs w:val="18"/>
              </w:rPr>
              <w:t>as reported in</w:t>
            </w:r>
            <w:r w:rsidRPr="008916F1">
              <w:rPr>
                <w:bCs/>
                <w:szCs w:val="18"/>
              </w:rPr>
              <w:t xml:space="preserve"> IFD 04), indicate what percentage of investees you</w:t>
            </w:r>
            <w:r w:rsidR="00C66635">
              <w:rPr>
                <w:bCs/>
                <w:szCs w:val="18"/>
              </w:rPr>
              <w:t xml:space="preserve"> either</w:t>
            </w:r>
            <w:r w:rsidRPr="008916F1">
              <w:rPr>
                <w:bCs/>
                <w:szCs w:val="18"/>
              </w:rPr>
              <w:t xml:space="preserve"> have board seats with</w:t>
            </w:r>
            <w:r w:rsidR="00C66635">
              <w:rPr>
                <w:bCs/>
                <w:szCs w:val="18"/>
              </w:rPr>
              <w:t xml:space="preserve">, or with which </w:t>
            </w:r>
            <w:r w:rsidR="009B4588">
              <w:rPr>
                <w:bCs/>
                <w:szCs w:val="18"/>
              </w:rPr>
              <w:t xml:space="preserve">you </w:t>
            </w:r>
            <w:r w:rsidR="00C66635">
              <w:rPr>
                <w:bCs/>
                <w:szCs w:val="18"/>
              </w:rPr>
              <w:t>have selected a board member</w:t>
            </w:r>
            <w:r w:rsidR="009B4588">
              <w:rPr>
                <w:bCs/>
                <w:szCs w:val="18"/>
              </w:rPr>
              <w:t>.</w:t>
            </w:r>
          </w:p>
        </w:tc>
      </w:tr>
      <w:tr w:rsidR="007767BB" w14:paraId="53ECD530" w14:textId="77777777" w:rsidTr="007767BB">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06697D0" w14:textId="77777777" w:rsidR="007767BB" w:rsidRPr="00AE100E" w:rsidRDefault="007767BB"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2F6308E1" w14:textId="77777777" w:rsidR="005E67F5" w:rsidRDefault="005E67F5" w:rsidP="007767BB">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FA7222B" w14:textId="27BEBA6A" w:rsidR="007767BB" w:rsidRPr="00B734A4" w:rsidRDefault="007767BB" w:rsidP="007767B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We do not track</w:t>
            </w:r>
            <w:r w:rsidR="005E67F5">
              <w:t xml:space="preserve"> this information</w:t>
            </w:r>
            <w:r w:rsidR="009B4588">
              <w:t>.</w:t>
            </w:r>
          </w:p>
        </w:tc>
      </w:tr>
      <w:tr w:rsidR="007767BB" w14:paraId="5BD855E7" w14:textId="77777777" w:rsidTr="007767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09DFA29" w14:textId="77777777" w:rsidR="007767BB" w:rsidRDefault="007767BB" w:rsidP="004E78E8">
            <w:pPr>
              <w:pStyle w:val="INDICATORNUMBER"/>
              <w:rPr>
                <w:rStyle w:val="IntenseEmphasis"/>
                <w:b/>
                <w:i w:val="0"/>
                <w:color w:val="595959"/>
              </w:rPr>
            </w:pPr>
            <w:r>
              <w:rPr>
                <w:rStyle w:val="IntenseEmphasis"/>
                <w:b/>
                <w:i w:val="0"/>
                <w:color w:val="595959"/>
              </w:rPr>
              <w:t>IFD 22.2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7E7E13A5" w14:textId="77777777" w:rsidR="007767BB" w:rsidRPr="006D231C" w:rsidRDefault="007767BB"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767BB">
              <w:rPr>
                <w:bCs/>
                <w:szCs w:val="18"/>
              </w:rPr>
              <w:t xml:space="preserve">Indicate how frequently you participate in meetings.   </w:t>
            </w:r>
          </w:p>
        </w:tc>
      </w:tr>
      <w:tr w:rsidR="007767BB" w14:paraId="144E2776" w14:textId="77777777" w:rsidTr="007767BB">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2017700" w14:textId="77777777" w:rsidR="007767BB" w:rsidRDefault="007767BB"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19485FAA"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Monthly or more</w:t>
            </w:r>
          </w:p>
          <w:p w14:paraId="74BE1325"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Quarterly</w:t>
            </w:r>
          </w:p>
          <w:p w14:paraId="11A5B6A9"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Semi-annually</w:t>
            </w:r>
          </w:p>
          <w:p w14:paraId="2CCA5E8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Annually</w:t>
            </w:r>
          </w:p>
          <w:p w14:paraId="1D8211F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Every two years or less</w:t>
            </w:r>
          </w:p>
          <w:p w14:paraId="29D4193D" w14:textId="4C64D3EF" w:rsidR="007767BB" w:rsidRPr="007767BB" w:rsidRDefault="007767BB" w:rsidP="007767B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Ad</w:t>
            </w:r>
            <w:r w:rsidR="009B4588">
              <w:rPr>
                <w:bCs/>
                <w:szCs w:val="18"/>
              </w:rPr>
              <w:t xml:space="preserve"> </w:t>
            </w:r>
            <w:r w:rsidRPr="007767BB">
              <w:rPr>
                <w:bCs/>
                <w:szCs w:val="18"/>
              </w:rPr>
              <w:t>hoc</w:t>
            </w:r>
          </w:p>
          <w:p w14:paraId="4FC61CAD" w14:textId="61125B81" w:rsidR="007767BB" w:rsidRPr="006D231C"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We do not track</w:t>
            </w:r>
            <w:r w:rsidR="005E67F5">
              <w:t xml:space="preserve"> this information</w:t>
            </w:r>
            <w:r w:rsidR="009B4588">
              <w:t>.</w:t>
            </w:r>
          </w:p>
        </w:tc>
      </w:tr>
      <w:tr w:rsidR="00435D20" w14:paraId="411EDE12"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12A5892" w14:textId="77777777" w:rsidR="00435D20" w:rsidRDefault="00435D20" w:rsidP="004E78E8">
            <w:pPr>
              <w:pStyle w:val="INDICATORNUMBER"/>
              <w:rPr>
                <w:rStyle w:val="IntenseEmphasis"/>
                <w:b/>
                <w:i w:val="0"/>
                <w:color w:val="595959"/>
              </w:rPr>
            </w:pPr>
            <w:r>
              <w:rPr>
                <w:rStyle w:val="IntenseEmphasis"/>
                <w:b/>
                <w:i w:val="0"/>
                <w:color w:val="595959"/>
              </w:rPr>
              <w:t>IFD 22.3</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249512CB" w14:textId="53235B8E" w:rsidR="00435D20" w:rsidRPr="006D231C" w:rsidRDefault="00435D20"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435D20">
              <w:rPr>
                <w:bCs/>
                <w:szCs w:val="18"/>
              </w:rPr>
              <w:t xml:space="preserve">For those equity investments </w:t>
            </w:r>
            <w:r w:rsidR="009B4588">
              <w:rPr>
                <w:bCs/>
                <w:szCs w:val="18"/>
              </w:rPr>
              <w:t>in which</w:t>
            </w:r>
            <w:r w:rsidR="009B4588" w:rsidRPr="00435D20">
              <w:rPr>
                <w:bCs/>
                <w:szCs w:val="18"/>
              </w:rPr>
              <w:t xml:space="preserve"> </w:t>
            </w:r>
            <w:r w:rsidRPr="00435D20">
              <w:rPr>
                <w:bCs/>
                <w:szCs w:val="18"/>
              </w:rPr>
              <w:t>you do not hold board seats, indicate how you attain or maintain influence.</w:t>
            </w:r>
          </w:p>
        </w:tc>
      </w:tr>
      <w:tr w:rsidR="00435D20" w14:paraId="504FCD0C" w14:textId="77777777" w:rsidTr="00435D2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D77FE7C" w14:textId="77777777" w:rsidR="00435D20" w:rsidRDefault="00435D20"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77353209" w14:textId="77777777" w:rsidR="00435D20" w:rsidRPr="006D231C" w:rsidRDefault="00435D20"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8916F1" w14:paraId="21F769F8"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9CAA3E4" w14:textId="77777777" w:rsidR="008916F1" w:rsidRPr="00B734A4" w:rsidRDefault="008916F1" w:rsidP="004E78E8">
            <w:pPr>
              <w:pStyle w:val="INDICATORNUMBER"/>
              <w:rPr>
                <w:rStyle w:val="IntenseEmphasis"/>
                <w:b/>
                <w:i w:val="0"/>
                <w:color w:val="595959"/>
              </w:rPr>
            </w:pPr>
            <w:r>
              <w:rPr>
                <w:rStyle w:val="IntenseEmphasis"/>
                <w:b/>
                <w:i w:val="0"/>
                <w:color w:val="595959"/>
              </w:rPr>
              <w:t>IFD 2</w:t>
            </w:r>
            <w:r w:rsidR="00435D20">
              <w:rPr>
                <w:rStyle w:val="IntenseEmphasis"/>
                <w:b/>
                <w:i w:val="0"/>
                <w:color w:val="595959"/>
              </w:rPr>
              <w:t>2.4</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7AAE776A" w14:textId="77777777" w:rsidR="008916F1" w:rsidRDefault="008916F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665C20B0" w14:textId="12280BCE" w:rsidR="00BB0F8E" w:rsidRPr="006D231C" w:rsidRDefault="00BB0F8E"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8916F1" w14:paraId="1AE36B9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42089BD3" w14:textId="77777777" w:rsidR="008916F1" w:rsidRDefault="008916F1"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84C3EA3" w14:textId="77777777" w:rsidR="008916F1" w:rsidRPr="006D231C" w:rsidRDefault="008916F1"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E328A55" w14:textId="77777777" w:rsidR="008916F1" w:rsidRDefault="008916F1"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317ED5" w14:paraId="22F30DB5"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46EF782" w14:textId="77777777" w:rsidR="00317ED5" w:rsidRPr="00191BC1" w:rsidRDefault="00317ED5"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22</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9347E19" w14:textId="77777777" w:rsidR="00317ED5" w:rsidRPr="00191BC1" w:rsidRDefault="00317ED5"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17ED5" w:rsidRPr="00CF025D" w14:paraId="191569A6"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3C092C3" w14:textId="77777777" w:rsidR="00317ED5" w:rsidRPr="000D72DF" w:rsidRDefault="00317ED5"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0377954E" w14:textId="77777777" w:rsidR="00317ED5" w:rsidRPr="00B01D44" w:rsidRDefault="00853ECD" w:rsidP="00853ECD">
            <w:pPr>
              <w:pStyle w:val="INDICATORTEXT"/>
              <w:jc w:val="both"/>
              <w:cnfStyle w:val="000000000000" w:firstRow="0" w:lastRow="0" w:firstColumn="0" w:lastColumn="0" w:oddVBand="0" w:evenVBand="0" w:oddHBand="0" w:evenHBand="0" w:firstRowFirstColumn="0" w:firstRowLastColumn="0" w:lastRowFirstColumn="0" w:lastRowLastColumn="0"/>
            </w:pPr>
            <w:r w:rsidRPr="00853ECD">
              <w:rPr>
                <w:bCs/>
                <w:szCs w:val="18"/>
              </w:rPr>
              <w:t>This indicator is only applicable if you have direct equity investments.</w:t>
            </w:r>
          </w:p>
        </w:tc>
      </w:tr>
      <w:tr w:rsidR="00853ECD" w:rsidRPr="00CF025D" w14:paraId="27DAB3E1" w14:textId="77777777" w:rsidTr="00853EC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1F401388" w14:textId="77777777" w:rsidR="00853ECD" w:rsidRPr="00853ECD" w:rsidRDefault="00853ECD" w:rsidP="004E78E8">
            <w:pPr>
              <w:pStyle w:val="INDICATORTEXT"/>
              <w:jc w:val="both"/>
              <w:rPr>
                <w:bCs/>
                <w:szCs w:val="18"/>
              </w:rPr>
            </w:pPr>
            <w:r w:rsidRPr="00853ECD">
              <w:rPr>
                <w:rStyle w:val="IntenseEmphasis"/>
                <w:bCs w:val="0"/>
                <w:i w:val="0"/>
                <w:iCs w:val="0"/>
                <w:color w:val="595959"/>
              </w:rPr>
              <w:t>LOGIC</w:t>
            </w:r>
          </w:p>
        </w:tc>
      </w:tr>
      <w:tr w:rsidR="00317ED5" w:rsidRPr="00CF025D" w14:paraId="458F6C19"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4E0D3F5" w14:textId="77777777" w:rsidR="00317ED5" w:rsidRDefault="00317ED5" w:rsidP="004E78E8">
            <w:pPr>
              <w:pStyle w:val="INDICATORNUMBER"/>
              <w:rPr>
                <w:rStyle w:val="IntenseEmphasis"/>
                <w:b/>
                <w:bCs w:val="0"/>
                <w:i w:val="0"/>
                <w:iCs w:val="0"/>
                <w:color w:val="595959"/>
              </w:rPr>
            </w:pPr>
            <w:r>
              <w:rPr>
                <w:rStyle w:val="IntenseEmphasis"/>
                <w:b/>
                <w:bCs w:val="0"/>
                <w:i w:val="0"/>
                <w:iCs w:val="0"/>
                <w:color w:val="595959"/>
              </w:rPr>
              <w:t>IFD 2</w:t>
            </w:r>
            <w:r w:rsidR="00853ECD">
              <w:rPr>
                <w:rStyle w:val="IntenseEmphasis"/>
                <w:b/>
                <w:bCs w:val="0"/>
                <w:i w:val="0"/>
                <w:iCs w:val="0"/>
                <w:color w:val="595959"/>
              </w:rPr>
              <w:t>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76843CF0" w14:textId="77777777" w:rsidR="004203B6" w:rsidRPr="004203B6" w:rsidRDefault="004203B6" w:rsidP="00151E4B">
            <w:pPr>
              <w:pStyle w:val="INDICATORTEXT"/>
              <w:cnfStyle w:val="000000000000" w:firstRow="0" w:lastRow="0" w:firstColumn="0" w:lastColumn="0" w:oddVBand="0" w:evenVBand="0" w:oddHBand="0" w:evenHBand="0" w:firstRowFirstColumn="0" w:firstRowLastColumn="0" w:lastRowFirstColumn="0" w:lastRowLastColumn="0"/>
              <w:rPr>
                <w:lang w:eastAsia="en-US"/>
              </w:rPr>
            </w:pPr>
            <w:r>
              <w:t xml:space="preserve">This indicator will be applicable if you reported </w:t>
            </w:r>
            <w:r w:rsidRPr="00BF429C">
              <w:t>≥</w:t>
            </w:r>
            <w:r>
              <w:t xml:space="preserve">20% of your organisation’s inclusive finance investments are in equity in [04]. </w:t>
            </w:r>
          </w:p>
          <w:p w14:paraId="0882A2C9" w14:textId="58FC4289" w:rsidR="00317ED5" w:rsidRPr="00235AC3" w:rsidRDefault="004203B6" w:rsidP="004203B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Within this indicator, </w:t>
            </w:r>
            <w:r w:rsidR="004A480C">
              <w:rPr>
                <w:bCs/>
                <w:szCs w:val="18"/>
              </w:rPr>
              <w:t>[</w:t>
            </w:r>
            <w:r w:rsidR="00853ECD" w:rsidRPr="00853ECD">
              <w:rPr>
                <w:bCs/>
                <w:szCs w:val="18"/>
              </w:rPr>
              <w:t>22.2</w:t>
            </w:r>
            <w:r w:rsidR="004A480C">
              <w:rPr>
                <w:bCs/>
                <w:szCs w:val="18"/>
              </w:rPr>
              <w:t>]</w:t>
            </w:r>
            <w:r w:rsidR="00853ECD" w:rsidRPr="00853ECD">
              <w:rPr>
                <w:bCs/>
                <w:szCs w:val="18"/>
              </w:rPr>
              <w:t xml:space="preserve"> is applicable if </w:t>
            </w:r>
            <w:r w:rsidR="005157D3">
              <w:rPr>
                <w:bCs/>
                <w:szCs w:val="18"/>
              </w:rPr>
              <w:t>you report</w:t>
            </w:r>
            <w:r w:rsidR="00853ECD" w:rsidRPr="00853ECD">
              <w:rPr>
                <w:bCs/>
                <w:szCs w:val="18"/>
              </w:rPr>
              <w:t xml:space="preserve"> ≥20% in </w:t>
            </w:r>
            <w:r w:rsidR="004A480C">
              <w:rPr>
                <w:bCs/>
                <w:szCs w:val="18"/>
              </w:rPr>
              <w:t>[</w:t>
            </w:r>
            <w:r w:rsidR="00853ECD" w:rsidRPr="00853ECD">
              <w:rPr>
                <w:bCs/>
                <w:szCs w:val="18"/>
              </w:rPr>
              <w:t>22.1</w:t>
            </w:r>
            <w:r w:rsidR="004A480C">
              <w:rPr>
                <w:bCs/>
                <w:szCs w:val="18"/>
              </w:rPr>
              <w:t>]</w:t>
            </w:r>
            <w:r w:rsidR="009B4588">
              <w:rPr>
                <w:bCs/>
                <w:szCs w:val="18"/>
              </w:rPr>
              <w:t>.</w:t>
            </w:r>
          </w:p>
        </w:tc>
      </w:tr>
    </w:tbl>
    <w:p w14:paraId="01D591C4" w14:textId="77777777" w:rsidR="00AC216A" w:rsidRDefault="00AC216A" w:rsidP="00066773">
      <w:pPr>
        <w:pStyle w:val="INDICATORTEXT"/>
        <w:ind w:left="0"/>
        <w:rPr>
          <w:b/>
          <w:szCs w:val="18"/>
        </w:rPr>
      </w:pPr>
    </w:p>
    <w:p w14:paraId="035ACD5D" w14:textId="77777777" w:rsidR="00AC216A" w:rsidRDefault="00AC216A" w:rsidP="00AC216A">
      <w:pPr>
        <w:rPr>
          <w:rFonts w:eastAsia="Times New Roman"/>
          <w:color w:val="595959"/>
          <w:sz w:val="18"/>
        </w:rPr>
      </w:pPr>
      <w:r>
        <w:br w:type="page"/>
      </w:r>
    </w:p>
    <w:p w14:paraId="6B669D41" w14:textId="4BFEC6EB" w:rsidR="00AC216A" w:rsidRPr="00AC216A" w:rsidRDefault="00AC216A" w:rsidP="00AC216A">
      <w:pPr>
        <w:pStyle w:val="INDICATORTEXT"/>
        <w:tabs>
          <w:tab w:val="left" w:pos="1650"/>
        </w:tabs>
        <w:ind w:left="0"/>
        <w:jc w:val="both"/>
        <w:rPr>
          <w:b/>
          <w:bCs/>
          <w:i/>
          <w:szCs w:val="18"/>
          <w:lang w:eastAsia="en-GB"/>
        </w:rPr>
      </w:pPr>
      <w:r w:rsidRPr="00AC216A">
        <w:rPr>
          <w:b/>
          <w:bCs/>
          <w:i/>
          <w:szCs w:val="18"/>
          <w:lang w:eastAsia="en-GB"/>
        </w:rPr>
        <w:lastRenderedPageBreak/>
        <w:t>Possible action</w:t>
      </w:r>
    </w:p>
    <w:p w14:paraId="5F21265E" w14:textId="77777777" w:rsidR="00AC216A" w:rsidRPr="00AC216A" w:rsidRDefault="00AC216A" w:rsidP="00AC216A">
      <w:pPr>
        <w:pStyle w:val="INDICATORTEXT"/>
        <w:ind w:left="0"/>
        <w:jc w:val="both"/>
        <w:rPr>
          <w:bCs/>
          <w:i/>
          <w:szCs w:val="18"/>
          <w:lang w:eastAsia="en-GB"/>
        </w:rPr>
      </w:pPr>
      <w:r w:rsidRPr="00AC216A">
        <w:rPr>
          <w:bCs/>
          <w:i/>
          <w:szCs w:val="18"/>
          <w:lang w:eastAsia="en-GB"/>
        </w:rPr>
        <w:t>Assist in developing appropriate references for environmental issues.</w:t>
      </w:r>
    </w:p>
    <w:p w14:paraId="788D6666" w14:textId="77777777" w:rsidR="00317ED5" w:rsidRDefault="00317ED5"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C216A" w14:paraId="23EFA8B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11F7180"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5538B4D4"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7BD0A3"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37187E"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AC216A" w14:paraId="70FBC713"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062A132"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IFD 23</w:t>
            </w:r>
          </w:p>
        </w:tc>
        <w:tc>
          <w:tcPr>
            <w:tcW w:w="3402" w:type="dxa"/>
          </w:tcPr>
          <w:p w14:paraId="541F5B3C" w14:textId="77777777" w:rsidR="00AC216A" w:rsidRPr="00356CDA"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BE3FC98" w14:textId="77777777" w:rsidR="00AC216A" w:rsidRPr="00A57E01"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CB7A326"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1E6F2DD8" w14:textId="77777777" w:rsidR="00AC216A" w:rsidRDefault="00AC216A"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8121"/>
      </w:tblGrid>
      <w:tr w:rsidR="00AC216A" w14:paraId="659864FC"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94B017A" w14:textId="77777777" w:rsidR="00AC216A" w:rsidRPr="00903B63" w:rsidRDefault="00AC216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23</w:t>
            </w:r>
          </w:p>
        </w:tc>
        <w:tc>
          <w:tcPr>
            <w:tcW w:w="8121" w:type="dxa"/>
            <w:tcBorders>
              <w:top w:val="single" w:sz="4" w:space="0" w:color="0070C0"/>
              <w:bottom w:val="single" w:sz="4" w:space="0" w:color="0070C0"/>
              <w:right w:val="single" w:sz="4" w:space="0" w:color="0070C0"/>
            </w:tcBorders>
            <w:shd w:val="clear" w:color="auto" w:fill="0070C0"/>
          </w:tcPr>
          <w:p w14:paraId="40F4EA48" w14:textId="77777777" w:rsidR="00AC216A" w:rsidRPr="00903B63" w:rsidRDefault="00AC216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C216A" w14:paraId="4E955E5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631D502"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23.1</w:t>
            </w:r>
          </w:p>
        </w:tc>
        <w:tc>
          <w:tcPr>
            <w:tcW w:w="8121" w:type="dxa"/>
            <w:tcBorders>
              <w:top w:val="single" w:sz="4" w:space="0" w:color="0070C0"/>
              <w:right w:val="single" w:sz="4" w:space="0" w:color="0070C0"/>
            </w:tcBorders>
            <w:shd w:val="clear" w:color="auto" w:fill="DAEEF3" w:themeFill="accent5" w:themeFillTint="33"/>
          </w:tcPr>
          <w:p w14:paraId="161B9D20" w14:textId="0821FEB0" w:rsidR="00AC216A" w:rsidRPr="005E67F5" w:rsidRDefault="00AC216A" w:rsidP="009B4588">
            <w:pPr>
              <w:pStyle w:val="INDICATORTEXT"/>
              <w:cnfStyle w:val="000000100000" w:firstRow="0" w:lastRow="0" w:firstColumn="0" w:lastColumn="0" w:oddVBand="0" w:evenVBand="0" w:oddHBand="1" w:evenHBand="0" w:firstRowFirstColumn="0" w:firstRowLastColumn="0" w:lastRowFirstColumn="0" w:lastRowLastColumn="0"/>
            </w:pPr>
            <w:r w:rsidRPr="005E67F5">
              <w:t xml:space="preserve">Indicate </w:t>
            </w:r>
            <w:r w:rsidR="009B4588">
              <w:t>whether</w:t>
            </w:r>
            <w:r w:rsidR="009B4588" w:rsidRPr="005E67F5">
              <w:t xml:space="preserve"> </w:t>
            </w:r>
            <w:r w:rsidRPr="005E67F5">
              <w:t>you have a procedure to integrate the consideration of environmental issues in your investment decision processes.</w:t>
            </w:r>
          </w:p>
        </w:tc>
      </w:tr>
      <w:tr w:rsidR="00AC216A" w14:paraId="1F0E694B"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4D96827"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4B89950C" w14:textId="77777777" w:rsidR="00AC216A" w:rsidRPr="005308EE"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AC216A">
              <w:t>Yes, for all inclusive finance investments</w:t>
            </w:r>
          </w:p>
          <w:p w14:paraId="78904D02"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 xml:space="preserve">Yes, for a majority of inclusive finance investments </w:t>
            </w:r>
          </w:p>
          <w:p w14:paraId="3909CBBE" w14:textId="77777777" w:rsidR="00AC216A" w:rsidRPr="00B32739"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 for a minority of inclusive finance investments</w:t>
            </w:r>
          </w:p>
          <w:p w14:paraId="1A0A7CA4" w14:textId="77777777" w:rsidR="00AC216A" w:rsidRPr="00B734A4"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AC216A" w14:paraId="01F9655C"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0860925"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23.2</w:t>
            </w:r>
          </w:p>
        </w:tc>
        <w:tc>
          <w:tcPr>
            <w:tcW w:w="8121" w:type="dxa"/>
            <w:tcBorders>
              <w:top w:val="single" w:sz="4" w:space="0" w:color="0070C0"/>
              <w:right w:val="single" w:sz="4" w:space="0" w:color="0070C0"/>
            </w:tcBorders>
            <w:shd w:val="clear" w:color="auto" w:fill="DAEEF3" w:themeFill="accent5" w:themeFillTint="33"/>
          </w:tcPr>
          <w:p w14:paraId="7B8F71F8" w14:textId="5E0BDB25"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w:t>
            </w:r>
            <w:r w:rsidR="009B4588">
              <w:t>s</w:t>
            </w:r>
            <w:r w:rsidRPr="005E67F5">
              <w:t xml:space="preserve"> decisions pre-investment.</w:t>
            </w:r>
          </w:p>
          <w:p w14:paraId="6C49849C"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rsidRPr="00AC216A">
              <w:rPr>
                <w:color w:val="0082C8"/>
                <w:szCs w:val="18"/>
              </w:rPr>
              <w:t>[OPTIONAL]</w:t>
            </w:r>
          </w:p>
        </w:tc>
      </w:tr>
      <w:tr w:rsidR="00AC216A" w14:paraId="2E10D5D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7CD2A43"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4BA26CB8"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AC216A" w14:paraId="73DA64AC"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690CCB6"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23.3</w:t>
            </w:r>
          </w:p>
        </w:tc>
        <w:tc>
          <w:tcPr>
            <w:tcW w:w="8121" w:type="dxa"/>
            <w:tcBorders>
              <w:top w:val="single" w:sz="4" w:space="0" w:color="0070C0"/>
              <w:right w:val="single" w:sz="4" w:space="0" w:color="0070C0"/>
            </w:tcBorders>
            <w:shd w:val="clear" w:color="auto" w:fill="DAEEF3" w:themeFill="accent5" w:themeFillTint="33"/>
          </w:tcPr>
          <w:p w14:paraId="6AA97D85" w14:textId="07E30CA3"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w:t>
            </w:r>
            <w:r w:rsidR="009B4588">
              <w:t>s</w:t>
            </w:r>
            <w:r w:rsidRPr="005E67F5">
              <w:t xml:space="preserve"> decisions post- investment.</w:t>
            </w:r>
          </w:p>
          <w:p w14:paraId="6DCEBA49"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Times New Roman"/>
                <w:sz w:val="20"/>
              </w:rPr>
            </w:pPr>
            <w:r w:rsidRPr="00AC216A">
              <w:rPr>
                <w:color w:val="0082C8"/>
                <w:szCs w:val="18"/>
              </w:rPr>
              <w:t>[OPTIONAL]</w:t>
            </w:r>
          </w:p>
        </w:tc>
      </w:tr>
      <w:tr w:rsidR="00AC216A" w14:paraId="76F3C2E5" w14:textId="77777777" w:rsidTr="00AC216A">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0E92A52"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631389CE"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Times New Roman"/>
                <w:sz w:val="20"/>
              </w:rPr>
            </w:pPr>
          </w:p>
        </w:tc>
      </w:tr>
      <w:tr w:rsidR="00AC216A" w14:paraId="58B6B9B2"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6BBF537"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23.4</w:t>
            </w:r>
          </w:p>
        </w:tc>
        <w:tc>
          <w:tcPr>
            <w:tcW w:w="8121" w:type="dxa"/>
            <w:tcBorders>
              <w:top w:val="single" w:sz="4" w:space="0" w:color="0070C0"/>
              <w:right w:val="single" w:sz="4" w:space="0" w:color="0070C0"/>
            </w:tcBorders>
            <w:shd w:val="clear" w:color="auto" w:fill="DAEEF3" w:themeFill="accent5" w:themeFillTint="33"/>
          </w:tcPr>
          <w:p w14:paraId="5373306E" w14:textId="454DE70A" w:rsidR="00AC216A" w:rsidRPr="005E67F5" w:rsidRDefault="00AC216A" w:rsidP="009B4588">
            <w:pPr>
              <w:pStyle w:val="INDICATORTEXT"/>
              <w:cnfStyle w:val="000000100000" w:firstRow="0" w:lastRow="0" w:firstColumn="0" w:lastColumn="0" w:oddVBand="0" w:evenVBand="0" w:oddHBand="1" w:evenHBand="0" w:firstRowFirstColumn="0" w:firstRowLastColumn="0" w:lastRowFirstColumn="0" w:lastRowLastColumn="0"/>
            </w:pPr>
            <w:r w:rsidRPr="005E67F5">
              <w:t xml:space="preserve">Indicate </w:t>
            </w:r>
            <w:r w:rsidR="009B4588">
              <w:t>whether</w:t>
            </w:r>
            <w:r w:rsidR="009B4588" w:rsidRPr="005E67F5">
              <w:t xml:space="preserve"> </w:t>
            </w:r>
            <w:r w:rsidRPr="005E67F5">
              <w:t xml:space="preserve">you </w:t>
            </w:r>
            <w:r w:rsidR="009B4588">
              <w:t>ask</w:t>
            </w:r>
            <w:r w:rsidR="009B4588" w:rsidRPr="005E67F5">
              <w:t xml:space="preserve"> </w:t>
            </w:r>
            <w:r w:rsidRPr="005E67F5">
              <w:t>your investees to comply with an environmental exclusion list.</w:t>
            </w:r>
          </w:p>
        </w:tc>
      </w:tr>
      <w:tr w:rsidR="00AC216A" w14:paraId="08D1DCE7"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4F60E69"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7DC962B" w14:textId="77777777" w:rsidR="00AC216A" w:rsidRPr="005308EE"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008616C1">
              <w:t>Yes, for a</w:t>
            </w:r>
            <w:r w:rsidRPr="00AC216A">
              <w:t>ll</w:t>
            </w:r>
            <w:r w:rsidR="008616C1">
              <w:t xml:space="preserve"> investees</w:t>
            </w:r>
          </w:p>
          <w:p w14:paraId="26BFF227"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Yes, for a majority of investees</w:t>
            </w:r>
          </w:p>
          <w:p w14:paraId="096B8609"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 for a minority of investees</w:t>
            </w:r>
          </w:p>
          <w:p w14:paraId="39A7AE8B"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No</w:t>
            </w:r>
          </w:p>
        </w:tc>
      </w:tr>
      <w:tr w:rsidR="00AC216A" w14:paraId="7C446A9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EBE9AC"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 xml:space="preserve">IFD </w:t>
            </w:r>
            <w:r w:rsidR="00894ECF">
              <w:rPr>
                <w:rStyle w:val="IntenseEmphasis"/>
                <w:b/>
                <w:bCs w:val="0"/>
                <w:i w:val="0"/>
                <w:iCs w:val="0"/>
                <w:color w:val="595959"/>
              </w:rPr>
              <w:t>23.5</w:t>
            </w:r>
          </w:p>
        </w:tc>
        <w:tc>
          <w:tcPr>
            <w:tcW w:w="8121" w:type="dxa"/>
            <w:tcBorders>
              <w:top w:val="single" w:sz="4" w:space="0" w:color="0070C0"/>
              <w:right w:val="single" w:sz="4" w:space="0" w:color="0070C0"/>
            </w:tcBorders>
            <w:shd w:val="clear" w:color="auto" w:fill="DAEEF3" w:themeFill="accent5" w:themeFillTint="33"/>
          </w:tcPr>
          <w:p w14:paraId="27EEDE9B" w14:textId="58A5363C" w:rsidR="00AC216A" w:rsidRPr="001C0916"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250CDC6" w14:textId="77777777" w:rsidR="00AC216A" w:rsidRPr="003939E2"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C216A" w14:paraId="6BB9F4A3" w14:textId="77777777" w:rsidTr="005E67F5">
        <w:trPr>
          <w:trHeight w:val="622"/>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44C6411"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68D351A" w14:textId="77777777" w:rsidR="00AC216A" w:rsidRPr="00641017"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3979152" w14:textId="77777777" w:rsidR="00AC216A" w:rsidRDefault="00AC216A"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971"/>
        <w:gridCol w:w="3272"/>
        <w:gridCol w:w="2170"/>
        <w:gridCol w:w="2721"/>
      </w:tblGrid>
      <w:tr w:rsidR="00894ECF" w14:paraId="7FFD1963"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1" w:type="dxa"/>
            <w:tcBorders>
              <w:top w:val="single" w:sz="4" w:space="0" w:color="0082C8"/>
              <w:bottom w:val="nil"/>
            </w:tcBorders>
          </w:tcPr>
          <w:p w14:paraId="6AE5DCFA" w14:textId="77777777" w:rsidR="00894ECF" w:rsidRPr="00DC20FA" w:rsidRDefault="00894ECF"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23</w:t>
            </w:r>
          </w:p>
        </w:tc>
        <w:tc>
          <w:tcPr>
            <w:tcW w:w="8163" w:type="dxa"/>
            <w:gridSpan w:val="3"/>
            <w:tcBorders>
              <w:top w:val="single" w:sz="4" w:space="0" w:color="0082C8"/>
              <w:bottom w:val="nil"/>
              <w:right w:val="single" w:sz="4" w:space="0" w:color="0070C0"/>
            </w:tcBorders>
          </w:tcPr>
          <w:p w14:paraId="5714F4DC" w14:textId="77777777" w:rsidR="00894ECF" w:rsidRPr="00DC20FA" w:rsidRDefault="00894ECF"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94ECF" w:rsidRPr="00D5451C" w14:paraId="533F4F78"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A6A6A6" w:themeColor="background1" w:themeShade="A6"/>
            </w:tcBorders>
            <w:vAlign w:val="top"/>
          </w:tcPr>
          <w:p w14:paraId="74F5C77D" w14:textId="77777777" w:rsidR="00894ECF" w:rsidRPr="000D72DF" w:rsidRDefault="00894ECF" w:rsidP="004E78E8">
            <w:pPr>
              <w:pStyle w:val="INDICATORNUMBER"/>
              <w:rPr>
                <w:rStyle w:val="IntenseEmphasis"/>
                <w:b/>
                <w:bCs w:val="0"/>
                <w:i w:val="0"/>
                <w:iCs w:val="0"/>
              </w:rPr>
            </w:pPr>
            <w:r>
              <w:rPr>
                <w:rStyle w:val="IntenseEmphasis"/>
                <w:b/>
                <w:bCs w:val="0"/>
                <w:i w:val="0"/>
                <w:iCs w:val="0"/>
                <w:color w:val="595959"/>
              </w:rPr>
              <w:t>IFD 23.1</w:t>
            </w:r>
          </w:p>
        </w:tc>
        <w:tc>
          <w:tcPr>
            <w:tcW w:w="8163" w:type="dxa"/>
            <w:gridSpan w:val="3"/>
            <w:tcBorders>
              <w:top w:val="nil"/>
              <w:bottom w:val="single" w:sz="4" w:space="0" w:color="A6A6A6" w:themeColor="background1" w:themeShade="A6"/>
              <w:right w:val="single" w:sz="4" w:space="0" w:color="0070C0"/>
            </w:tcBorders>
            <w:shd w:val="clear" w:color="auto" w:fill="auto"/>
          </w:tcPr>
          <w:p w14:paraId="10A7A685" w14:textId="551E8033" w:rsidR="00894ECF" w:rsidRPr="00DC20FA" w:rsidRDefault="00894ECF" w:rsidP="009B458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894ECF">
              <w:rPr>
                <w:bCs/>
                <w:szCs w:val="18"/>
              </w:rPr>
              <w:t xml:space="preserve">IFD 23.1 is based on MIV Disclosure Guideline 3.1.3. Common environmental issues associated with inclusive finance investments include pollution (waste, water, air), use of chemicals and pesticides, use of energy and destruction of forest (brick-burning, charcoal production and wood logging). For further information and guidance, FMO has produced MFI and SME Sustainability and Guidance tools, primarily designed for MFIs and SME banks, </w:t>
            </w:r>
            <w:r w:rsidR="009B4588">
              <w:rPr>
                <w:bCs/>
                <w:szCs w:val="18"/>
              </w:rPr>
              <w:t>that</w:t>
            </w:r>
            <w:r w:rsidR="009B4588" w:rsidRPr="00894ECF">
              <w:rPr>
                <w:bCs/>
                <w:szCs w:val="18"/>
              </w:rPr>
              <w:t xml:space="preserve"> </w:t>
            </w:r>
            <w:r w:rsidRPr="00894ECF">
              <w:rPr>
                <w:bCs/>
                <w:szCs w:val="18"/>
              </w:rPr>
              <w:t>explain how to implement E&amp;S evaluations and follow-up processes in alignment.</w:t>
            </w:r>
          </w:p>
        </w:tc>
      </w:tr>
      <w:tr w:rsidR="00894ECF" w:rsidRPr="00D5451C" w14:paraId="04B2427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A6A6A6" w:themeColor="background1" w:themeShade="A6"/>
            </w:tcBorders>
            <w:vAlign w:val="top"/>
          </w:tcPr>
          <w:p w14:paraId="7251CB57"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23.4</w:t>
            </w:r>
          </w:p>
        </w:tc>
        <w:tc>
          <w:tcPr>
            <w:tcW w:w="8163" w:type="dxa"/>
            <w:gridSpan w:val="3"/>
            <w:tcBorders>
              <w:top w:val="nil"/>
              <w:bottom w:val="single" w:sz="4" w:space="0" w:color="A6A6A6" w:themeColor="background1" w:themeShade="A6"/>
              <w:right w:val="single" w:sz="4" w:space="0" w:color="0070C0"/>
            </w:tcBorders>
            <w:shd w:val="clear" w:color="auto" w:fill="auto"/>
          </w:tcPr>
          <w:p w14:paraId="0C5230F9" w14:textId="77777777" w:rsidR="00894ECF" w:rsidRPr="00894ECF" w:rsidRDefault="00894ECF"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IFD 23.4 is aligned with MIV Disclosure Guideline 3.1.2. An environmental exclusion list refers to a set of minimum environmental standards/practices and/or a list of activities that cannot be financed by the investee because of risks on the environment.</w:t>
            </w:r>
          </w:p>
        </w:tc>
      </w:tr>
      <w:tr w:rsidR="00894ECF" w:rsidRPr="00D5451C" w14:paraId="10418FE0" w14:textId="77777777" w:rsidTr="001C750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68DD3E79" w14:textId="77777777" w:rsidR="00894ECF" w:rsidRPr="00894ECF" w:rsidRDefault="00894ECF" w:rsidP="004E78E8">
            <w:pPr>
              <w:pStyle w:val="INDICATORTEXT"/>
              <w:jc w:val="both"/>
              <w:rPr>
                <w:b/>
                <w:bCs/>
                <w:szCs w:val="18"/>
              </w:rPr>
            </w:pPr>
            <w:r w:rsidRPr="00894ECF">
              <w:rPr>
                <w:b/>
                <w:bCs/>
                <w:szCs w:val="18"/>
              </w:rPr>
              <w:lastRenderedPageBreak/>
              <w:t>LOGIC</w:t>
            </w:r>
          </w:p>
        </w:tc>
      </w:tr>
      <w:tr w:rsidR="00894ECF" w:rsidRPr="00D5451C" w14:paraId="67DE6121"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A6A6A6" w:themeColor="background1" w:themeShade="A6"/>
            </w:tcBorders>
            <w:vAlign w:val="top"/>
          </w:tcPr>
          <w:p w14:paraId="7AEEE776"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163" w:type="dxa"/>
            <w:gridSpan w:val="3"/>
            <w:tcBorders>
              <w:top w:val="nil"/>
              <w:bottom w:val="single" w:sz="4" w:space="0" w:color="A6A6A6" w:themeColor="background1" w:themeShade="A6"/>
              <w:right w:val="single" w:sz="4" w:space="0" w:color="0070C0"/>
            </w:tcBorders>
            <w:shd w:val="clear" w:color="auto" w:fill="auto"/>
          </w:tcPr>
          <w:p w14:paraId="5B7C4730" w14:textId="77777777" w:rsidR="00543E36" w:rsidRPr="00894ECF" w:rsidRDefault="00543E36" w:rsidP="00442D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 </w:t>
            </w:r>
            <w:r w:rsidR="00821468">
              <w:rPr>
                <w:bCs/>
                <w:szCs w:val="18"/>
              </w:rPr>
              <w:t>[</w:t>
            </w:r>
            <w:r w:rsidR="00894ECF" w:rsidRPr="00894ECF">
              <w:rPr>
                <w:bCs/>
                <w:szCs w:val="18"/>
              </w:rPr>
              <w:t>23.2</w:t>
            </w:r>
            <w:r w:rsidR="00821468">
              <w:rPr>
                <w:bCs/>
                <w:szCs w:val="18"/>
              </w:rPr>
              <w:t>]</w:t>
            </w:r>
            <w:r w:rsidR="00894ECF" w:rsidRPr="00894ECF">
              <w:rPr>
                <w:bCs/>
                <w:szCs w:val="18"/>
              </w:rPr>
              <w:t xml:space="preserve"> and </w:t>
            </w:r>
            <w:r w:rsidR="00821468">
              <w:rPr>
                <w:bCs/>
                <w:szCs w:val="18"/>
              </w:rPr>
              <w:t>[</w:t>
            </w:r>
            <w:r w:rsidR="00894ECF" w:rsidRPr="00894ECF">
              <w:rPr>
                <w:bCs/>
                <w:szCs w:val="18"/>
              </w:rPr>
              <w:t>23.3</w:t>
            </w:r>
            <w:r w:rsidR="00821468">
              <w:rPr>
                <w:bCs/>
                <w:szCs w:val="18"/>
              </w:rPr>
              <w:t>]</w:t>
            </w:r>
            <w:r w:rsidR="00894ECF" w:rsidRPr="00894ECF">
              <w:rPr>
                <w:bCs/>
                <w:szCs w:val="18"/>
              </w:rPr>
              <w:t xml:space="preserve"> </w:t>
            </w:r>
            <w:r>
              <w:rPr>
                <w:bCs/>
                <w:szCs w:val="18"/>
              </w:rPr>
              <w:t>will be</w:t>
            </w:r>
            <w:r w:rsidR="00894ECF" w:rsidRPr="00894ECF">
              <w:rPr>
                <w:bCs/>
                <w:szCs w:val="18"/>
              </w:rPr>
              <w:t xml:space="preserve"> applicable if ‘Yes’ </w:t>
            </w:r>
            <w:r>
              <w:rPr>
                <w:bCs/>
                <w:szCs w:val="18"/>
              </w:rPr>
              <w:t xml:space="preserve">is reported </w:t>
            </w:r>
            <w:r w:rsidR="00894ECF" w:rsidRPr="00894ECF">
              <w:rPr>
                <w:bCs/>
                <w:szCs w:val="18"/>
              </w:rPr>
              <w:t xml:space="preserve">in </w:t>
            </w:r>
            <w:r>
              <w:rPr>
                <w:bCs/>
                <w:szCs w:val="18"/>
              </w:rPr>
              <w:t>[</w:t>
            </w:r>
            <w:r w:rsidR="00894ECF" w:rsidRPr="00894ECF">
              <w:rPr>
                <w:bCs/>
                <w:szCs w:val="18"/>
              </w:rPr>
              <w:t>23.1</w:t>
            </w:r>
            <w:r>
              <w:rPr>
                <w:bCs/>
                <w:szCs w:val="18"/>
              </w:rPr>
              <w:t xml:space="preserve">]. </w:t>
            </w:r>
          </w:p>
        </w:tc>
      </w:tr>
      <w:tr w:rsidR="00894ECF" w:rsidRPr="00D5451C" w14:paraId="4A012762"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7DAC3402" w14:textId="77777777" w:rsidR="00894ECF" w:rsidRPr="00894ECF" w:rsidRDefault="00894ECF" w:rsidP="004E78E8">
            <w:pPr>
              <w:pStyle w:val="INDICATORTEXT"/>
              <w:jc w:val="both"/>
              <w:rPr>
                <w:rFonts w:ascii="Helvetica" w:hAnsi="Helvetica" w:cs="Helvetica"/>
                <w:b/>
                <w:color w:val="333333"/>
              </w:rPr>
            </w:pPr>
            <w:r w:rsidRPr="00894ECF">
              <w:rPr>
                <w:b/>
                <w:bCs/>
                <w:szCs w:val="18"/>
              </w:rPr>
              <w:t>ASSESSMENT</w:t>
            </w:r>
          </w:p>
        </w:tc>
      </w:tr>
      <w:tr w:rsidR="00894ECF" w:rsidRPr="00D5451C" w14:paraId="631E4B33"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single" w:sz="4" w:space="0" w:color="A6A6A6" w:themeColor="background1" w:themeShade="A6"/>
              <w:bottom w:val="nil"/>
            </w:tcBorders>
            <w:vAlign w:val="top"/>
          </w:tcPr>
          <w:p w14:paraId="3D64E36D"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163"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8527414" w14:textId="77777777" w:rsidR="00894ECF" w:rsidRPr="00894ECF" w:rsidRDefault="00C41A99"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Maximum score: Three </w:t>
            </w:r>
            <w:r>
              <w:rPr>
                <w:rFonts w:ascii="Helvetica" w:hAnsi="Helvetica" w:cs="Helvetica"/>
                <w:color w:val="333333"/>
                <w:sz w:val="20"/>
              </w:rPr>
              <w:sym w:font="Wingdings" w:char="F0AB"/>
            </w:r>
          </w:p>
          <w:p w14:paraId="016637B9" w14:textId="77777777" w:rsidR="00894ECF" w:rsidRPr="00B32739" w:rsidRDefault="00894ECF"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The assessment of this indicator is based on your responses to [23.1].</w:t>
            </w:r>
          </w:p>
        </w:tc>
      </w:tr>
      <w:tr w:rsidR="00D724A1" w:rsidRPr="00D5451C" w14:paraId="2C611B5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tcBorders>
            <w:vAlign w:val="top"/>
          </w:tcPr>
          <w:p w14:paraId="03F92FFE" w14:textId="084CF5DB" w:rsidR="00D724A1" w:rsidRDefault="00D724A1" w:rsidP="00D724A1">
            <w:pPr>
              <w:pStyle w:val="INDICATORNUMBER"/>
              <w:rPr>
                <w:rStyle w:val="IntenseEmphasis"/>
                <w:b/>
                <w:bCs w:val="0"/>
                <w:i w:val="0"/>
                <w:iCs w:val="0"/>
                <w:color w:val="595959"/>
              </w:rPr>
            </w:pPr>
          </w:p>
        </w:tc>
        <w:tc>
          <w:tcPr>
            <w:tcW w:w="8163"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09B2D34E" w14:textId="3D8E9E43" w:rsidR="00D724A1" w:rsidRDefault="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tc>
      </w:tr>
      <w:tr w:rsidR="00D724A1" w:rsidRPr="00D5451C" w14:paraId="19E5CF4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nil"/>
            </w:tcBorders>
            <w:vAlign w:val="top"/>
          </w:tcPr>
          <w:p w14:paraId="1929AE15"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0826DB" w14:textId="204D9A9B"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6C7877C" w14:textId="5C30EE8B"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4FA5777D" w14:textId="5C3C3A36"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D724A1" w:rsidRPr="00D5451C" w14:paraId="508EFDE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tcBorders>
            <w:vAlign w:val="top"/>
          </w:tcPr>
          <w:p w14:paraId="08D1114E"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791A1E5" w14:textId="18AF08A5"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393596">
              <w:t>‘No’</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8FCAFC0" w14:textId="0DEB5C3D" w:rsidR="00D724A1" w:rsidRPr="0042063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0EF1F41"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D5451C" w14:paraId="0605916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nil"/>
            </w:tcBorders>
            <w:vAlign w:val="top"/>
          </w:tcPr>
          <w:p w14:paraId="0908658E"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22C9DD4" w14:textId="1EA75FCE" w:rsidR="00D724A1" w:rsidRPr="00393596"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393596">
              <w:t>‘Yes, for a minority of inclusive finance investments’</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4AF8C0F" w14:textId="16131756"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D9CDE3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D5451C" w14:paraId="48B5CDB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tcBorders>
            <w:vAlign w:val="top"/>
          </w:tcPr>
          <w:p w14:paraId="3FD67E8B"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2C1613B" w14:textId="01A21B8F" w:rsidR="00D724A1" w:rsidRPr="00393596"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393596">
              <w:t>‘Yes, for a majority of inclusive finance investments’</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BBD9E4" w14:textId="4307FF43"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4A2E848"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D5451C" w14:paraId="238CF14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0070C0"/>
            </w:tcBorders>
            <w:vAlign w:val="top"/>
          </w:tcPr>
          <w:p w14:paraId="4F0F446A"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17C068EF" w14:textId="71108CE6" w:rsidR="00D724A1" w:rsidRPr="00393596"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393596">
              <w:t>‘Yes, for all inclusive finance investments’</w:t>
            </w:r>
          </w:p>
        </w:tc>
        <w:tc>
          <w:tcPr>
            <w:tcW w:w="217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B8644CF" w14:textId="22FA5389"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1"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790A8493"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42B7B825" w14:textId="77777777" w:rsidR="001C7505" w:rsidRDefault="001C7505" w:rsidP="00066773">
      <w:pPr>
        <w:pStyle w:val="INDICATORTEXT"/>
        <w:ind w:left="0"/>
        <w:rPr>
          <w:b/>
          <w:szCs w:val="18"/>
        </w:rPr>
      </w:pPr>
    </w:p>
    <w:p w14:paraId="339A3E99" w14:textId="77777777" w:rsidR="001C7505" w:rsidRDefault="001C7505" w:rsidP="001C7505">
      <w:pPr>
        <w:rPr>
          <w:rFonts w:eastAsia="Times New Roman"/>
          <w:color w:val="595959"/>
          <w:sz w:val="18"/>
        </w:rPr>
      </w:pPr>
      <w:r>
        <w:br w:type="page"/>
      </w:r>
    </w:p>
    <w:p w14:paraId="212D3593" w14:textId="0E290DA8" w:rsidR="00854838" w:rsidRPr="00854838" w:rsidRDefault="00854838" w:rsidP="00854838">
      <w:pPr>
        <w:pStyle w:val="INDICATORTEXT"/>
        <w:ind w:left="0"/>
        <w:jc w:val="both"/>
        <w:rPr>
          <w:b/>
          <w:bCs/>
          <w:i/>
          <w:szCs w:val="18"/>
          <w:lang w:eastAsia="en-GB"/>
        </w:rPr>
      </w:pPr>
      <w:r w:rsidRPr="00854838">
        <w:rPr>
          <w:b/>
          <w:bCs/>
          <w:i/>
          <w:szCs w:val="18"/>
          <w:lang w:eastAsia="en-GB"/>
        </w:rPr>
        <w:lastRenderedPageBreak/>
        <w:t>Possible action</w:t>
      </w:r>
    </w:p>
    <w:p w14:paraId="734A8A7C" w14:textId="77777777" w:rsidR="00854838" w:rsidRPr="00854838" w:rsidRDefault="00854838" w:rsidP="00854838">
      <w:pPr>
        <w:pStyle w:val="INDICATORTEXT"/>
        <w:ind w:left="0"/>
        <w:jc w:val="both"/>
        <w:rPr>
          <w:bCs/>
          <w:i/>
          <w:szCs w:val="18"/>
          <w:lang w:eastAsia="en-GB"/>
        </w:rPr>
      </w:pPr>
      <w:r w:rsidRPr="00854838">
        <w:rPr>
          <w:bCs/>
          <w:i/>
          <w:szCs w:val="18"/>
          <w:lang w:eastAsia="en-GB"/>
        </w:rPr>
        <w:t>Promote implementation of anti-corruption practices.</w:t>
      </w:r>
    </w:p>
    <w:p w14:paraId="788DDF52" w14:textId="77777777" w:rsidR="00894ECF" w:rsidRDefault="00894ECF"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72E5C" w14:paraId="76DE5A9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F4B0759"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85D9AE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621F73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57C5C7D"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272E5C" w14:paraId="5FE8781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8E009B"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IFD 24</w:t>
            </w:r>
          </w:p>
        </w:tc>
        <w:tc>
          <w:tcPr>
            <w:tcW w:w="3402" w:type="dxa"/>
            <w:shd w:val="clear" w:color="auto" w:fill="888888"/>
          </w:tcPr>
          <w:p w14:paraId="2003979C" w14:textId="77777777" w:rsidR="00272E5C" w:rsidRPr="00903B6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711EC33" w14:textId="77777777" w:rsidR="00272E5C" w:rsidRPr="00E4172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DD1A0E5"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C0DE5EB" w14:textId="77777777" w:rsidR="00272E5C" w:rsidRDefault="00272E5C"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6"/>
        <w:gridCol w:w="3856"/>
        <w:gridCol w:w="4262"/>
      </w:tblGrid>
      <w:tr w:rsidR="00272E5C" w14:paraId="79D43575"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6" w:type="dxa"/>
            <w:tcBorders>
              <w:top w:val="single" w:sz="4" w:space="0" w:color="595959" w:themeColor="text1" w:themeTint="A6"/>
              <w:bottom w:val="single" w:sz="4" w:space="0" w:color="A6A6A6" w:themeColor="background1" w:themeShade="A6"/>
            </w:tcBorders>
            <w:shd w:val="clear" w:color="auto" w:fill="606060"/>
          </w:tcPr>
          <w:p w14:paraId="0FD43A56" w14:textId="77777777" w:rsidR="00272E5C" w:rsidRPr="00903B63" w:rsidRDefault="00272E5C"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24</w:t>
            </w:r>
          </w:p>
        </w:tc>
        <w:tc>
          <w:tcPr>
            <w:tcW w:w="8118" w:type="dxa"/>
            <w:gridSpan w:val="2"/>
            <w:tcBorders>
              <w:top w:val="single" w:sz="4" w:space="0" w:color="595959" w:themeColor="text1" w:themeTint="A6"/>
              <w:bottom w:val="nil"/>
              <w:right w:val="single" w:sz="4" w:space="0" w:color="595959" w:themeColor="text1" w:themeTint="A6"/>
            </w:tcBorders>
            <w:shd w:val="clear" w:color="auto" w:fill="888888"/>
          </w:tcPr>
          <w:p w14:paraId="63C0F234" w14:textId="77777777" w:rsidR="00272E5C" w:rsidRPr="00903B63" w:rsidRDefault="00272E5C"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72E5C" w14:paraId="06144EB2" w14:textId="77777777" w:rsidTr="00DE40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tcBorders>
            <w:vAlign w:val="top"/>
          </w:tcPr>
          <w:p w14:paraId="4EC0EDF7" w14:textId="77777777" w:rsidR="00272E5C" w:rsidRDefault="00272E5C" w:rsidP="004E78E8">
            <w:pPr>
              <w:pStyle w:val="INDICATORNUMBER"/>
              <w:rPr>
                <w:rStyle w:val="IntenseEmphasis"/>
                <w:b/>
                <w:bCs w:val="0"/>
                <w:i w:val="0"/>
                <w:iCs w:val="0"/>
              </w:rPr>
            </w:pPr>
            <w:r>
              <w:rPr>
                <w:rStyle w:val="IntenseEmphasis"/>
                <w:b/>
                <w:bCs w:val="0"/>
                <w:i w:val="0"/>
                <w:iCs w:val="0"/>
                <w:color w:val="595959"/>
              </w:rPr>
              <w:t>IFD 24.1</w:t>
            </w:r>
          </w:p>
        </w:tc>
        <w:tc>
          <w:tcPr>
            <w:tcW w:w="8118" w:type="dxa"/>
            <w:gridSpan w:val="2"/>
            <w:tcBorders>
              <w:top w:val="nil"/>
              <w:right w:val="single" w:sz="4" w:space="0" w:color="595959" w:themeColor="text1" w:themeTint="A6"/>
            </w:tcBorders>
          </w:tcPr>
          <w:p w14:paraId="1680118F" w14:textId="57FD9370" w:rsidR="00272E5C" w:rsidRPr="00392499" w:rsidRDefault="00272E5C"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72E5C">
              <w:rPr>
                <w:bCs/>
                <w:szCs w:val="18"/>
              </w:rPr>
              <w:t xml:space="preserve">Indicate </w:t>
            </w:r>
            <w:r w:rsidR="009B4588">
              <w:rPr>
                <w:bCs/>
                <w:szCs w:val="18"/>
              </w:rPr>
              <w:t>whether</w:t>
            </w:r>
            <w:r w:rsidR="009B4588" w:rsidRPr="00272E5C">
              <w:rPr>
                <w:bCs/>
                <w:szCs w:val="18"/>
              </w:rPr>
              <w:t xml:space="preserve"> </w:t>
            </w:r>
            <w:r w:rsidRPr="00272E5C">
              <w:rPr>
                <w:bCs/>
                <w:szCs w:val="18"/>
              </w:rPr>
              <w:t>you have anti-corruption policies.</w:t>
            </w:r>
          </w:p>
        </w:tc>
      </w:tr>
      <w:tr w:rsidR="00272E5C" w14:paraId="38A3DD70" w14:textId="77777777" w:rsidTr="00DE4044">
        <w:trPr>
          <w:trHeight w:val="227"/>
        </w:trPr>
        <w:tc>
          <w:tcPr>
            <w:cnfStyle w:val="001000000000" w:firstRow="0" w:lastRow="0" w:firstColumn="1" w:lastColumn="0" w:oddVBand="0" w:evenVBand="0" w:oddHBand="0" w:evenHBand="0" w:firstRowFirstColumn="0" w:firstRowLastColumn="0" w:lastRowFirstColumn="0" w:lastRowLastColumn="0"/>
            <w:tcW w:w="1096" w:type="dxa"/>
          </w:tcPr>
          <w:p w14:paraId="079B064B" w14:textId="77777777" w:rsidR="00272E5C" w:rsidRPr="00AE100E" w:rsidRDefault="00272E5C" w:rsidP="004E78E8">
            <w:pPr>
              <w:pStyle w:val="INDICATORNUMBER"/>
              <w:rPr>
                <w:rStyle w:val="IntenseEmphasis"/>
                <w:b/>
                <w:bCs w:val="0"/>
                <w:i w:val="0"/>
                <w:iCs w:val="0"/>
                <w:color w:val="595959"/>
              </w:rPr>
            </w:pPr>
          </w:p>
        </w:tc>
        <w:tc>
          <w:tcPr>
            <w:tcW w:w="8118" w:type="dxa"/>
            <w:gridSpan w:val="2"/>
            <w:tcBorders>
              <w:top w:val="nil"/>
              <w:bottom w:val="nil"/>
              <w:right w:val="single" w:sz="4" w:space="0" w:color="595959" w:themeColor="text1" w:themeTint="A6"/>
            </w:tcBorders>
            <w:shd w:val="clear" w:color="auto" w:fill="auto"/>
          </w:tcPr>
          <w:p w14:paraId="3DE2B3AD"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published</w:t>
            </w:r>
          </w:p>
          <w:p w14:paraId="218D24E7"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but not published</w:t>
            </w:r>
          </w:p>
          <w:p w14:paraId="3EB8C714" w14:textId="77777777" w:rsidR="00272E5C" w:rsidRPr="00B734A4" w:rsidRDefault="00272E5C" w:rsidP="00272E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272E5C">
              <w:t>No</w:t>
            </w:r>
          </w:p>
        </w:tc>
      </w:tr>
      <w:tr w:rsidR="00272E5C" w14:paraId="20C8236E"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29EAC24A" w14:textId="77777777" w:rsidR="00272E5C" w:rsidRDefault="006072B0"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.2</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A42AA98" w14:textId="360E0C60" w:rsidR="00272E5C" w:rsidRPr="006D231C" w:rsidRDefault="006072B0"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072B0">
              <w:rPr>
                <w:bCs/>
                <w:szCs w:val="18"/>
              </w:rPr>
              <w:t xml:space="preserve">Indicate </w:t>
            </w:r>
            <w:r w:rsidR="009B4588">
              <w:rPr>
                <w:bCs/>
                <w:szCs w:val="18"/>
              </w:rPr>
              <w:t>whether</w:t>
            </w:r>
            <w:r w:rsidR="009B4588" w:rsidRPr="006072B0">
              <w:rPr>
                <w:bCs/>
                <w:szCs w:val="18"/>
              </w:rPr>
              <w:t xml:space="preserve"> </w:t>
            </w:r>
            <w:r w:rsidRPr="006072B0">
              <w:rPr>
                <w:bCs/>
                <w:szCs w:val="18"/>
              </w:rPr>
              <w:t>you have internal whistle-blowing policies.</w:t>
            </w:r>
          </w:p>
        </w:tc>
      </w:tr>
      <w:tr w:rsidR="00272E5C" w14:paraId="5F328292"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A6A6A6" w:themeColor="background1" w:themeShade="A6"/>
              <w:right w:val="single" w:sz="4" w:space="0" w:color="595959" w:themeColor="text1" w:themeTint="A6"/>
            </w:tcBorders>
          </w:tcPr>
          <w:p w14:paraId="2E551136" w14:textId="77777777" w:rsidR="00272E5C" w:rsidRDefault="00272E5C" w:rsidP="004E78E8">
            <w:pPr>
              <w:pStyle w:val="INDICATORNUMBER"/>
              <w:rPr>
                <w:rStyle w:val="IntenseEmphasis"/>
                <w:b/>
                <w:i w:val="0"/>
                <w:color w:val="595959"/>
              </w:rPr>
            </w:pPr>
          </w:p>
        </w:tc>
        <w:tc>
          <w:tcPr>
            <w:tcW w:w="8118" w:type="dxa"/>
            <w:gridSpan w:val="2"/>
            <w:tcBorders>
              <w:top w:val="nil"/>
              <w:bottom w:val="single" w:sz="4" w:space="0" w:color="A6A6A6" w:themeColor="background1" w:themeShade="A6"/>
              <w:right w:val="single" w:sz="4" w:space="0" w:color="595959" w:themeColor="text1" w:themeTint="A6"/>
            </w:tcBorders>
            <w:shd w:val="clear" w:color="auto" w:fill="auto"/>
          </w:tcPr>
          <w:p w14:paraId="5BF9EFFD"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published</w:t>
            </w:r>
          </w:p>
          <w:p w14:paraId="1526FD61"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but not published</w:t>
            </w:r>
          </w:p>
          <w:p w14:paraId="50DFD92C" w14:textId="77777777" w:rsidR="00272E5C" w:rsidRPr="006D231C" w:rsidRDefault="00272E5C" w:rsidP="006072B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No</w:t>
            </w:r>
          </w:p>
        </w:tc>
      </w:tr>
      <w:tr w:rsidR="00272E5C" w14:paraId="4C62DACA"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49B8A767" w14:textId="77777777" w:rsidR="00272E5C" w:rsidRDefault="00BF450F"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.3</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3CA6A5F" w14:textId="53FD8CCD" w:rsidR="00272E5C" w:rsidRPr="006D231C" w:rsidRDefault="00BF450F"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F450F">
              <w:rPr>
                <w:bCs/>
                <w:szCs w:val="18"/>
              </w:rPr>
              <w:t xml:space="preserve">Indicate </w:t>
            </w:r>
            <w:r w:rsidR="009B4588">
              <w:rPr>
                <w:bCs/>
                <w:szCs w:val="18"/>
              </w:rPr>
              <w:t>whether</w:t>
            </w:r>
            <w:r w:rsidR="009B4588" w:rsidRPr="00BF450F">
              <w:rPr>
                <w:bCs/>
                <w:szCs w:val="18"/>
              </w:rPr>
              <w:t xml:space="preserve"> </w:t>
            </w:r>
            <w:r w:rsidRPr="00BF450F">
              <w:rPr>
                <w:bCs/>
                <w:szCs w:val="18"/>
              </w:rPr>
              <w:t>you review whether your investees have anti-corruption policies as part of your due diligence process.</w:t>
            </w:r>
          </w:p>
        </w:tc>
      </w:tr>
      <w:tr w:rsidR="0003187E" w14:paraId="5AB17025"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A6A6A6" w:themeColor="background1" w:themeShade="A6"/>
              <w:right w:val="single" w:sz="4" w:space="0" w:color="595959" w:themeColor="text1" w:themeTint="A6"/>
            </w:tcBorders>
          </w:tcPr>
          <w:p w14:paraId="7E176CE3" w14:textId="77777777" w:rsidR="0003187E" w:rsidRDefault="0003187E" w:rsidP="004E78E8">
            <w:pPr>
              <w:pStyle w:val="INDICATORNUMBER"/>
              <w:rPr>
                <w:rStyle w:val="IntenseEmphasis"/>
                <w:b/>
                <w:i w:val="0"/>
                <w:color w:val="595959"/>
              </w:rPr>
            </w:pPr>
          </w:p>
        </w:tc>
        <w:tc>
          <w:tcPr>
            <w:tcW w:w="3856" w:type="dxa"/>
            <w:tcBorders>
              <w:top w:val="nil"/>
              <w:bottom w:val="single" w:sz="4" w:space="0" w:color="A6A6A6" w:themeColor="background1" w:themeShade="A6"/>
              <w:right w:val="single" w:sz="4" w:space="0" w:color="BFBFBF" w:themeColor="background1" w:themeShade="BF"/>
            </w:tcBorders>
            <w:shd w:val="clear" w:color="auto" w:fill="auto"/>
          </w:tcPr>
          <w:p w14:paraId="115C9F2B" w14:textId="77777777" w:rsidR="0003187E" w:rsidRPr="007767BB"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262" w:type="dxa"/>
            <w:tcBorders>
              <w:top w:val="nil"/>
              <w:left w:val="single" w:sz="4" w:space="0" w:color="BFBFBF" w:themeColor="background1" w:themeShade="BF"/>
              <w:bottom w:val="single" w:sz="4" w:space="0" w:color="A6A6A6" w:themeColor="background1" w:themeShade="A6"/>
              <w:right w:val="single" w:sz="4" w:space="0" w:color="595959" w:themeColor="text1" w:themeTint="A6"/>
            </w:tcBorders>
            <w:shd w:val="clear" w:color="auto" w:fill="auto"/>
          </w:tcPr>
          <w:p w14:paraId="0C54A787" w14:textId="77777777" w:rsidR="0003187E" w:rsidRPr="006D231C"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BA373C" w14:paraId="6C2FD418"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06D5D47C" w14:textId="77777777" w:rsidR="00BA373C" w:rsidRDefault="00BA373C" w:rsidP="004E78E8">
            <w:pPr>
              <w:pStyle w:val="INDICATORNUMBER"/>
              <w:rPr>
                <w:rStyle w:val="IntenseEmphasis"/>
                <w:b/>
                <w:i w:val="0"/>
                <w:color w:val="595959"/>
              </w:rPr>
            </w:pPr>
            <w:r>
              <w:rPr>
                <w:rStyle w:val="IntenseEmphasis"/>
                <w:b/>
                <w:i w:val="0"/>
                <w:color w:val="595959"/>
              </w:rPr>
              <w:t>IFD 24.4</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05917CB" w14:textId="410F6AB7" w:rsidR="00BA373C" w:rsidRPr="006D231C" w:rsidRDefault="00BA373C"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A373C">
              <w:rPr>
                <w:bCs/>
                <w:szCs w:val="18"/>
              </w:rPr>
              <w:t xml:space="preserve">Indicate </w:t>
            </w:r>
            <w:r w:rsidR="009B4588">
              <w:rPr>
                <w:bCs/>
                <w:szCs w:val="18"/>
              </w:rPr>
              <w:t>whether</w:t>
            </w:r>
            <w:r w:rsidR="009B4588" w:rsidRPr="00BA373C">
              <w:rPr>
                <w:bCs/>
                <w:szCs w:val="18"/>
              </w:rPr>
              <w:t xml:space="preserve"> </w:t>
            </w:r>
            <w:r w:rsidRPr="00BA373C">
              <w:rPr>
                <w:bCs/>
                <w:szCs w:val="18"/>
              </w:rPr>
              <w:t>you review whether your investees have internal whistle-blowing policies as part of your due diligence process.</w:t>
            </w:r>
          </w:p>
        </w:tc>
      </w:tr>
      <w:tr w:rsidR="0003187E" w14:paraId="594F3DDE"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A6A6A6" w:themeColor="background1" w:themeShade="A6"/>
              <w:right w:val="single" w:sz="4" w:space="0" w:color="595959" w:themeColor="text1" w:themeTint="A6"/>
            </w:tcBorders>
          </w:tcPr>
          <w:p w14:paraId="47DAC985" w14:textId="77777777" w:rsidR="0003187E" w:rsidRDefault="0003187E" w:rsidP="004E78E8">
            <w:pPr>
              <w:pStyle w:val="INDICATORNUMBER"/>
              <w:rPr>
                <w:rStyle w:val="IntenseEmphasis"/>
                <w:b/>
                <w:i w:val="0"/>
                <w:color w:val="595959"/>
              </w:rPr>
            </w:pPr>
          </w:p>
        </w:tc>
        <w:tc>
          <w:tcPr>
            <w:tcW w:w="3856" w:type="dxa"/>
            <w:tcBorders>
              <w:top w:val="nil"/>
              <w:bottom w:val="single" w:sz="4" w:space="0" w:color="A6A6A6" w:themeColor="background1" w:themeShade="A6"/>
              <w:right w:val="single" w:sz="4" w:space="0" w:color="BFBFBF" w:themeColor="background1" w:themeShade="BF"/>
            </w:tcBorders>
            <w:shd w:val="clear" w:color="auto" w:fill="auto"/>
          </w:tcPr>
          <w:p w14:paraId="23DCFB43" w14:textId="77777777" w:rsidR="0003187E" w:rsidRPr="007767BB"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262" w:type="dxa"/>
            <w:tcBorders>
              <w:top w:val="nil"/>
              <w:left w:val="single" w:sz="4" w:space="0" w:color="BFBFBF" w:themeColor="background1" w:themeShade="BF"/>
              <w:bottom w:val="single" w:sz="4" w:space="0" w:color="A6A6A6" w:themeColor="background1" w:themeShade="A6"/>
              <w:right w:val="single" w:sz="4" w:space="0" w:color="595959" w:themeColor="text1" w:themeTint="A6"/>
            </w:tcBorders>
            <w:shd w:val="clear" w:color="auto" w:fill="auto"/>
          </w:tcPr>
          <w:p w14:paraId="6DAAA64A" w14:textId="77777777" w:rsidR="0003187E" w:rsidRPr="006D231C"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272E5C" w14:paraId="3DF34177"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03D7FE8D" w14:textId="77777777" w:rsidR="00272E5C" w:rsidRPr="00B734A4" w:rsidRDefault="00272E5C" w:rsidP="004E78E8">
            <w:pPr>
              <w:pStyle w:val="INDICATORNUMBER"/>
              <w:rPr>
                <w:rStyle w:val="IntenseEmphasis"/>
                <w:b/>
                <w:i w:val="0"/>
                <w:color w:val="595959"/>
              </w:rPr>
            </w:pPr>
            <w:r>
              <w:rPr>
                <w:rStyle w:val="IntenseEmphasis"/>
                <w:b/>
                <w:i w:val="0"/>
                <w:color w:val="595959"/>
              </w:rPr>
              <w:t>IFD 2</w:t>
            </w:r>
            <w:r w:rsidR="00BA373C">
              <w:rPr>
                <w:rStyle w:val="IntenseEmphasis"/>
                <w:b/>
                <w:i w:val="0"/>
                <w:color w:val="595959"/>
              </w:rPr>
              <w:t>4.5</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E6A5C6A" w14:textId="77777777" w:rsidR="00272E5C" w:rsidRDefault="00272E5C"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534A10DD" w14:textId="216809DA" w:rsidR="00BB0F8E" w:rsidRPr="006D231C" w:rsidRDefault="00BB0F8E"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272E5C" w14:paraId="59A3F138"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595959" w:themeColor="text1" w:themeTint="A6"/>
              <w:right w:val="single" w:sz="4" w:space="0" w:color="595959" w:themeColor="text1" w:themeTint="A6"/>
            </w:tcBorders>
          </w:tcPr>
          <w:p w14:paraId="023E2562" w14:textId="77777777" w:rsidR="00272E5C" w:rsidRDefault="00272E5C" w:rsidP="004E78E8">
            <w:pPr>
              <w:pStyle w:val="INDICATORNUMBER"/>
              <w:rPr>
                <w:rStyle w:val="IntenseEmphasis"/>
                <w:b/>
                <w:i w:val="0"/>
                <w:color w:val="595959"/>
              </w:rPr>
            </w:pPr>
          </w:p>
        </w:tc>
        <w:tc>
          <w:tcPr>
            <w:tcW w:w="8118" w:type="dxa"/>
            <w:gridSpan w:val="2"/>
            <w:tcBorders>
              <w:top w:val="nil"/>
              <w:bottom w:val="single" w:sz="4" w:space="0" w:color="595959" w:themeColor="text1" w:themeTint="A6"/>
              <w:right w:val="single" w:sz="4" w:space="0" w:color="595959" w:themeColor="text1" w:themeTint="A6"/>
            </w:tcBorders>
            <w:shd w:val="clear" w:color="auto" w:fill="auto"/>
          </w:tcPr>
          <w:p w14:paraId="32A549C1" w14:textId="77777777" w:rsidR="00272E5C" w:rsidRPr="006D231C"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37A696" w14:textId="77777777" w:rsidR="00272E5C" w:rsidRDefault="00272E5C"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24"/>
        <w:gridCol w:w="3969"/>
        <w:gridCol w:w="1643"/>
        <w:gridCol w:w="2478"/>
      </w:tblGrid>
      <w:tr w:rsidR="00107150" w14:paraId="7AF66128" w14:textId="77777777" w:rsidTr="00797F1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606060"/>
          </w:tcPr>
          <w:p w14:paraId="19922F48" w14:textId="77777777" w:rsidR="00107150" w:rsidRPr="00191BC1" w:rsidRDefault="0010715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24</w:t>
            </w:r>
          </w:p>
        </w:tc>
        <w:tc>
          <w:tcPr>
            <w:tcW w:w="8090" w:type="dxa"/>
            <w:gridSpan w:val="3"/>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BFBFBF" w:themeColor="background1" w:themeShade="BF"/>
            </w:tcBorders>
          </w:tcPr>
          <w:p w14:paraId="3567D6CF" w14:textId="77777777" w:rsidR="00107150" w:rsidRPr="00191BC1" w:rsidRDefault="0010715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07150" w:rsidRPr="00CF025D" w14:paraId="5700BA6B"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7F7F7F" w:themeColor="text1" w:themeTint="80"/>
            </w:tcBorders>
          </w:tcPr>
          <w:p w14:paraId="38259385" w14:textId="77777777" w:rsidR="00107150" w:rsidRPr="000D72DF" w:rsidRDefault="00107150" w:rsidP="004E78E8">
            <w:pPr>
              <w:pStyle w:val="INDICATORNUMBER"/>
              <w:rPr>
                <w:rStyle w:val="IntenseEmphasis"/>
                <w:b/>
                <w:bCs w:val="0"/>
                <w:i w:val="0"/>
                <w:iCs w:val="0"/>
              </w:rPr>
            </w:pPr>
            <w:r>
              <w:rPr>
                <w:rStyle w:val="IntenseEmphasis"/>
                <w:b/>
                <w:bCs w:val="0"/>
                <w:i w:val="0"/>
                <w:iCs w:val="0"/>
                <w:color w:val="595959"/>
              </w:rPr>
              <w:t>IFD 24.5</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BFBFBF" w:themeColor="background1" w:themeShade="BF"/>
            </w:tcBorders>
          </w:tcPr>
          <w:p w14:paraId="5E82E3EB" w14:textId="77777777" w:rsidR="00107150" w:rsidRPr="00B01D44" w:rsidRDefault="00107150" w:rsidP="004E78E8">
            <w:pPr>
              <w:pStyle w:val="INDICATORTEXT"/>
              <w:jc w:val="both"/>
              <w:cnfStyle w:val="000000000000" w:firstRow="0" w:lastRow="0" w:firstColumn="0" w:lastColumn="0" w:oddVBand="0" w:evenVBand="0" w:oddHBand="0" w:evenHBand="0" w:firstRowFirstColumn="0" w:firstRowLastColumn="0" w:lastRowFirstColumn="0" w:lastRowLastColumn="0"/>
            </w:pPr>
            <w:r w:rsidRPr="00107150">
              <w:rPr>
                <w:bCs/>
                <w:szCs w:val="18"/>
              </w:rPr>
              <w:t>For example, if you do promote the implementation of anti-corruption policies, please describe how.</w:t>
            </w:r>
          </w:p>
        </w:tc>
      </w:tr>
      <w:tr w:rsidR="00107150" w:rsidRPr="00CF025D" w14:paraId="4E72D8A5" w14:textId="77777777" w:rsidTr="00797F1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5BDF4CA6" w14:textId="77777777" w:rsidR="00107150" w:rsidRPr="00853ECD" w:rsidRDefault="00870C10" w:rsidP="004E78E8">
            <w:pPr>
              <w:pStyle w:val="INDICATORTEXT"/>
              <w:jc w:val="both"/>
              <w:rPr>
                <w:bCs/>
                <w:szCs w:val="18"/>
              </w:rPr>
            </w:pPr>
            <w:r>
              <w:rPr>
                <w:rStyle w:val="IntenseEmphasis"/>
                <w:bCs w:val="0"/>
                <w:i w:val="0"/>
                <w:iCs w:val="0"/>
                <w:color w:val="595959"/>
              </w:rPr>
              <w:t>ASSESSMENT</w:t>
            </w:r>
          </w:p>
        </w:tc>
      </w:tr>
      <w:tr w:rsidR="00107150" w:rsidRPr="00CF025D" w14:paraId="2649D9EA"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right w:val="single" w:sz="4" w:space="0" w:color="7F7F7F" w:themeColor="text1" w:themeTint="80"/>
            </w:tcBorders>
          </w:tcPr>
          <w:p w14:paraId="319366DE" w14:textId="77777777" w:rsidR="00107150" w:rsidRDefault="00107150" w:rsidP="004E78E8">
            <w:pPr>
              <w:pStyle w:val="INDICATORNUMBER"/>
              <w:rPr>
                <w:rStyle w:val="IntenseEmphasis"/>
                <w:b/>
                <w:bCs w:val="0"/>
                <w:i w:val="0"/>
                <w:iCs w:val="0"/>
                <w:color w:val="595959"/>
              </w:rPr>
            </w:pPr>
            <w:r>
              <w:rPr>
                <w:rStyle w:val="IntenseEmphasis"/>
                <w:b/>
                <w:bCs w:val="0"/>
                <w:i w:val="0"/>
                <w:iCs w:val="0"/>
                <w:color w:val="595959"/>
              </w:rPr>
              <w:t>IFD 24</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BFBFBF" w:themeColor="background1" w:themeShade="BF"/>
            </w:tcBorders>
          </w:tcPr>
          <w:p w14:paraId="3394109D" w14:textId="77777777" w:rsidR="00107150" w:rsidRPr="00107150"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 xml:space="preserve">Maximum score: Three </w:t>
            </w:r>
            <w:r w:rsidRPr="00107150">
              <w:rPr>
                <w:bCs/>
                <w:szCs w:val="18"/>
              </w:rPr>
              <w:sym w:font="Wingdings" w:char="F0AB"/>
            </w:r>
          </w:p>
          <w:p w14:paraId="0ADC9A3B" w14:textId="77777777" w:rsidR="00107150" w:rsidRPr="00235AC3"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The assessment of this indicator is based on your responses to [24.1 &amp; 24.2].</w:t>
            </w:r>
          </w:p>
        </w:tc>
      </w:tr>
      <w:tr w:rsidR="00D724A1" w:rsidRPr="00CF025D" w14:paraId="72F51434"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1219E862" w14:textId="45D38C6B"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tcPr>
          <w:p w14:paraId="06F4A89C" w14:textId="235A56C5" w:rsidR="00D724A1" w:rsidRPr="00107150"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CF025D" w14:paraId="4E3176F9"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09167DF1"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3EEA4065" w14:textId="5AAE01C7"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643"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BB54539" w14:textId="60870888" w:rsidR="00D724A1" w:rsidRPr="0010715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42D7014" w14:textId="375F300F" w:rsidR="00D724A1" w:rsidRPr="0010715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D2631F" w:rsidRPr="00CF025D" w14:paraId="32D486C0"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4E728B7B"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1B5DC3A1" w14:textId="1E423DC8"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D51C7">
              <w:t>Do not have anti-corruption policies OR internal whistle-blowing policies</w:t>
            </w:r>
          </w:p>
        </w:tc>
        <w:tc>
          <w:tcPr>
            <w:tcW w:w="1643"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7726B813" w14:textId="6E48E6D0"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370A0C6"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CF025D" w14:paraId="7A081058"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595959" w:themeColor="text1" w:themeTint="A6"/>
              <w:right w:val="single" w:sz="4" w:space="0" w:color="7F7F7F" w:themeColor="text1" w:themeTint="80"/>
            </w:tcBorders>
          </w:tcPr>
          <w:p w14:paraId="258EF5B3" w14:textId="77777777" w:rsidR="00D724A1" w:rsidRDefault="00D724A1" w:rsidP="00D724A1">
            <w:pPr>
              <w:pStyle w:val="INDICATORNUMBER"/>
              <w:rPr>
                <w:rStyle w:val="IntenseEmphasis"/>
                <w:b/>
                <w:bCs w:val="0"/>
                <w:i w:val="0"/>
                <w:iCs w:val="0"/>
                <w:color w:val="595959"/>
              </w:rPr>
            </w:pPr>
            <w:bookmarkStart w:id="12" w:name="_GoBack"/>
          </w:p>
        </w:tc>
        <w:tc>
          <w:tcPr>
            <w:tcW w:w="3969"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78749BF5" w14:textId="5BBF82A8" w:rsidR="00D724A1" w:rsidRPr="009D51C7"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9D51C7">
              <w:t>Have either anti-corruption policy OR internal whistle-blowing policy</w:t>
            </w:r>
          </w:p>
        </w:tc>
        <w:tc>
          <w:tcPr>
            <w:tcW w:w="1643"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C8FEE3B" w14:textId="07C7CD2C"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8B31A63"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bookmarkEnd w:id="12"/>
      <w:tr w:rsidR="00D2631F" w:rsidRPr="00CF025D" w14:paraId="6E7BA9C0"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nil"/>
              <w:right w:val="single" w:sz="4" w:space="0" w:color="7F7F7F" w:themeColor="text1" w:themeTint="80"/>
            </w:tcBorders>
          </w:tcPr>
          <w:p w14:paraId="3B2B6521"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0AD3703E" w14:textId="192C0DA8" w:rsidR="00D724A1" w:rsidRPr="009D51C7"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9D51C7">
              <w:t>Have both anti-corruption policies and internal whistle-blowing policies</w:t>
            </w:r>
          </w:p>
        </w:tc>
        <w:tc>
          <w:tcPr>
            <w:tcW w:w="1643"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6C85B869" w14:textId="4A14B6E1"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610095B2"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CF025D" w14:paraId="29F99384"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7F7F7F" w:themeColor="text1" w:themeTint="80"/>
            </w:tcBorders>
          </w:tcPr>
          <w:p w14:paraId="481BFDAE"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4DFE27C" w14:textId="669CF190" w:rsidR="00D724A1" w:rsidRPr="009D51C7"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9D51C7">
              <w:t xml:space="preserve">Have anti-corruption policies and internal whistle-blowing policies and both are published </w:t>
            </w:r>
          </w:p>
        </w:tc>
        <w:tc>
          <w:tcPr>
            <w:tcW w:w="1643" w:type="dxa"/>
            <w:tcBorders>
              <w:top w:val="single" w:sz="4" w:space="0" w:color="595959" w:themeColor="text1" w:themeTint="A6"/>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4C00ACED" w14:textId="2DEC0D8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50F6DFEE"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6321307" w14:textId="77777777" w:rsidR="00B07BE2" w:rsidRDefault="00B07BE2" w:rsidP="00066773">
      <w:pPr>
        <w:pStyle w:val="INDICATORTEXT"/>
        <w:ind w:left="0"/>
        <w:rPr>
          <w:b/>
          <w:szCs w:val="18"/>
        </w:rPr>
      </w:pPr>
    </w:p>
    <w:p w14:paraId="216EC61B" w14:textId="77777777" w:rsidR="00B07BE2" w:rsidRDefault="00B07BE2" w:rsidP="00B07BE2">
      <w:pPr>
        <w:rPr>
          <w:rFonts w:eastAsia="Times New Roman"/>
          <w:color w:val="595959"/>
          <w:sz w:val="18"/>
        </w:rPr>
        <w:sectPr w:rsidR="00B07BE2" w:rsidSect="00855023">
          <w:headerReference w:type="default" r:id="rId51"/>
          <w:footerReference w:type="default" r:id="rId52"/>
          <w:headerReference w:type="first" r:id="rId53"/>
          <w:footerReference w:type="first" r:id="rId54"/>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07BE2" w14:paraId="42553E83"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609CB16" w14:textId="77777777" w:rsidR="00B07BE2" w:rsidRDefault="00B07BE2" w:rsidP="004E78E8">
            <w:pPr>
              <w:widowControl/>
              <w:autoSpaceDE/>
              <w:autoSpaceDN/>
              <w:adjustRightInd/>
              <w:spacing w:after="0" w:line="240" w:lineRule="auto"/>
              <w:rPr>
                <w:rStyle w:val="IntenseEmphasis"/>
                <w:b/>
                <w:bCs w:val="0"/>
                <w:i w:val="0"/>
                <w:iCs w:val="0"/>
              </w:rPr>
            </w:pPr>
            <w:r>
              <w:lastRenderedPageBreak/>
              <w:t>SECTION</w:t>
            </w:r>
          </w:p>
        </w:tc>
      </w:tr>
      <w:tr w:rsidR="00B07BE2" w14:paraId="3522CA30"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5A98550" w14:textId="77777777" w:rsidR="00B07BE2" w:rsidRPr="008C02AE" w:rsidRDefault="00B07BE2" w:rsidP="00B07BE2">
            <w:pPr>
              <w:pStyle w:val="Heading2"/>
              <w:outlineLvl w:val="1"/>
              <w:rPr>
                <w:rStyle w:val="IntenseEmphasis"/>
                <w:i w:val="0"/>
                <w:iCs w:val="0"/>
                <w:color w:val="008CD0"/>
              </w:rPr>
            </w:pPr>
            <w:bookmarkStart w:id="13" w:name="_Toc368050687"/>
            <w:r>
              <w:t>PIIF Principle 5</w:t>
            </w:r>
            <w:r w:rsidRPr="008C02AE">
              <w:t xml:space="preserve">: </w:t>
            </w:r>
            <w:r w:rsidRPr="00B07BE2">
              <w:t>Transpare</w:t>
            </w:r>
            <w:r>
              <w:t>ncy</w:t>
            </w:r>
            <w:bookmarkEnd w:id="13"/>
          </w:p>
        </w:tc>
      </w:tr>
    </w:tbl>
    <w:p w14:paraId="74B7AF86" w14:textId="77777777" w:rsidR="00B07BE2" w:rsidRDefault="00B07BE2" w:rsidP="00311CC2">
      <w:pPr>
        <w:pStyle w:val="INDICATORNUMBER"/>
      </w:pPr>
    </w:p>
    <w:p w14:paraId="426C4670" w14:textId="7FDF5EEE" w:rsidR="00595FCD" w:rsidRPr="00595FCD" w:rsidRDefault="00595FCD" w:rsidP="00595FCD">
      <w:pPr>
        <w:pStyle w:val="INDICATORTEXT"/>
        <w:ind w:left="0"/>
        <w:jc w:val="both"/>
        <w:rPr>
          <w:b/>
          <w:bCs/>
          <w:i/>
          <w:szCs w:val="18"/>
          <w:lang w:eastAsia="en-GB"/>
        </w:rPr>
      </w:pPr>
      <w:r w:rsidRPr="00595FCD">
        <w:rPr>
          <w:b/>
          <w:bCs/>
          <w:i/>
          <w:szCs w:val="18"/>
          <w:lang w:eastAsia="en-GB"/>
        </w:rPr>
        <w:t>Possible action</w:t>
      </w:r>
    </w:p>
    <w:p w14:paraId="2A503D76" w14:textId="77777777" w:rsidR="00595FCD" w:rsidRPr="00595FCD" w:rsidRDefault="00595FCD" w:rsidP="00595FCD">
      <w:pPr>
        <w:pStyle w:val="INDICATORTEXT"/>
        <w:ind w:left="0"/>
        <w:jc w:val="both"/>
        <w:rPr>
          <w:bCs/>
          <w:i/>
          <w:szCs w:val="18"/>
          <w:lang w:eastAsia="en-GB"/>
        </w:rPr>
      </w:pPr>
      <w:r w:rsidRPr="00595FCD">
        <w:rPr>
          <w:bCs/>
          <w:i/>
          <w:szCs w:val="18"/>
          <w:lang w:eastAsia="en-GB"/>
        </w:rPr>
        <w:t>Fully disclose policies, criteria and related conditions of products and services to investees and other relevant stakeholders.</w:t>
      </w:r>
    </w:p>
    <w:p w14:paraId="31CE08F4" w14:textId="77777777" w:rsidR="00107150" w:rsidRDefault="00107150" w:rsidP="006F13F0">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E78E8" w14:paraId="5741EE7F"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49375CE"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9B25B6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ADBCBD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31D7D23"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E78E8" w14:paraId="6BF780D2"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66AAC0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25</w:t>
            </w:r>
          </w:p>
        </w:tc>
        <w:tc>
          <w:tcPr>
            <w:tcW w:w="3402" w:type="dxa"/>
            <w:shd w:val="clear" w:color="auto" w:fill="888888"/>
          </w:tcPr>
          <w:p w14:paraId="0BE871B5" w14:textId="77777777" w:rsidR="004E78E8" w:rsidRPr="00903B6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4B11FFD" w14:textId="77777777" w:rsidR="004E78E8" w:rsidRPr="00E4172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9BBCA9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 5</w:t>
            </w:r>
          </w:p>
        </w:tc>
      </w:tr>
    </w:tbl>
    <w:p w14:paraId="6281B39F" w14:textId="77777777" w:rsidR="004E78E8" w:rsidRDefault="004E78E8" w:rsidP="006F13F0">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595FCD" w14:paraId="24A83296"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16C79A1" w14:textId="77777777" w:rsidR="00595FCD" w:rsidRPr="00903B63" w:rsidRDefault="00595FCD"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25</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026781F" w14:textId="77777777" w:rsidR="00595FCD" w:rsidRPr="00903B63"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95FCD" w14:paraId="2E629390"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3B0B5BA" w14:textId="77777777" w:rsidR="00595FCD" w:rsidRDefault="00595FCD" w:rsidP="004E78E8">
            <w:pPr>
              <w:pStyle w:val="INDICATORNUMBER"/>
              <w:rPr>
                <w:rStyle w:val="IntenseEmphasis"/>
                <w:b/>
                <w:bCs w:val="0"/>
                <w:i w:val="0"/>
                <w:iCs w:val="0"/>
              </w:rPr>
            </w:pPr>
            <w:r>
              <w:rPr>
                <w:rStyle w:val="IntenseEmphasis"/>
                <w:b/>
                <w:bCs w:val="0"/>
                <w:i w:val="0"/>
                <w:iCs w:val="0"/>
                <w:color w:val="595959"/>
              </w:rPr>
              <w:t>IFD 25.1</w:t>
            </w:r>
          </w:p>
        </w:tc>
        <w:tc>
          <w:tcPr>
            <w:tcW w:w="8080" w:type="dxa"/>
            <w:tcBorders>
              <w:top w:val="nil"/>
              <w:right w:val="single" w:sz="4" w:space="0" w:color="595959" w:themeColor="text1" w:themeTint="A6"/>
            </w:tcBorders>
          </w:tcPr>
          <w:p w14:paraId="45F1D95E" w14:textId="3749D96E" w:rsidR="00595FCD" w:rsidRPr="00392499" w:rsidRDefault="00595FCD"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595FCD">
              <w:rPr>
                <w:bCs/>
                <w:szCs w:val="18"/>
              </w:rPr>
              <w:t xml:space="preserve">Indicate how your mission and investment objectives </w:t>
            </w:r>
            <w:r w:rsidR="009B4588">
              <w:rPr>
                <w:bCs/>
                <w:szCs w:val="18"/>
              </w:rPr>
              <w:t xml:space="preserve">are </w:t>
            </w:r>
            <w:r w:rsidRPr="00595FCD">
              <w:rPr>
                <w:bCs/>
                <w:szCs w:val="18"/>
              </w:rPr>
              <w:t>communicated to stakeholders (</w:t>
            </w:r>
            <w:r w:rsidR="00F819B2">
              <w:rPr>
                <w:bCs/>
                <w:szCs w:val="18"/>
              </w:rPr>
              <w:t xml:space="preserve">e.g., </w:t>
            </w:r>
            <w:r w:rsidRPr="00595FCD">
              <w:rPr>
                <w:bCs/>
                <w:szCs w:val="18"/>
              </w:rPr>
              <w:t>investees, investors).</w:t>
            </w:r>
          </w:p>
        </w:tc>
      </w:tr>
      <w:tr w:rsidR="00595FCD" w14:paraId="32D9BB3F"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DE1CEE1" w14:textId="77777777" w:rsidR="00595FCD" w:rsidRPr="00AE100E" w:rsidRDefault="00595FCD"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10508772" w14:textId="77777777" w:rsidR="00595FCD"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00677C0D">
              <w:t>Publicly, provide a URL:_____________</w:t>
            </w:r>
          </w:p>
          <w:p w14:paraId="608BFA91" w14:textId="77777777" w:rsidR="00595FCD"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595FCD">
              <w:t>Selected stakeholders only</w:t>
            </w:r>
          </w:p>
          <w:p w14:paraId="7EC5B0EC" w14:textId="77777777" w:rsidR="00595FCD" w:rsidRPr="00B734A4" w:rsidRDefault="00595FCD"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595FCD">
              <w:t>On request only</w:t>
            </w:r>
          </w:p>
        </w:tc>
      </w:tr>
      <w:tr w:rsidR="00595FCD" w14:paraId="25BB2D41"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CFE2F4A" w14:textId="77777777" w:rsidR="00595FCD" w:rsidRPr="00B734A4" w:rsidRDefault="00595FCD" w:rsidP="004E78E8">
            <w:pPr>
              <w:pStyle w:val="INDICATORNUMBER"/>
              <w:rPr>
                <w:rStyle w:val="IntenseEmphasis"/>
                <w:b/>
                <w:i w:val="0"/>
                <w:color w:val="595959"/>
              </w:rPr>
            </w:pPr>
            <w:r>
              <w:rPr>
                <w:rStyle w:val="IntenseEmphasis"/>
                <w:b/>
                <w:i w:val="0"/>
                <w:color w:val="595959"/>
              </w:rPr>
              <w:t>IFD 25.2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20E4BE8D" w14:textId="77777777" w:rsidR="00595FCD" w:rsidRDefault="00595FCD"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1DAAE83C" w14:textId="026EF886" w:rsidR="00BB0F8E" w:rsidRPr="006D231C" w:rsidRDefault="00BB0F8E"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595FCD" w14:paraId="4C3BE02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B9E02F3" w14:textId="77777777" w:rsidR="00595FCD" w:rsidRDefault="00595FCD"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DCE3376" w14:textId="77777777" w:rsidR="00595FCD" w:rsidRPr="006D231C" w:rsidRDefault="00595FCD"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E2746AD" w14:textId="77777777" w:rsidR="00595FCD" w:rsidRDefault="00595FCD"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24"/>
        <w:gridCol w:w="3828"/>
        <w:gridCol w:w="1514"/>
        <w:gridCol w:w="2748"/>
      </w:tblGrid>
      <w:tr w:rsidR="00595FCD" w14:paraId="73FA6BE7"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bottom w:val="single" w:sz="4" w:space="0" w:color="A6A6A6" w:themeColor="background1" w:themeShade="A6"/>
            </w:tcBorders>
            <w:shd w:val="clear" w:color="auto" w:fill="606060"/>
          </w:tcPr>
          <w:p w14:paraId="0D8675DB" w14:textId="77777777" w:rsidR="00595FCD" w:rsidRPr="00191BC1" w:rsidRDefault="00595FCD"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25</w:t>
            </w:r>
          </w:p>
        </w:tc>
        <w:tc>
          <w:tcPr>
            <w:tcW w:w="8090" w:type="dxa"/>
            <w:gridSpan w:val="3"/>
            <w:tcBorders>
              <w:top w:val="single" w:sz="4" w:space="0" w:color="595959"/>
              <w:bottom w:val="single" w:sz="4" w:space="0" w:color="A6A6A6" w:themeColor="background1" w:themeShade="A6"/>
              <w:right w:val="single" w:sz="4" w:space="0" w:color="595959" w:themeColor="text1" w:themeTint="A6"/>
            </w:tcBorders>
          </w:tcPr>
          <w:p w14:paraId="70390350" w14:textId="77777777" w:rsidR="00595FCD" w:rsidRPr="00191BC1"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95FCD" w:rsidRPr="00CF025D" w14:paraId="01E76920" w14:textId="77777777" w:rsidTr="004E78E8">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49285834" w14:textId="77777777" w:rsidR="00595FCD" w:rsidRPr="00853ECD" w:rsidRDefault="00595FCD" w:rsidP="004E78E8">
            <w:pPr>
              <w:pStyle w:val="INDICATORTEXT"/>
              <w:jc w:val="both"/>
              <w:rPr>
                <w:bCs/>
                <w:szCs w:val="18"/>
              </w:rPr>
            </w:pPr>
            <w:r>
              <w:rPr>
                <w:rStyle w:val="IntenseEmphasis"/>
                <w:bCs w:val="0"/>
                <w:i w:val="0"/>
                <w:iCs w:val="0"/>
                <w:color w:val="595959"/>
              </w:rPr>
              <w:t>ASSESSMENT</w:t>
            </w:r>
          </w:p>
        </w:tc>
      </w:tr>
      <w:tr w:rsidR="00595FCD" w:rsidRPr="00CF025D" w14:paraId="425040C8"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7F7F7F" w:themeColor="text1" w:themeTint="80"/>
            </w:tcBorders>
          </w:tcPr>
          <w:p w14:paraId="50D46100" w14:textId="77777777" w:rsidR="00595FCD" w:rsidRDefault="00595FCD" w:rsidP="004E78E8">
            <w:pPr>
              <w:pStyle w:val="INDICATORNUMBER"/>
              <w:rPr>
                <w:rStyle w:val="IntenseEmphasis"/>
                <w:b/>
                <w:bCs w:val="0"/>
                <w:i w:val="0"/>
                <w:iCs w:val="0"/>
                <w:color w:val="595959"/>
              </w:rPr>
            </w:pPr>
            <w:r>
              <w:rPr>
                <w:rStyle w:val="IntenseEmphasis"/>
                <w:b/>
                <w:bCs w:val="0"/>
                <w:i w:val="0"/>
                <w:iCs w:val="0"/>
                <w:color w:val="595959"/>
              </w:rPr>
              <w:t>IFD 25</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D4E5F09" w14:textId="77777777" w:rsidR="00595FCD" w:rsidRPr="00595FCD"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 xml:space="preserve">Maximum score: Three </w:t>
            </w:r>
            <w:r w:rsidRPr="00595FCD">
              <w:rPr>
                <w:bCs/>
                <w:szCs w:val="18"/>
              </w:rPr>
              <w:sym w:font="Wingdings" w:char="F0AB"/>
            </w:r>
          </w:p>
          <w:p w14:paraId="1D49C7B4" w14:textId="77777777" w:rsidR="00595FCD" w:rsidRPr="00235AC3"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The assessment of this indicator is based on your responses to [25.1].</w:t>
            </w:r>
          </w:p>
        </w:tc>
      </w:tr>
      <w:tr w:rsidR="00D724A1" w:rsidRPr="00CF025D" w14:paraId="3FAEA50F"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788A7E42" w14:textId="27AA721E"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595959"/>
              <w:right w:val="single" w:sz="4" w:space="0" w:color="595959" w:themeColor="text1" w:themeTint="A6"/>
            </w:tcBorders>
          </w:tcPr>
          <w:p w14:paraId="741AB56A" w14:textId="5D043E9F" w:rsidR="00BB0F8E" w:rsidRPr="00595FCD"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CF025D" w14:paraId="6A2EDCCF"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530216B4"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left w:val="single" w:sz="4" w:space="0" w:color="7F7F7F" w:themeColor="text1" w:themeTint="80"/>
              <w:bottom w:val="single" w:sz="4" w:space="0" w:color="595959" w:themeColor="text1" w:themeTint="A6"/>
              <w:right w:val="single" w:sz="4" w:space="0" w:color="BFBFBF" w:themeColor="background1" w:themeShade="BF"/>
            </w:tcBorders>
            <w:vAlign w:val="top"/>
          </w:tcPr>
          <w:p w14:paraId="122DD847" w14:textId="22D9F18E"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14" w:type="dxa"/>
            <w:tcBorders>
              <w:top w:val="single" w:sz="4" w:space="0" w:color="595959"/>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03CEC9F4" w14:textId="1E148DD5" w:rsidR="00D724A1" w:rsidRPr="00595FCD"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48" w:type="dxa"/>
            <w:tcBorders>
              <w:top w:val="single" w:sz="4" w:space="0" w:color="595959"/>
              <w:left w:val="single" w:sz="4" w:space="0" w:color="BFBFBF" w:themeColor="background1" w:themeShade="BF"/>
              <w:bottom w:val="single" w:sz="4" w:space="0" w:color="595959" w:themeColor="text1" w:themeTint="A6"/>
              <w:right w:val="single" w:sz="4" w:space="0" w:color="595959" w:themeColor="text1" w:themeTint="A6"/>
            </w:tcBorders>
            <w:vAlign w:val="top"/>
          </w:tcPr>
          <w:p w14:paraId="2F2644EC" w14:textId="1591F587" w:rsidR="00D724A1" w:rsidRPr="00595FCD"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CF025D" w14:paraId="3AC8E63E"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3FEF1DC7"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535629AB" w14:textId="4835A600"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 response</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B895ED0" w14:textId="4D2E20CC"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5007154C"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54925F07"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3A37739B"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7C5AC7D0" w14:textId="0E547586"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5674B">
              <w:t>Mission and objectives provided on request only</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41B073D8" w14:textId="592D5152"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2958F3EC"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4F4AECF8"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62BC8BD6"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764D7E0F" w14:textId="0871D511" w:rsidR="00D724A1" w:rsidRPr="00E5674B"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E5674B">
              <w:t>Mission and objectives provided to selected stakeholders only</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15EA062E" w14:textId="1207A107"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4DFBC89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49F2EC98"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right w:val="single" w:sz="4" w:space="0" w:color="7F7F7F" w:themeColor="text1" w:themeTint="80"/>
            </w:tcBorders>
          </w:tcPr>
          <w:p w14:paraId="2AE7A225"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13442954" w14:textId="076B715E" w:rsidR="00D724A1" w:rsidRPr="00E5674B"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E5674B">
              <w:t>Mission and objectives communicated publicly</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8F244B9" w14:textId="3FE8D71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41433271"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B6566C8" w14:textId="77777777" w:rsidR="006F13F0" w:rsidRDefault="006F13F0" w:rsidP="00066773">
      <w:pPr>
        <w:pStyle w:val="INDICATORTEXT"/>
        <w:ind w:left="0"/>
        <w:rPr>
          <w:b/>
          <w:szCs w:val="18"/>
        </w:rPr>
      </w:pPr>
    </w:p>
    <w:p w14:paraId="627B57D2" w14:textId="77777777" w:rsidR="006F13F0" w:rsidRDefault="006F13F0" w:rsidP="006F13F0">
      <w:pPr>
        <w:rPr>
          <w:rFonts w:eastAsia="Times New Roman"/>
          <w:color w:val="595959"/>
          <w:sz w:val="18"/>
        </w:rPr>
      </w:pPr>
      <w:r>
        <w:br w:type="page"/>
      </w:r>
    </w:p>
    <w:p w14:paraId="3574A09B" w14:textId="24DB498F" w:rsidR="006F13F0" w:rsidRPr="006F13F0" w:rsidRDefault="006F13F0" w:rsidP="006F13F0">
      <w:pPr>
        <w:pStyle w:val="INDICATORTEXT"/>
        <w:ind w:left="0"/>
        <w:jc w:val="both"/>
        <w:rPr>
          <w:b/>
          <w:bCs/>
          <w:i/>
          <w:szCs w:val="18"/>
          <w:lang w:eastAsia="en-GB"/>
        </w:rPr>
      </w:pPr>
      <w:r w:rsidRPr="006F13F0">
        <w:rPr>
          <w:b/>
          <w:bCs/>
          <w:i/>
          <w:szCs w:val="18"/>
          <w:lang w:eastAsia="en-GB"/>
        </w:rPr>
        <w:lastRenderedPageBreak/>
        <w:t>Possible action</w:t>
      </w:r>
    </w:p>
    <w:p w14:paraId="1A616835" w14:textId="77777777" w:rsidR="006F13F0" w:rsidRPr="006F13F0" w:rsidRDefault="006F13F0" w:rsidP="006F13F0">
      <w:pPr>
        <w:pStyle w:val="INDICATORTEXT"/>
        <w:ind w:left="0"/>
        <w:jc w:val="both"/>
        <w:rPr>
          <w:bCs/>
          <w:i/>
          <w:szCs w:val="18"/>
          <w:lang w:eastAsia="en-GB"/>
        </w:rPr>
      </w:pPr>
      <w:r w:rsidRPr="006F13F0">
        <w:rPr>
          <w:bCs/>
          <w:i/>
          <w:szCs w:val="18"/>
          <w:lang w:eastAsia="en-GB"/>
        </w:rPr>
        <w:t>Fully disclose policies, criteria and related conditions of products and services to investees and other relevant stakeholders.</w:t>
      </w:r>
    </w:p>
    <w:p w14:paraId="5CE246E0" w14:textId="77777777" w:rsidR="006F13F0" w:rsidRDefault="006F13F0" w:rsidP="004E78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59D84601"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85AE69B"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6189E070"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0024C79"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22EC664"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67A73785"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1721476"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26</w:t>
            </w:r>
          </w:p>
        </w:tc>
        <w:tc>
          <w:tcPr>
            <w:tcW w:w="3402" w:type="dxa"/>
          </w:tcPr>
          <w:p w14:paraId="1FB7ABF2"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1DDF447"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48A778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19FFB604"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6F13F0" w14:paraId="51420E62"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87C3D92" w14:textId="77777777" w:rsidR="006F13F0" w:rsidRPr="00903B63" w:rsidRDefault="006F13F0"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26</w:t>
            </w:r>
          </w:p>
        </w:tc>
        <w:tc>
          <w:tcPr>
            <w:tcW w:w="8121" w:type="dxa"/>
            <w:gridSpan w:val="2"/>
            <w:tcBorders>
              <w:top w:val="single" w:sz="4" w:space="0" w:color="0070C0"/>
              <w:bottom w:val="single" w:sz="4" w:space="0" w:color="0070C0"/>
              <w:right w:val="single" w:sz="4" w:space="0" w:color="0070C0"/>
            </w:tcBorders>
            <w:shd w:val="clear" w:color="auto" w:fill="0070C0"/>
          </w:tcPr>
          <w:p w14:paraId="3ED8488D" w14:textId="77777777" w:rsidR="006F13F0" w:rsidRPr="00903B63"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3F0" w14:paraId="1CB42C17"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30E394"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26.1</w:t>
            </w:r>
          </w:p>
        </w:tc>
        <w:tc>
          <w:tcPr>
            <w:tcW w:w="8121" w:type="dxa"/>
            <w:gridSpan w:val="2"/>
            <w:tcBorders>
              <w:top w:val="single" w:sz="4" w:space="0" w:color="0070C0"/>
              <w:right w:val="single" w:sz="4" w:space="0" w:color="0070C0"/>
            </w:tcBorders>
            <w:shd w:val="clear" w:color="auto" w:fill="DAEEF3" w:themeFill="accent5" w:themeFillTint="33"/>
          </w:tcPr>
          <w:p w14:paraId="66E19CF3" w14:textId="0BA1C6A6" w:rsidR="006F13F0" w:rsidRPr="00EF33D2" w:rsidRDefault="006F13F0" w:rsidP="009010CC">
            <w:pPr>
              <w:pStyle w:val="INDICATORTEXT"/>
              <w:cnfStyle w:val="000000100000" w:firstRow="0" w:lastRow="0" w:firstColumn="0" w:lastColumn="0" w:oddVBand="0" w:evenVBand="0" w:oddHBand="1" w:evenHBand="0" w:firstRowFirstColumn="0" w:firstRowLastColumn="0" w:lastRowFirstColumn="0" w:lastRowLastColumn="0"/>
            </w:pPr>
            <w:r w:rsidRPr="006F13F0">
              <w:t xml:space="preserve">Other than the PRI/PIIF, indicate </w:t>
            </w:r>
            <w:r w:rsidR="009010CC">
              <w:t>whether</w:t>
            </w:r>
            <w:r w:rsidR="009010CC" w:rsidRPr="006F13F0">
              <w:t xml:space="preserve"> </w:t>
            </w:r>
            <w:r w:rsidRPr="006F13F0">
              <w:t>you provide your investors and/or the public with information aligned with industry standards.</w:t>
            </w:r>
          </w:p>
        </w:tc>
      </w:tr>
      <w:tr w:rsidR="008616C1" w14:paraId="70597DDE"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89C7894" w14:textId="77777777" w:rsidR="008616C1" w:rsidRDefault="008616C1"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6DC12B07" w14:textId="77777777" w:rsidR="008616C1" w:rsidRDefault="008616C1" w:rsidP="006F13F0">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w:t>
            </w:r>
          </w:p>
        </w:tc>
        <w:tc>
          <w:tcPr>
            <w:tcW w:w="4061" w:type="dxa"/>
            <w:tcBorders>
              <w:top w:val="nil"/>
              <w:bottom w:val="single" w:sz="4" w:space="0" w:color="0070C0"/>
              <w:right w:val="single" w:sz="4" w:space="0" w:color="0070C0"/>
            </w:tcBorders>
            <w:shd w:val="clear" w:color="auto" w:fill="auto"/>
          </w:tcPr>
          <w:p w14:paraId="60B6B415" w14:textId="77777777" w:rsidR="008616C1" w:rsidRPr="00B734A4" w:rsidRDefault="008616C1" w:rsidP="006F13F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6F13F0" w14:paraId="4C3554C0"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248B04E"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26.2</w:t>
            </w:r>
          </w:p>
        </w:tc>
        <w:tc>
          <w:tcPr>
            <w:tcW w:w="8121" w:type="dxa"/>
            <w:gridSpan w:val="2"/>
            <w:tcBorders>
              <w:top w:val="single" w:sz="4" w:space="0" w:color="0070C0"/>
              <w:right w:val="single" w:sz="4" w:space="0" w:color="0070C0"/>
            </w:tcBorders>
            <w:shd w:val="clear" w:color="auto" w:fill="DAEEF3" w:themeFill="accent5" w:themeFillTint="33"/>
          </w:tcPr>
          <w:p w14:paraId="22C0C976" w14:textId="77777777" w:rsidR="006F13F0" w:rsidRDefault="006F13F0" w:rsidP="00C6152C">
            <w:pPr>
              <w:pStyle w:val="INDICATORTEXT"/>
              <w:cnfStyle w:val="000000100000" w:firstRow="0" w:lastRow="0" w:firstColumn="0" w:lastColumn="0" w:oddVBand="0" w:evenVBand="0" w:oddHBand="1" w:evenHBand="0" w:firstRowFirstColumn="0" w:firstRowLastColumn="0" w:lastRowFirstColumn="0" w:lastRowLastColumn="0"/>
            </w:pPr>
            <w:r w:rsidRPr="006F13F0">
              <w:t>Do you provide information aligned with:</w:t>
            </w:r>
          </w:p>
        </w:tc>
      </w:tr>
      <w:tr w:rsidR="006F13F0" w14:paraId="0844216D"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D6375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D8E328F" w14:textId="2D5B507E" w:rsidR="006F13F0"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6F13F0">
              <w:t>The MIV Disclosure Guidelines</w:t>
            </w:r>
            <w:r w:rsidR="009010CC">
              <w:t>.</w:t>
            </w:r>
          </w:p>
          <w:p w14:paraId="066256B0"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28A811AA"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07745477" w14:textId="232BC745"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The Impact Reporting &amp; Investment Standards (IRIS)</w:t>
            </w:r>
            <w:r w:rsidR="009010CC">
              <w:t>.</w:t>
            </w:r>
          </w:p>
          <w:p w14:paraId="5B66770E"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5ADBE6D6"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462A925C" w14:textId="56378E71"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Other</w:t>
            </w:r>
            <w:r w:rsidR="00985401">
              <w:t>; specify</w:t>
            </w:r>
            <w:r>
              <w:t>________</w:t>
            </w:r>
            <w:r w:rsidR="008616C1">
              <w:t>__</w:t>
            </w:r>
          </w:p>
          <w:p w14:paraId="21E36A0C"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4BE2E73F"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tc>
      </w:tr>
      <w:tr w:rsidR="006F13F0" w14:paraId="14A348AF"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C2107CB"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26.3</w:t>
            </w:r>
          </w:p>
        </w:tc>
        <w:tc>
          <w:tcPr>
            <w:tcW w:w="8121" w:type="dxa"/>
            <w:gridSpan w:val="2"/>
            <w:tcBorders>
              <w:top w:val="single" w:sz="4" w:space="0" w:color="0070C0"/>
              <w:right w:val="single" w:sz="4" w:space="0" w:color="0070C0"/>
            </w:tcBorders>
            <w:shd w:val="clear" w:color="auto" w:fill="DAEEF3" w:themeFill="accent5" w:themeFillTint="33"/>
          </w:tcPr>
          <w:p w14:paraId="7C3993B5" w14:textId="2C605AEC" w:rsidR="006F13F0" w:rsidRPr="001C0916" w:rsidRDefault="006F13F0"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96F3C8F" w14:textId="77777777" w:rsidR="006F13F0" w:rsidRPr="003939E2" w:rsidRDefault="006F13F0"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6F13F0" w14:paraId="0626FBF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B5323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442BFF5" w14:textId="77777777" w:rsidR="006F13F0" w:rsidRPr="00641017"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4BA88193" w14:textId="77777777" w:rsidR="006F13F0" w:rsidRDefault="006F13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979"/>
        <w:gridCol w:w="2718"/>
        <w:gridCol w:w="1963"/>
        <w:gridCol w:w="3474"/>
      </w:tblGrid>
      <w:tr w:rsidR="006F13F0" w14:paraId="6BAE8BC1"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9" w:type="dxa"/>
            <w:tcBorders>
              <w:top w:val="single" w:sz="4" w:space="0" w:color="0082C8"/>
              <w:bottom w:val="nil"/>
            </w:tcBorders>
          </w:tcPr>
          <w:p w14:paraId="67E7B31B" w14:textId="77777777" w:rsidR="006F13F0" w:rsidRPr="00DC20FA" w:rsidRDefault="006F13F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26</w:t>
            </w:r>
          </w:p>
        </w:tc>
        <w:tc>
          <w:tcPr>
            <w:tcW w:w="8155" w:type="dxa"/>
            <w:gridSpan w:val="3"/>
            <w:tcBorders>
              <w:top w:val="single" w:sz="4" w:space="0" w:color="0082C8"/>
              <w:bottom w:val="nil"/>
              <w:right w:val="single" w:sz="4" w:space="0" w:color="0070C0"/>
            </w:tcBorders>
          </w:tcPr>
          <w:p w14:paraId="77E649D1" w14:textId="77777777" w:rsidR="006F13F0" w:rsidRPr="00DC20FA"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847C4" w:rsidRPr="00D5451C" w14:paraId="69D40335" w14:textId="77777777" w:rsidTr="00DE4044">
        <w:trPr>
          <w:cnfStyle w:val="000000100000" w:firstRow="0" w:lastRow="0" w:firstColumn="0" w:lastColumn="0" w:oddVBand="0" w:evenVBand="0" w:oddHBand="1" w:evenHBand="0" w:firstRowFirstColumn="0" w:firstRowLastColumn="0" w:lastRowFirstColumn="0" w:lastRowLastColumn="0"/>
          <w:trHeight w:val="2677"/>
        </w:trPr>
        <w:tc>
          <w:tcPr>
            <w:cnfStyle w:val="001000000000" w:firstRow="0" w:lastRow="0" w:firstColumn="1" w:lastColumn="0" w:oddVBand="0" w:evenVBand="0" w:oddHBand="0" w:evenHBand="0" w:firstRowFirstColumn="0" w:firstRowLastColumn="0" w:lastRowFirstColumn="0" w:lastRowLastColumn="0"/>
            <w:tcW w:w="979" w:type="dxa"/>
            <w:tcBorders>
              <w:top w:val="nil"/>
              <w:bottom w:val="single" w:sz="4" w:space="0" w:color="A6A6A6" w:themeColor="background1" w:themeShade="A6"/>
            </w:tcBorders>
            <w:vAlign w:val="top"/>
          </w:tcPr>
          <w:p w14:paraId="11FC1873" w14:textId="77777777" w:rsidR="00E847C4" w:rsidRPr="000D72DF" w:rsidRDefault="00E847C4" w:rsidP="006F13F0">
            <w:pPr>
              <w:pStyle w:val="INDICATORNUMBER"/>
              <w:rPr>
                <w:rStyle w:val="IntenseEmphasis"/>
                <w:b/>
                <w:bCs w:val="0"/>
                <w:i w:val="0"/>
                <w:iCs w:val="0"/>
              </w:rPr>
            </w:pPr>
            <w:r>
              <w:rPr>
                <w:rStyle w:val="IntenseEmphasis"/>
                <w:b/>
                <w:bCs w:val="0"/>
                <w:i w:val="0"/>
                <w:iCs w:val="0"/>
                <w:color w:val="595959"/>
              </w:rPr>
              <w:t>IFD 26.1</w:t>
            </w:r>
          </w:p>
        </w:tc>
        <w:tc>
          <w:tcPr>
            <w:tcW w:w="8155" w:type="dxa"/>
            <w:gridSpan w:val="3"/>
            <w:tcBorders>
              <w:top w:val="nil"/>
              <w:bottom w:val="single" w:sz="4" w:space="0" w:color="A6A6A6" w:themeColor="background1" w:themeShade="A6"/>
              <w:right w:val="single" w:sz="4" w:space="0" w:color="0070C0"/>
            </w:tcBorders>
            <w:shd w:val="clear" w:color="auto" w:fill="auto"/>
          </w:tcPr>
          <w:p w14:paraId="609A32F2" w14:textId="3F1575AF" w:rsidR="00E847C4" w:rsidRPr="00DC20FA" w:rsidRDefault="00E847C4" w:rsidP="006F13F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6F13F0">
              <w:rPr>
                <w:bCs/>
                <w:szCs w:val="18"/>
              </w:rPr>
              <w:t>The MIV Disclosure Guidelines provide a set of standardised indicators against which microfinance investment institutions</w:t>
            </w:r>
            <w:r w:rsidR="00163E42">
              <w:rPr>
                <w:bCs/>
                <w:szCs w:val="18"/>
              </w:rPr>
              <w:t>/</w:t>
            </w:r>
            <w:r w:rsidRPr="006F13F0">
              <w:rPr>
                <w:bCs/>
                <w:szCs w:val="18"/>
              </w:rPr>
              <w:t>vehicles (see Appendix 1 for definitions and guidance) can disclose. Disclosure includes information on MIVs' profiles, including legal information, investment strategy, selected indicators to assess financial performance and ESG policies. For the full set of MIV Disclosure Guidelines,</w:t>
            </w:r>
            <w:r w:rsidR="009010CC">
              <w:rPr>
                <w:bCs/>
                <w:szCs w:val="18"/>
              </w:rPr>
              <w:t xml:space="preserve"> see </w:t>
            </w:r>
            <w:hyperlink r:id="rId55" w:history="1">
              <w:r w:rsidR="001D2418" w:rsidRPr="001D2418">
                <w:rPr>
                  <w:rStyle w:val="Hyperlink"/>
                  <w:rFonts w:cs="Arial"/>
                  <w:bCs/>
                  <w:szCs w:val="18"/>
                </w:rPr>
                <w:t>http://www.cgap.org/gm/document-1.9.47636/CG_MIV_Rev.pdf</w:t>
              </w:r>
            </w:hyperlink>
            <w:r w:rsidRPr="006F13F0">
              <w:rPr>
                <w:bCs/>
                <w:szCs w:val="18"/>
              </w:rPr>
              <w:t>.</w:t>
            </w:r>
          </w:p>
          <w:p w14:paraId="2018E41F" w14:textId="4B702E57" w:rsidR="00E847C4" w:rsidRPr="00DC20FA" w:rsidRDefault="00E847C4"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6F13F0">
              <w:rPr>
                <w:bCs/>
                <w:szCs w:val="18"/>
              </w:rPr>
              <w:t>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w:t>
            </w:r>
            <w:r w:rsidR="009010CC">
              <w:rPr>
                <w:bCs/>
                <w:szCs w:val="18"/>
              </w:rPr>
              <w:t>,</w:t>
            </w:r>
            <w:r w:rsidRPr="006F13F0">
              <w:rPr>
                <w:bCs/>
                <w:szCs w:val="18"/>
              </w:rPr>
              <w:t xml:space="preserve"> including financial services:</w:t>
            </w:r>
            <w:r>
              <w:rPr>
                <w:bCs/>
                <w:szCs w:val="18"/>
              </w:rPr>
              <w:t xml:space="preserve"> </w:t>
            </w:r>
            <w:hyperlink r:id="rId56" w:history="1">
              <w:r w:rsidRPr="001D2418">
                <w:rPr>
                  <w:rStyle w:val="Hyperlink"/>
                  <w:rFonts w:cs="Arial"/>
                  <w:bCs/>
                  <w:szCs w:val="18"/>
                </w:rPr>
                <w:t>http://iris.thegiin.org/</w:t>
              </w:r>
            </w:hyperlink>
            <w:r>
              <w:rPr>
                <w:bCs/>
                <w:color w:val="0070C0"/>
                <w:szCs w:val="18"/>
                <w:u w:val="single"/>
              </w:rPr>
              <w:t>.</w:t>
            </w:r>
          </w:p>
        </w:tc>
      </w:tr>
      <w:tr w:rsidR="004D18F4" w:rsidRPr="00D5451C" w14:paraId="4483C9D4" w14:textId="77777777" w:rsidTr="00DE4044">
        <w:trPr>
          <w:trHeight w:val="278"/>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A6A6A6" w:themeColor="background1" w:themeShade="A6"/>
              <w:bottom w:val="single" w:sz="4" w:space="0" w:color="A6A6A6" w:themeColor="background1" w:themeShade="A6"/>
            </w:tcBorders>
            <w:vAlign w:val="top"/>
          </w:tcPr>
          <w:p w14:paraId="7221D9F3" w14:textId="77777777" w:rsidR="004D18F4" w:rsidRDefault="004D18F4" w:rsidP="004E78E8">
            <w:pPr>
              <w:pStyle w:val="INDICATORNUMBER"/>
              <w:rPr>
                <w:rStyle w:val="IntenseEmphasis"/>
                <w:b/>
                <w:bCs w:val="0"/>
                <w:i w:val="0"/>
                <w:iCs w:val="0"/>
                <w:color w:val="595959"/>
              </w:rPr>
            </w:pPr>
            <w:r>
              <w:rPr>
                <w:rStyle w:val="IntenseEmphasis"/>
                <w:b/>
                <w:bCs w:val="0"/>
                <w:i w:val="0"/>
                <w:iCs w:val="0"/>
                <w:color w:val="595959"/>
              </w:rPr>
              <w:t>IFD 26.3</w:t>
            </w: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CD82806" w14:textId="1E0F640B" w:rsidR="004D18F4" w:rsidRPr="006F13F0" w:rsidRDefault="004D18F4"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 xml:space="preserve">For example, if applicable, please </w:t>
            </w:r>
            <w:r w:rsidR="009010CC">
              <w:rPr>
                <w:bCs/>
                <w:szCs w:val="18"/>
              </w:rPr>
              <w:t>explain</w:t>
            </w:r>
            <w:r w:rsidR="009010CC" w:rsidRPr="006F13F0">
              <w:rPr>
                <w:bCs/>
                <w:szCs w:val="18"/>
              </w:rPr>
              <w:t xml:space="preserve"> </w:t>
            </w:r>
            <w:r w:rsidR="009010CC">
              <w:rPr>
                <w:bCs/>
                <w:szCs w:val="18"/>
              </w:rPr>
              <w:t>whether</w:t>
            </w:r>
            <w:r w:rsidR="009010CC" w:rsidRPr="006F13F0">
              <w:rPr>
                <w:bCs/>
                <w:szCs w:val="18"/>
              </w:rPr>
              <w:t xml:space="preserve"> </w:t>
            </w:r>
            <w:r w:rsidRPr="006F13F0">
              <w:rPr>
                <w:bCs/>
                <w:szCs w:val="18"/>
              </w:rPr>
              <w:t>you prioritise any industry standards and/or indicators in particular and the percentage of your assets that such reporting covers.</w:t>
            </w:r>
          </w:p>
        </w:tc>
      </w:tr>
      <w:tr w:rsidR="006F13F0" w:rsidRPr="00D5451C" w14:paraId="2CA03D2D"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7C2B92CA" w14:textId="77777777" w:rsidR="006F13F0" w:rsidRPr="00894ECF" w:rsidRDefault="006F13F0" w:rsidP="004E78E8">
            <w:pPr>
              <w:pStyle w:val="INDICATORTEXT"/>
              <w:jc w:val="both"/>
              <w:rPr>
                <w:rFonts w:ascii="Helvetica" w:hAnsi="Helvetica" w:cs="Helvetica"/>
                <w:b/>
                <w:color w:val="333333"/>
              </w:rPr>
            </w:pPr>
            <w:r w:rsidRPr="00894ECF">
              <w:rPr>
                <w:b/>
                <w:bCs/>
                <w:szCs w:val="18"/>
              </w:rPr>
              <w:t>ASSESSMENT</w:t>
            </w:r>
          </w:p>
        </w:tc>
      </w:tr>
      <w:tr w:rsidR="006F13F0" w:rsidRPr="00D5451C" w14:paraId="0DA2F141"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A6A6A6" w:themeColor="background1" w:themeShade="A6"/>
              <w:bottom w:val="single" w:sz="4" w:space="0" w:color="595959"/>
            </w:tcBorders>
            <w:vAlign w:val="top"/>
          </w:tcPr>
          <w:p w14:paraId="3612364C"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w:t>
            </w: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EC916FA" w14:textId="77777777" w:rsidR="006F13F0" w:rsidRPr="006F13F0"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 xml:space="preserve">Maximum score: Three </w:t>
            </w:r>
            <w:r w:rsidR="00643BA3" w:rsidRPr="00595FCD">
              <w:rPr>
                <w:bCs/>
                <w:szCs w:val="18"/>
              </w:rPr>
              <w:sym w:font="Wingdings" w:char="F0AB"/>
            </w:r>
          </w:p>
          <w:p w14:paraId="47BE2B0C" w14:textId="77777777" w:rsidR="006F13F0" w:rsidRPr="00B32739"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The assessment of this indicator is based on your responses to [26.1 &amp; 26.2].</w:t>
            </w:r>
          </w:p>
        </w:tc>
      </w:tr>
      <w:tr w:rsidR="00D724A1" w:rsidRPr="00D5451C" w14:paraId="4B35724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595959"/>
            </w:tcBorders>
            <w:vAlign w:val="top"/>
          </w:tcPr>
          <w:p w14:paraId="1D703558" w14:textId="31B0DE21" w:rsidR="00D724A1" w:rsidRDefault="00D724A1" w:rsidP="00D724A1">
            <w:pPr>
              <w:pStyle w:val="INDICATORNUMBER"/>
              <w:rPr>
                <w:rStyle w:val="IntenseEmphasis"/>
                <w:b/>
                <w:bCs w:val="0"/>
                <w:i w:val="0"/>
                <w:iCs w:val="0"/>
                <w:color w:val="595959"/>
              </w:rPr>
            </w:pP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4BB2989" w14:textId="06E34091" w:rsidR="00D724A1" w:rsidRPr="006F13F0" w:rsidRDefault="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tc>
      </w:tr>
      <w:tr w:rsidR="003F58BA" w:rsidRPr="00D5451C" w14:paraId="178A0FAD"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bottom w:val="nil"/>
            </w:tcBorders>
            <w:vAlign w:val="top"/>
          </w:tcPr>
          <w:p w14:paraId="6824AF03"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vAlign w:val="top"/>
          </w:tcPr>
          <w:p w14:paraId="625AE40D" w14:textId="26881653"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63"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3EBA37C" w14:textId="4DCD23A7" w:rsidR="00D724A1" w:rsidRPr="006F13F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3474"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1EBA0F2" w14:textId="51DD8BAB" w:rsidR="00D724A1" w:rsidRPr="006F13F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D5451C" w14:paraId="34552368"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tcBorders>
            <w:vAlign w:val="top"/>
          </w:tcPr>
          <w:p w14:paraId="30036537"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D4EBB69" w14:textId="413C2918"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1A6ED1">
              <w:t>‘No’</w:t>
            </w:r>
          </w:p>
        </w:tc>
        <w:tc>
          <w:tcPr>
            <w:tcW w:w="19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078691D" w14:textId="3C014F2B" w:rsidR="00D724A1" w:rsidRPr="0042063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34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46653954"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D5451C" w14:paraId="629F5F9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bottom w:val="nil"/>
            </w:tcBorders>
            <w:vAlign w:val="top"/>
          </w:tcPr>
          <w:p w14:paraId="0C5BC2F3"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75293C8" w14:textId="172443B6" w:rsidR="00D724A1" w:rsidRPr="001A6ED1"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1A6ED1">
              <w:t>‘Yes, to investors only’</w:t>
            </w:r>
          </w:p>
        </w:tc>
        <w:tc>
          <w:tcPr>
            <w:tcW w:w="19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5FC3FA3" w14:textId="654654A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34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9224434" w14:textId="5629E1E8"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2C7B7C">
              <w:t>Aligned with at least one standard or guideline</w:t>
            </w:r>
          </w:p>
        </w:tc>
      </w:tr>
      <w:tr w:rsidR="00D2631F" w:rsidRPr="00D5451C" w14:paraId="3475AA6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bottom w:val="single" w:sz="4" w:space="0" w:color="0070C0"/>
            </w:tcBorders>
            <w:vAlign w:val="top"/>
          </w:tcPr>
          <w:p w14:paraId="2687CF4D"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328959D" w14:textId="2117A89C" w:rsidR="00D724A1" w:rsidRPr="001A6ED1"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1A6ED1">
              <w:t>‘Yes, to public’</w:t>
            </w:r>
          </w:p>
        </w:tc>
        <w:tc>
          <w:tcPr>
            <w:tcW w:w="196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07007D4F" w14:textId="23AC2511"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3474"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38D3E7F0" w14:textId="1E16C017" w:rsidR="00D724A1" w:rsidRPr="002C7B7C"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2C7B7C">
              <w:t>Aligned with at least one standard or guideline</w:t>
            </w:r>
          </w:p>
        </w:tc>
      </w:tr>
    </w:tbl>
    <w:p w14:paraId="0A1904F6" w14:textId="4F7DC466" w:rsidR="00643BA3" w:rsidRPr="00643BA3" w:rsidRDefault="00643BA3" w:rsidP="00643BA3">
      <w:pPr>
        <w:pStyle w:val="INDICATORTEXT"/>
        <w:ind w:left="0"/>
        <w:jc w:val="both"/>
        <w:rPr>
          <w:b/>
          <w:bCs/>
          <w:i/>
          <w:szCs w:val="18"/>
          <w:lang w:eastAsia="en-GB"/>
        </w:rPr>
      </w:pPr>
      <w:r w:rsidRPr="00643BA3">
        <w:rPr>
          <w:b/>
          <w:bCs/>
          <w:i/>
          <w:szCs w:val="18"/>
          <w:lang w:eastAsia="en-GB"/>
        </w:rPr>
        <w:t>Possible action</w:t>
      </w:r>
    </w:p>
    <w:p w14:paraId="2B0FBDC6" w14:textId="26E4650F" w:rsidR="00643BA3" w:rsidRPr="00643BA3" w:rsidRDefault="00643BA3" w:rsidP="00643BA3">
      <w:pPr>
        <w:pStyle w:val="INDICATORTEXT"/>
        <w:ind w:left="0"/>
        <w:jc w:val="both"/>
        <w:rPr>
          <w:bCs/>
          <w:i/>
          <w:szCs w:val="18"/>
          <w:lang w:eastAsia="en-GB"/>
        </w:rPr>
      </w:pPr>
      <w:r w:rsidRPr="00643BA3">
        <w:rPr>
          <w:bCs/>
          <w:i/>
          <w:szCs w:val="18"/>
          <w:lang w:eastAsia="en-GB"/>
        </w:rPr>
        <w:t>Ensure that investees adequately disclose the pricing, terms and conditions of financial products and services offered and that the pricing, terms and conditions are understood by clients.</w:t>
      </w:r>
    </w:p>
    <w:p w14:paraId="770F9A47" w14:textId="27BF1599" w:rsidR="00BB0F8E" w:rsidRDefault="00BB0F8E">
      <w:pPr>
        <w:widowControl/>
        <w:autoSpaceDE/>
        <w:autoSpaceDN/>
        <w:adjustRightInd/>
        <w:spacing w:before="0" w:after="0" w:line="240" w:lineRule="auto"/>
        <w:rPr>
          <w:rFonts w:eastAsia="Times New Roman"/>
          <w:b/>
          <w:color w:val="595959"/>
          <w:sz w:val="18"/>
          <w:szCs w:val="18"/>
        </w:rPr>
      </w:pPr>
      <w:r>
        <w:rPr>
          <w:b/>
          <w:szCs w:val="18"/>
        </w:rPr>
        <w:br w:type="page"/>
      </w:r>
    </w:p>
    <w:p w14:paraId="68AC67BF" w14:textId="77777777" w:rsidR="006F13F0" w:rsidRDefault="006F13F0"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3A699FD0"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9240080"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F23CF2D"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B177C06"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698D386"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72F5614D"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810E368"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27</w:t>
            </w:r>
          </w:p>
        </w:tc>
        <w:tc>
          <w:tcPr>
            <w:tcW w:w="3402" w:type="dxa"/>
          </w:tcPr>
          <w:p w14:paraId="410FDBC9"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AA8093D"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6EA414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32757CA3"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4E78E8" w14:paraId="010BF8D1" w14:textId="77777777" w:rsidTr="00A03D6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sz="4" w:space="0" w:color="0070C0"/>
              <w:bottom w:val="single" w:sz="4" w:space="0" w:color="0070C0"/>
            </w:tcBorders>
            <w:shd w:val="clear" w:color="auto" w:fill="00B0F0"/>
          </w:tcPr>
          <w:p w14:paraId="0C73F420" w14:textId="77777777" w:rsidR="004E78E8" w:rsidRPr="00903B63" w:rsidRDefault="004E78E8"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27</w:t>
            </w:r>
          </w:p>
        </w:tc>
        <w:tc>
          <w:tcPr>
            <w:tcW w:w="8080" w:type="dxa"/>
            <w:gridSpan w:val="2"/>
            <w:tcBorders>
              <w:top w:val="nil"/>
              <w:bottom w:val="single" w:sz="4" w:space="0" w:color="0070C0"/>
              <w:right w:val="single" w:sz="4" w:space="0" w:color="0070C0"/>
            </w:tcBorders>
            <w:shd w:val="clear" w:color="auto" w:fill="0070C0"/>
          </w:tcPr>
          <w:p w14:paraId="008CD32D" w14:textId="77777777" w:rsidR="004E78E8" w:rsidRPr="00903B63" w:rsidRDefault="004E78E8"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E78E8" w14:paraId="069A248D"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AD9165A" w14:textId="77777777" w:rsidR="004E78E8" w:rsidRDefault="004E78E8" w:rsidP="004E78E8">
            <w:pPr>
              <w:pStyle w:val="INDICATORNUMBER"/>
              <w:rPr>
                <w:rStyle w:val="IntenseEmphasis"/>
                <w:b/>
                <w:bCs w:val="0"/>
                <w:i w:val="0"/>
                <w:iCs w:val="0"/>
                <w:color w:val="595959"/>
              </w:rPr>
            </w:pPr>
            <w:r>
              <w:rPr>
                <w:rStyle w:val="IntenseEmphasis"/>
                <w:b/>
                <w:bCs w:val="0"/>
                <w:i w:val="0"/>
                <w:iCs w:val="0"/>
                <w:color w:val="595959"/>
              </w:rPr>
              <w:t>IFD 27.1</w:t>
            </w:r>
          </w:p>
        </w:tc>
        <w:tc>
          <w:tcPr>
            <w:tcW w:w="8080" w:type="dxa"/>
            <w:gridSpan w:val="2"/>
            <w:tcBorders>
              <w:top w:val="single" w:sz="4" w:space="0" w:color="0070C0"/>
              <w:right w:val="single" w:sz="4" w:space="0" w:color="0070C0"/>
            </w:tcBorders>
            <w:shd w:val="clear" w:color="auto" w:fill="DAEEF3" w:themeFill="accent5" w:themeFillTint="33"/>
          </w:tcPr>
          <w:p w14:paraId="105DD79B" w14:textId="2B1B0503" w:rsidR="004E78E8" w:rsidRPr="007D22B7" w:rsidRDefault="004E78E8" w:rsidP="009010CC">
            <w:pPr>
              <w:pStyle w:val="INDICATORTEXT"/>
              <w:cnfStyle w:val="000000100000" w:firstRow="0" w:lastRow="0" w:firstColumn="0" w:lastColumn="0" w:oddVBand="0" w:evenVBand="0" w:oddHBand="1" w:evenHBand="0" w:firstRowFirstColumn="0" w:firstRowLastColumn="0" w:lastRowFirstColumn="0" w:lastRowLastColumn="0"/>
            </w:pPr>
            <w:r w:rsidRPr="004E78E8">
              <w:t xml:space="preserve">Indicate </w:t>
            </w:r>
            <w:r w:rsidR="009010CC">
              <w:t>whether</w:t>
            </w:r>
            <w:r w:rsidR="009010CC" w:rsidRPr="004E78E8">
              <w:t xml:space="preserve"> </w:t>
            </w:r>
            <w:r w:rsidRPr="004E78E8">
              <w:t>you encourage the retail institutions in which you invest to ensure that the following are transparent and fully explained to their clients (</w:t>
            </w:r>
            <w:r w:rsidR="00880346">
              <w:t xml:space="preserve">i.e., </w:t>
            </w:r>
            <w:r w:rsidRPr="004E78E8">
              <w:t>those seeking financial services from them) in a form they can understand.</w:t>
            </w:r>
          </w:p>
        </w:tc>
      </w:tr>
      <w:tr w:rsidR="00A03D62" w14:paraId="0402342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B921A1C"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25C823BD" w14:textId="77777777" w:rsidR="00A03D62" w:rsidRPr="0073065B"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E78E8">
              <w:rPr>
                <w:b/>
                <w:bCs/>
                <w:color w:val="FFFFFF" w:themeColor="background1"/>
              </w:rPr>
              <w:t>Pricing</w:t>
            </w:r>
          </w:p>
        </w:tc>
      </w:tr>
      <w:tr w:rsidR="00A03D62" w14:paraId="088F2D8B"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F08AA2" w14:textId="77777777" w:rsidR="00A03D62" w:rsidRDefault="00A03D62" w:rsidP="004E78E8">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69449D1A"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03BECF"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198A552F" w14:textId="77777777" w:rsidTr="00A03D62">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5B7D7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3E3FF5FE" w14:textId="77777777" w:rsidR="00A03D62" w:rsidRPr="00903B63" w:rsidRDefault="00A03D62" w:rsidP="00A03D62">
            <w:pPr>
              <w:pStyle w:val="INDICATORTEXT"/>
              <w:cnfStyle w:val="000000000000" w:firstRow="0" w:lastRow="0" w:firstColumn="0" w:lastColumn="0" w:oddVBand="0" w:evenVBand="0" w:oddHBand="0" w:evenHBand="0" w:firstRowFirstColumn="0" w:firstRowLastColumn="0" w:lastRowFirstColumn="0" w:lastRowLastColumn="0"/>
            </w:pPr>
            <w:r w:rsidRPr="004E78E8">
              <w:rPr>
                <w:b/>
                <w:bCs/>
                <w:color w:val="FFFFFF" w:themeColor="background1"/>
              </w:rPr>
              <w:t>Other terms and conditions</w:t>
            </w:r>
          </w:p>
        </w:tc>
      </w:tr>
      <w:tr w:rsidR="00A03D62" w14:paraId="5E911262"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D57F0D0" w14:textId="77777777" w:rsidR="00A03D62" w:rsidRDefault="00A03D62" w:rsidP="004E78E8">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347B68A9"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4516AD82"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7C0DF6FA"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1A57470"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27.2</w:t>
            </w:r>
          </w:p>
        </w:tc>
        <w:tc>
          <w:tcPr>
            <w:tcW w:w="8080" w:type="dxa"/>
            <w:gridSpan w:val="2"/>
            <w:tcBorders>
              <w:top w:val="single" w:sz="4" w:space="0" w:color="0070C0"/>
              <w:bottom w:val="nil"/>
              <w:right w:val="single" w:sz="4" w:space="0" w:color="0070C0"/>
            </w:tcBorders>
            <w:shd w:val="clear" w:color="auto" w:fill="DAEEF3" w:themeFill="accent5" w:themeFillTint="33"/>
          </w:tcPr>
          <w:p w14:paraId="5D3325AD" w14:textId="77777777" w:rsidR="00A03D62" w:rsidRPr="00903B63"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rsidRPr="004E78E8">
              <w:t xml:space="preserve">Indicate how you ensure this </w:t>
            </w:r>
            <w:r w:rsidR="00D554DA">
              <w:t xml:space="preserve">for pricing </w:t>
            </w:r>
            <w:r w:rsidRPr="004E78E8">
              <w:t>and provide examples.</w:t>
            </w:r>
          </w:p>
        </w:tc>
      </w:tr>
      <w:tr w:rsidR="00A03D62" w14:paraId="113EE1C3"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8A8B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8C3E3EE"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CCECDCB"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333B2FAF"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27.3</w:t>
            </w:r>
          </w:p>
        </w:tc>
        <w:tc>
          <w:tcPr>
            <w:tcW w:w="8080" w:type="dxa"/>
            <w:gridSpan w:val="2"/>
            <w:tcBorders>
              <w:top w:val="single" w:sz="4" w:space="0" w:color="0070C0"/>
              <w:bottom w:val="nil"/>
              <w:right w:val="single" w:sz="4" w:space="0" w:color="0070C0"/>
            </w:tcBorders>
            <w:shd w:val="clear" w:color="auto" w:fill="DAEEF3" w:themeFill="accent5" w:themeFillTint="33"/>
          </w:tcPr>
          <w:p w14:paraId="1F06B725" w14:textId="77777777" w:rsidR="00A03D62" w:rsidRPr="00903B63" w:rsidRDefault="00A03D62" w:rsidP="00D554DA">
            <w:pPr>
              <w:pStyle w:val="INDICATORTEXT"/>
              <w:cnfStyle w:val="000000000000" w:firstRow="0" w:lastRow="0" w:firstColumn="0" w:lastColumn="0" w:oddVBand="0" w:evenVBand="0" w:oddHBand="0" w:evenHBand="0" w:firstRowFirstColumn="0" w:firstRowLastColumn="0" w:lastRowFirstColumn="0" w:lastRowLastColumn="0"/>
            </w:pPr>
            <w:r w:rsidRPr="00E759E1">
              <w:t xml:space="preserve">Indicate how you ensure this </w:t>
            </w:r>
            <w:r w:rsidR="00D554DA">
              <w:t>for o</w:t>
            </w:r>
            <w:r w:rsidR="00D554DA" w:rsidRPr="00D554DA">
              <w:t>ther terms</w:t>
            </w:r>
            <w:r w:rsidR="00D554DA">
              <w:t>/</w:t>
            </w:r>
            <w:r w:rsidR="00D554DA" w:rsidRPr="00D554DA">
              <w:t xml:space="preserve">conditions </w:t>
            </w:r>
            <w:r w:rsidRPr="00E759E1">
              <w:t>and provide examples.</w:t>
            </w:r>
          </w:p>
        </w:tc>
      </w:tr>
      <w:tr w:rsidR="00A03D62" w14:paraId="58894F8A"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F090855"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59DBC096"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B3798A4"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62AB63"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27.4</w:t>
            </w:r>
          </w:p>
        </w:tc>
        <w:tc>
          <w:tcPr>
            <w:tcW w:w="8080" w:type="dxa"/>
            <w:gridSpan w:val="2"/>
            <w:tcBorders>
              <w:top w:val="single" w:sz="4" w:space="0" w:color="0070C0"/>
              <w:right w:val="single" w:sz="4" w:space="0" w:color="0070C0"/>
            </w:tcBorders>
            <w:shd w:val="clear" w:color="auto" w:fill="DAEEF3" w:themeFill="accent5" w:themeFillTint="33"/>
          </w:tcPr>
          <w:p w14:paraId="2B94445C" w14:textId="469C0C65" w:rsidR="00A03D62" w:rsidRPr="001C0916"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FB79EAA" w14:textId="77777777" w:rsidR="00A03D62" w:rsidRPr="003939E2"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3D62" w14:paraId="0D161E14"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2F7811BF"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3F000A0" w14:textId="77777777" w:rsidR="00A03D62" w:rsidRPr="00641017"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bl>
    <w:p w14:paraId="37605371" w14:textId="77777777" w:rsidR="00643BA3" w:rsidRDefault="00643BA3" w:rsidP="00D554DA">
      <w:pPr>
        <w:pStyle w:val="INDICATORNUMBER"/>
      </w:pPr>
    </w:p>
    <w:tbl>
      <w:tblPr>
        <w:tblStyle w:val="SubSectionIndicatorTableMANDATORY"/>
        <w:tblW w:w="9134" w:type="dxa"/>
        <w:tblInd w:w="5" w:type="dxa"/>
        <w:tblLook w:val="04A0" w:firstRow="1" w:lastRow="0" w:firstColumn="1" w:lastColumn="0" w:noHBand="0" w:noVBand="1"/>
      </w:tblPr>
      <w:tblGrid>
        <w:gridCol w:w="984"/>
        <w:gridCol w:w="2716"/>
        <w:gridCol w:w="2717"/>
        <w:gridCol w:w="2717"/>
      </w:tblGrid>
      <w:tr w:rsidR="00E759E1" w14:paraId="20565AEC"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4" w:type="dxa"/>
            <w:tcBorders>
              <w:top w:val="single" w:sz="4" w:space="0" w:color="0082C8"/>
              <w:bottom w:val="nil"/>
            </w:tcBorders>
          </w:tcPr>
          <w:p w14:paraId="3E86EAD9" w14:textId="77777777" w:rsidR="00E759E1" w:rsidRPr="00DC20FA" w:rsidRDefault="00E759E1"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27</w:t>
            </w:r>
          </w:p>
        </w:tc>
        <w:tc>
          <w:tcPr>
            <w:tcW w:w="8150" w:type="dxa"/>
            <w:gridSpan w:val="3"/>
            <w:tcBorders>
              <w:top w:val="single" w:sz="4" w:space="0" w:color="0082C8"/>
              <w:bottom w:val="nil"/>
              <w:right w:val="single" w:sz="4" w:space="0" w:color="0070C0"/>
            </w:tcBorders>
          </w:tcPr>
          <w:p w14:paraId="05479A09" w14:textId="77777777" w:rsidR="00E759E1" w:rsidRPr="00DC20FA" w:rsidRDefault="00E759E1"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759E1" w:rsidRPr="00D5451C" w14:paraId="6E806CBC"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tcBorders>
            <w:vAlign w:val="top"/>
          </w:tcPr>
          <w:p w14:paraId="7779152D" w14:textId="77777777" w:rsidR="00E759E1" w:rsidRPr="000D72DF" w:rsidRDefault="00E759E1" w:rsidP="00E759E1">
            <w:pPr>
              <w:pStyle w:val="INDICATORNUMBER"/>
              <w:rPr>
                <w:rStyle w:val="IntenseEmphasis"/>
                <w:b/>
                <w:bCs w:val="0"/>
                <w:i w:val="0"/>
                <w:iCs w:val="0"/>
              </w:rPr>
            </w:pPr>
            <w:r>
              <w:rPr>
                <w:rStyle w:val="IntenseEmphasis"/>
                <w:b/>
                <w:bCs w:val="0"/>
                <w:i w:val="0"/>
                <w:iCs w:val="0"/>
                <w:color w:val="595959"/>
              </w:rPr>
              <w:t>IFD 27.1</w:t>
            </w:r>
          </w:p>
        </w:tc>
        <w:tc>
          <w:tcPr>
            <w:tcW w:w="8150" w:type="dxa"/>
            <w:gridSpan w:val="3"/>
            <w:tcBorders>
              <w:top w:val="nil"/>
              <w:bottom w:val="single" w:sz="4" w:space="0" w:color="A6A6A6" w:themeColor="background1" w:themeShade="A6"/>
              <w:right w:val="single" w:sz="4" w:space="0" w:color="0070C0"/>
            </w:tcBorders>
            <w:shd w:val="clear" w:color="auto" w:fill="auto"/>
          </w:tcPr>
          <w:p w14:paraId="3FDF6365" w14:textId="254A2B75" w:rsidR="00E759E1" w:rsidRPr="00DC20FA" w:rsidRDefault="00E759E1" w:rsidP="001D01AF">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759E1">
              <w:rPr>
                <w:bCs/>
                <w:szCs w:val="18"/>
              </w:rPr>
              <w:t xml:space="preserve">For example, encouraging transparent pricing could include encouraging the use by investees of declining balance rates on loans; </w:t>
            </w:r>
            <w:r w:rsidR="009010CC">
              <w:rPr>
                <w:bCs/>
                <w:szCs w:val="18"/>
              </w:rPr>
              <w:t xml:space="preserve">and/or </w:t>
            </w:r>
            <w:r w:rsidRPr="00E759E1">
              <w:rPr>
                <w:bCs/>
                <w:szCs w:val="18"/>
              </w:rPr>
              <w:t>encouraging the disclosure of investees’ interest rates (APR and effective interest rates) and all additional fees on the institutions' website and in loan documentation.</w:t>
            </w:r>
          </w:p>
        </w:tc>
      </w:tr>
      <w:tr w:rsidR="00E759E1" w:rsidRPr="00D5451C" w14:paraId="6120105D" w14:textId="77777777" w:rsidTr="001D01A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718D26D6" w14:textId="77777777" w:rsidR="00E759E1" w:rsidRPr="00894ECF" w:rsidRDefault="00E759E1" w:rsidP="001D01AF">
            <w:pPr>
              <w:pStyle w:val="INDICATORTEXT"/>
              <w:jc w:val="both"/>
              <w:rPr>
                <w:rFonts w:ascii="Helvetica" w:hAnsi="Helvetica" w:cs="Helvetica"/>
                <w:b/>
                <w:color w:val="333333"/>
              </w:rPr>
            </w:pPr>
            <w:r w:rsidRPr="00894ECF">
              <w:rPr>
                <w:b/>
                <w:bCs/>
                <w:szCs w:val="18"/>
              </w:rPr>
              <w:t>ASSESSMENT</w:t>
            </w:r>
          </w:p>
        </w:tc>
      </w:tr>
      <w:tr w:rsidR="00E759E1" w:rsidRPr="00D5451C" w14:paraId="10E0FC4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6A6A6" w:themeColor="background1" w:themeShade="A6"/>
            </w:tcBorders>
            <w:vAlign w:val="top"/>
          </w:tcPr>
          <w:p w14:paraId="34B56B4F" w14:textId="77777777" w:rsidR="00E759E1" w:rsidRDefault="00E759E1" w:rsidP="001D01AF">
            <w:pPr>
              <w:pStyle w:val="INDICATORNUMBER"/>
              <w:rPr>
                <w:rStyle w:val="IntenseEmphasis"/>
                <w:b/>
                <w:bCs w:val="0"/>
                <w:i w:val="0"/>
                <w:iCs w:val="0"/>
                <w:color w:val="595959"/>
              </w:rPr>
            </w:pPr>
            <w:r>
              <w:rPr>
                <w:rStyle w:val="IntenseEmphasis"/>
                <w:b/>
                <w:bCs w:val="0"/>
                <w:i w:val="0"/>
                <w:iCs w:val="0"/>
                <w:color w:val="595959"/>
              </w:rPr>
              <w:t>IFD 27</w:t>
            </w:r>
          </w:p>
        </w:tc>
        <w:tc>
          <w:tcPr>
            <w:tcW w:w="815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97FD105" w14:textId="77777777" w:rsidR="00E759E1" w:rsidRPr="00E759E1"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 xml:space="preserve">Maximum score: Three </w:t>
            </w:r>
            <w:r w:rsidRPr="00E759E1">
              <w:rPr>
                <w:bCs/>
                <w:szCs w:val="18"/>
              </w:rPr>
              <w:sym w:font="Wingdings" w:char="F0AB"/>
            </w:r>
          </w:p>
          <w:p w14:paraId="43B7EAF8" w14:textId="77777777" w:rsidR="00E759E1" w:rsidRPr="00B32739"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The assessment of this indicator is based on your responses to [27.2 &amp; 27.3].</w:t>
            </w:r>
          </w:p>
        </w:tc>
      </w:tr>
      <w:tr w:rsidR="00582C48" w:rsidRPr="00D5451C" w14:paraId="7A099E02"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bottom w:val="nil"/>
            </w:tcBorders>
            <w:vAlign w:val="top"/>
          </w:tcPr>
          <w:p w14:paraId="1651FB7E" w14:textId="77777777" w:rsidR="00582C48" w:rsidRDefault="00582C48" w:rsidP="00582C48">
            <w:pPr>
              <w:pStyle w:val="INDICATORNUMBER"/>
              <w:rPr>
                <w:rStyle w:val="IntenseEmphasis"/>
                <w:b/>
                <w:bCs w:val="0"/>
                <w:i w:val="0"/>
                <w:iCs w:val="0"/>
                <w:color w:val="595959"/>
              </w:rPr>
            </w:pPr>
          </w:p>
        </w:tc>
        <w:tc>
          <w:tcPr>
            <w:tcW w:w="815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229D628" w14:textId="06FE21FB" w:rsidR="00582C48" w:rsidRPr="00E759E1" w:rsidRDefault="00582C48" w:rsidP="00582C4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582C48" w:rsidRPr="00D5451C" w14:paraId="248A5310"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tcBorders>
            <w:vAlign w:val="top"/>
          </w:tcPr>
          <w:p w14:paraId="0A814362"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vAlign w:val="top"/>
          </w:tcPr>
          <w:p w14:paraId="1C02BBF4" w14:textId="69A14D40" w:rsidR="00582C48" w:rsidRPr="00FA40BC" w:rsidRDefault="00582C48"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717"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F13FB5" w14:textId="6C1D722E" w:rsidR="00582C48" w:rsidRPr="00E759E1" w:rsidRDefault="00582C48">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2717"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525C1D8" w14:textId="40B2380F" w:rsidR="00582C48" w:rsidRPr="00E759E1" w:rsidRDefault="00582C48">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582C48" w:rsidRPr="00D5451C" w14:paraId="4972FB87"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bottom w:val="nil"/>
            </w:tcBorders>
            <w:vAlign w:val="top"/>
          </w:tcPr>
          <w:p w14:paraId="0CDAD3EA"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20073CD" w14:textId="5BAD5BC0" w:rsidR="00582C48" w:rsidRDefault="00582C48"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41999">
              <w:t>Both ‘No’</w:t>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667575E" w14:textId="354D896B" w:rsidR="00582C48" w:rsidRPr="0042063C"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58F6718" w14:textId="77777777" w:rsidR="00582C48"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2C48" w:rsidRPr="00D5451C" w14:paraId="126634F4"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tcBorders>
            <w:vAlign w:val="top"/>
          </w:tcPr>
          <w:p w14:paraId="38001645"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66322B0" w14:textId="760A3AD8" w:rsidR="00582C48" w:rsidRPr="00741999" w:rsidRDefault="00582C48" w:rsidP="006636AC">
            <w:pPr>
              <w:pStyle w:val="INDICATORTEXT"/>
              <w:cnfStyle w:val="000000100000" w:firstRow="0" w:lastRow="0" w:firstColumn="0" w:lastColumn="0" w:oddVBand="0" w:evenVBand="0" w:oddHBand="1" w:evenHBand="0" w:firstRowFirstColumn="0" w:firstRowLastColumn="0" w:lastRowFirstColumn="0" w:lastRowLastColumn="0"/>
            </w:pPr>
            <w:r w:rsidRPr="00741999">
              <w:t>Either ‘Yes’</w:t>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436C108" w14:textId="0180783E" w:rsidR="00582C48" w:rsidRPr="00D01220" w:rsidRDefault="00582C48">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3983CED" w14:textId="77777777" w:rsidR="00582C48"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582C48" w:rsidRPr="00D5451C" w14:paraId="0CDED3D5"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bottom w:val="single" w:sz="4" w:space="0" w:color="0070C0"/>
            </w:tcBorders>
            <w:vAlign w:val="top"/>
          </w:tcPr>
          <w:p w14:paraId="4D584323"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E146789" w14:textId="5B713EE3" w:rsidR="00582C48" w:rsidRPr="00741999" w:rsidRDefault="00582C48" w:rsidP="006636AC">
            <w:pPr>
              <w:pStyle w:val="INDICATORTEXT"/>
              <w:cnfStyle w:val="000000000000" w:firstRow="0" w:lastRow="0" w:firstColumn="0" w:lastColumn="0" w:oddVBand="0" w:evenVBand="0" w:oddHBand="0" w:evenHBand="0" w:firstRowFirstColumn="0" w:firstRowLastColumn="0" w:lastRowFirstColumn="0" w:lastRowLastColumn="0"/>
            </w:pPr>
            <w:r w:rsidRPr="00741999">
              <w:t>Both ‘Yes’</w:t>
            </w:r>
          </w:p>
        </w:tc>
        <w:tc>
          <w:tcPr>
            <w:tcW w:w="2717"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7FD4DA18" w14:textId="22866043" w:rsidR="00582C48" w:rsidRPr="00D01220" w:rsidRDefault="00582C4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23BFB711" w14:textId="77777777" w:rsidR="00582C48"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62CA094" w14:textId="77777777" w:rsidR="00BD2CE2" w:rsidRDefault="00BD2CE2" w:rsidP="00066773">
      <w:pPr>
        <w:pStyle w:val="INDICATORTEXT"/>
        <w:ind w:left="0"/>
        <w:rPr>
          <w:b/>
          <w:szCs w:val="18"/>
        </w:rPr>
      </w:pPr>
    </w:p>
    <w:p w14:paraId="41D393CC" w14:textId="77777777" w:rsidR="00C53AF0" w:rsidRDefault="00C53AF0" w:rsidP="00BD2CE2">
      <w:pPr>
        <w:rPr>
          <w:rFonts w:eastAsia="Times New Roman"/>
          <w:color w:val="595959"/>
          <w:sz w:val="18"/>
        </w:rPr>
        <w:sectPr w:rsidR="00C53AF0" w:rsidSect="00855023">
          <w:headerReference w:type="default" r:id="rId57"/>
          <w:headerReference w:type="first" r:id="rId58"/>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C53AF0" w14:paraId="366785A8"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F668460" w14:textId="77777777" w:rsidR="00C53AF0" w:rsidRDefault="00C53AF0" w:rsidP="001D01AF">
            <w:pPr>
              <w:widowControl/>
              <w:autoSpaceDE/>
              <w:autoSpaceDN/>
              <w:adjustRightInd/>
              <w:spacing w:after="0" w:line="240" w:lineRule="auto"/>
              <w:rPr>
                <w:rStyle w:val="IntenseEmphasis"/>
                <w:b/>
                <w:bCs w:val="0"/>
                <w:i w:val="0"/>
                <w:iCs w:val="0"/>
              </w:rPr>
            </w:pPr>
            <w:r>
              <w:lastRenderedPageBreak/>
              <w:t>SECTION</w:t>
            </w:r>
          </w:p>
        </w:tc>
      </w:tr>
      <w:tr w:rsidR="00C53AF0" w14:paraId="2F40CE72"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F4DF169" w14:textId="77777777" w:rsidR="00C53AF0" w:rsidRPr="008C02AE" w:rsidRDefault="00C53AF0" w:rsidP="00C53AF0">
            <w:pPr>
              <w:pStyle w:val="Heading2"/>
              <w:outlineLvl w:val="1"/>
              <w:rPr>
                <w:rStyle w:val="IntenseEmphasis"/>
                <w:i w:val="0"/>
                <w:iCs w:val="0"/>
                <w:color w:val="008CD0"/>
              </w:rPr>
            </w:pPr>
            <w:bookmarkStart w:id="14" w:name="_Toc368050688"/>
            <w:r>
              <w:t>PIIF Principle 6</w:t>
            </w:r>
            <w:r w:rsidRPr="008C02AE">
              <w:t xml:space="preserve">: </w:t>
            </w:r>
            <w:r>
              <w:t>Balanced returns</w:t>
            </w:r>
            <w:bookmarkEnd w:id="14"/>
          </w:p>
        </w:tc>
      </w:tr>
    </w:tbl>
    <w:p w14:paraId="440F994B" w14:textId="77777777" w:rsidR="00BD2CE2" w:rsidRDefault="00BD2CE2" w:rsidP="00C53AF0">
      <w:pPr>
        <w:pStyle w:val="INDICATORNUMBER"/>
      </w:pPr>
    </w:p>
    <w:p w14:paraId="1215326C" w14:textId="6B946365" w:rsidR="00C53AF0" w:rsidRPr="00C53AF0" w:rsidRDefault="00C53AF0" w:rsidP="00C53AF0">
      <w:pPr>
        <w:pStyle w:val="INDICATORTEXT"/>
        <w:ind w:left="0"/>
        <w:jc w:val="both"/>
        <w:rPr>
          <w:b/>
          <w:bCs/>
          <w:i/>
          <w:szCs w:val="18"/>
          <w:lang w:eastAsia="en-GB"/>
        </w:rPr>
      </w:pPr>
      <w:r w:rsidRPr="00C53AF0">
        <w:rPr>
          <w:b/>
          <w:bCs/>
          <w:i/>
          <w:szCs w:val="18"/>
          <w:lang w:eastAsia="en-GB"/>
        </w:rPr>
        <w:t>Possible action</w:t>
      </w:r>
    </w:p>
    <w:p w14:paraId="238F09CF" w14:textId="77777777" w:rsidR="00C53AF0" w:rsidRPr="00C53AF0" w:rsidRDefault="00C53AF0" w:rsidP="00C53AF0">
      <w:pPr>
        <w:pStyle w:val="INDICATORTEXT"/>
        <w:ind w:left="0"/>
        <w:jc w:val="both"/>
        <w:rPr>
          <w:bCs/>
          <w:i/>
          <w:szCs w:val="18"/>
          <w:lang w:eastAsia="en-GB"/>
        </w:rPr>
      </w:pPr>
      <w:r w:rsidRPr="00C53AF0">
        <w:rPr>
          <w:bCs/>
          <w:i/>
          <w:szCs w:val="18"/>
          <w:lang w:eastAsia="en-GB"/>
        </w:rPr>
        <w:t>Strive for a balanced long-term social and financial risk-adjusted return that recognises the interests of clients, retail providers and investors.</w:t>
      </w:r>
    </w:p>
    <w:p w14:paraId="50C70471" w14:textId="77777777" w:rsidR="00E759E1" w:rsidRDefault="00E759E1" w:rsidP="00C53AF0">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53AF0" w14:paraId="2C8B62F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3ED432"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p>
        </w:tc>
        <w:tc>
          <w:tcPr>
            <w:tcW w:w="3402" w:type="dxa"/>
          </w:tcPr>
          <w:p w14:paraId="29862535"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14CA0B"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E0D0475"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C53AF0" w14:paraId="13A1136C" w14:textId="77777777" w:rsidTr="001D01A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DF610D2"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IFD 28</w:t>
            </w:r>
          </w:p>
        </w:tc>
        <w:tc>
          <w:tcPr>
            <w:tcW w:w="3402" w:type="dxa"/>
          </w:tcPr>
          <w:p w14:paraId="36003896" w14:textId="77777777" w:rsidR="00C53AF0" w:rsidRPr="00356CDA"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129D7EA" w14:textId="77777777" w:rsidR="00C53AF0" w:rsidRPr="00A57E01"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1900A3"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967F030" w14:textId="77777777" w:rsidR="00C53AF0" w:rsidRDefault="00C53AF0" w:rsidP="00C53AF0">
      <w:pPr>
        <w:pStyle w:val="INDICATORNUMBE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C53AF0" w14:paraId="7D1B1537" w14:textId="77777777" w:rsidTr="00D942A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4C05296" w14:textId="77777777" w:rsidR="00C53AF0" w:rsidRPr="00903B63" w:rsidRDefault="00C53AF0"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28</w:t>
            </w:r>
          </w:p>
        </w:tc>
        <w:tc>
          <w:tcPr>
            <w:tcW w:w="8080" w:type="dxa"/>
            <w:gridSpan w:val="2"/>
            <w:tcBorders>
              <w:top w:val="single" w:sz="4" w:space="0" w:color="0070C0"/>
              <w:bottom w:val="single" w:sz="4" w:space="0" w:color="0070C0"/>
              <w:right w:val="single" w:sz="4" w:space="0" w:color="0070C0"/>
            </w:tcBorders>
            <w:shd w:val="clear" w:color="auto" w:fill="0070C0"/>
          </w:tcPr>
          <w:p w14:paraId="3D870C21" w14:textId="77777777" w:rsidR="00C53AF0" w:rsidRPr="00903B63"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3AF0" w14:paraId="3C5DDA67"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EB2B8F0"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28.1</w:t>
            </w:r>
          </w:p>
        </w:tc>
        <w:tc>
          <w:tcPr>
            <w:tcW w:w="8080" w:type="dxa"/>
            <w:gridSpan w:val="2"/>
            <w:tcBorders>
              <w:top w:val="single" w:sz="4" w:space="0" w:color="0070C0"/>
              <w:right w:val="single" w:sz="4" w:space="0" w:color="0070C0"/>
            </w:tcBorders>
            <w:shd w:val="clear" w:color="auto" w:fill="DAEEF3" w:themeFill="accent5" w:themeFillTint="33"/>
          </w:tcPr>
          <w:p w14:paraId="19C5CC95" w14:textId="7E0471DF" w:rsidR="00C53AF0" w:rsidRPr="007D22B7" w:rsidRDefault="00C53AF0" w:rsidP="009010CC">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r w:rsidR="009010CC">
              <w:t xml:space="preserve">whether </w:t>
            </w:r>
            <w:r>
              <w:t xml:space="preserve">the social performance of investees affects </w:t>
            </w:r>
            <w:r w:rsidR="009010CC">
              <w:t>the following.</w:t>
            </w:r>
          </w:p>
        </w:tc>
      </w:tr>
      <w:tr w:rsidR="00D554DA" w14:paraId="02AB27DC"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7A3D390"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7B41A6F4" w14:textId="686FB446" w:rsidR="00D554DA" w:rsidRPr="0073065B"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53AF0">
              <w:rPr>
                <w:b/>
                <w:bCs/>
                <w:color w:val="FFFFFF" w:themeColor="background1"/>
              </w:rPr>
              <w:t xml:space="preserve">Investment </w:t>
            </w:r>
            <w:r w:rsidR="00116367">
              <w:rPr>
                <w:b/>
                <w:bCs/>
                <w:color w:val="FFFFFF" w:themeColor="background1"/>
              </w:rPr>
              <w:t>decision-mak</w:t>
            </w:r>
            <w:r w:rsidRPr="00C53AF0">
              <w:rPr>
                <w:b/>
                <w:bCs/>
                <w:color w:val="FFFFFF" w:themeColor="background1"/>
              </w:rPr>
              <w:t>ing</w:t>
            </w:r>
          </w:p>
        </w:tc>
      </w:tr>
      <w:tr w:rsidR="00D554DA" w14:paraId="225A336A"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A514BD5" w14:textId="77777777" w:rsidR="00D554DA" w:rsidRDefault="00D554DA" w:rsidP="001D01AF">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2F097E85"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511D5D"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23AF2002" w14:textId="77777777" w:rsidTr="00D554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6404D8"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13FB25BB" w14:textId="77777777" w:rsidR="00D554DA" w:rsidRPr="00903B63" w:rsidRDefault="00D554DA" w:rsidP="00D554DA">
            <w:pPr>
              <w:pStyle w:val="INDICATORTEXT"/>
              <w:cnfStyle w:val="000000000000" w:firstRow="0" w:lastRow="0" w:firstColumn="0" w:lastColumn="0" w:oddVBand="0" w:evenVBand="0" w:oddHBand="0" w:evenHBand="0" w:firstRowFirstColumn="0" w:firstRowLastColumn="0" w:lastRowFirstColumn="0" w:lastRowLastColumn="0"/>
            </w:pPr>
            <w:r w:rsidRPr="00C53AF0">
              <w:rPr>
                <w:b/>
                <w:bCs/>
                <w:color w:val="FFFFFF" w:themeColor="background1"/>
              </w:rPr>
              <w:t>Portfolio management</w:t>
            </w:r>
          </w:p>
        </w:tc>
      </w:tr>
      <w:tr w:rsidR="00D554DA" w14:paraId="6C2DBFFB"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076D038" w14:textId="77777777" w:rsidR="00D554DA" w:rsidRDefault="00D554DA" w:rsidP="001D01AF">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1DC82CAA"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B687873"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71DACE33"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3D149A2"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28.2</w:t>
            </w:r>
          </w:p>
        </w:tc>
        <w:tc>
          <w:tcPr>
            <w:tcW w:w="8080" w:type="dxa"/>
            <w:gridSpan w:val="2"/>
            <w:tcBorders>
              <w:top w:val="single" w:sz="4" w:space="0" w:color="0070C0"/>
              <w:bottom w:val="nil"/>
              <w:right w:val="single" w:sz="4" w:space="0" w:color="0070C0"/>
            </w:tcBorders>
            <w:shd w:val="clear" w:color="auto" w:fill="DAEEF3" w:themeFill="accent5" w:themeFillTint="33"/>
          </w:tcPr>
          <w:p w14:paraId="4F8F567A" w14:textId="2063C04B"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 xml:space="preserve">Explain how social performance of investees affects investment </w:t>
            </w:r>
            <w:r w:rsidR="00116367">
              <w:t>decision-mak</w:t>
            </w:r>
            <w:r w:rsidRPr="00C53AF0">
              <w:t>ing.</w:t>
            </w:r>
          </w:p>
        </w:tc>
      </w:tr>
      <w:tr w:rsidR="00D554DA" w14:paraId="11FB87E2"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808C5D6"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4FA4787"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0E644B22"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41D25EEF"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28.3</w:t>
            </w:r>
          </w:p>
        </w:tc>
        <w:tc>
          <w:tcPr>
            <w:tcW w:w="8080" w:type="dxa"/>
            <w:gridSpan w:val="2"/>
            <w:tcBorders>
              <w:top w:val="single" w:sz="4" w:space="0" w:color="0070C0"/>
              <w:bottom w:val="nil"/>
              <w:right w:val="single" w:sz="4" w:space="0" w:color="0070C0"/>
            </w:tcBorders>
            <w:shd w:val="clear" w:color="auto" w:fill="DAEEF3" w:themeFill="accent5" w:themeFillTint="33"/>
          </w:tcPr>
          <w:p w14:paraId="4D7EFCF1" w14:textId="77777777"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Explain how social performance of investees affects portfolio management.</w:t>
            </w:r>
          </w:p>
        </w:tc>
      </w:tr>
      <w:tr w:rsidR="00D554DA" w14:paraId="03971604"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AE0C3AE"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038B9365"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7A66D06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4FFAC7"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28.4</w:t>
            </w:r>
          </w:p>
        </w:tc>
        <w:tc>
          <w:tcPr>
            <w:tcW w:w="8080" w:type="dxa"/>
            <w:gridSpan w:val="2"/>
            <w:tcBorders>
              <w:top w:val="single" w:sz="4" w:space="0" w:color="0070C0"/>
              <w:right w:val="single" w:sz="4" w:space="0" w:color="0070C0"/>
            </w:tcBorders>
            <w:shd w:val="clear" w:color="auto" w:fill="DAEEF3" w:themeFill="accent5" w:themeFillTint="33"/>
          </w:tcPr>
          <w:p w14:paraId="39118B5C" w14:textId="2DD4AF13" w:rsidR="00D554DA" w:rsidRPr="001C0916"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134136" w14:textId="77777777" w:rsidR="00D554DA" w:rsidRPr="003939E2"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554DA" w14:paraId="78E07986"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0308A9F9"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08E1581" w14:textId="77777777" w:rsidR="00D554DA" w:rsidRPr="00641017"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558824D4" w14:textId="77777777" w:rsidR="00C53AF0" w:rsidRDefault="00C53A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124"/>
        <w:gridCol w:w="2567"/>
        <w:gridCol w:w="2721"/>
        <w:gridCol w:w="2722"/>
      </w:tblGrid>
      <w:tr w:rsidR="00C53AF0" w14:paraId="4164716F"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A715EDB" w14:textId="77777777" w:rsidR="00C53AF0" w:rsidRPr="00DC20FA" w:rsidRDefault="00C53AF0"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28</w:t>
            </w:r>
          </w:p>
        </w:tc>
        <w:tc>
          <w:tcPr>
            <w:tcW w:w="8010" w:type="dxa"/>
            <w:gridSpan w:val="3"/>
            <w:tcBorders>
              <w:top w:val="single" w:sz="4" w:space="0" w:color="0082C8"/>
              <w:bottom w:val="nil"/>
              <w:right w:val="single" w:sz="4" w:space="0" w:color="0070C0"/>
            </w:tcBorders>
          </w:tcPr>
          <w:p w14:paraId="284D62DA" w14:textId="77777777" w:rsidR="00C53AF0" w:rsidRPr="00DC20FA"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53AF0" w:rsidRPr="00D5451C" w14:paraId="2E6CD107" w14:textId="77777777" w:rsidTr="00C53AF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nil"/>
              <w:bottom w:val="single" w:sz="4" w:space="0" w:color="A6A6A6" w:themeColor="background1" w:themeShade="A6"/>
              <w:right w:val="single" w:sz="4" w:space="0" w:color="0070C0"/>
            </w:tcBorders>
            <w:vAlign w:val="top"/>
          </w:tcPr>
          <w:p w14:paraId="423A1721" w14:textId="77777777" w:rsidR="00C53AF0" w:rsidRPr="00C53AF0" w:rsidRDefault="00C53AF0" w:rsidP="001D01AF">
            <w:pPr>
              <w:pStyle w:val="INDICATORTEXT"/>
              <w:rPr>
                <w:rStyle w:val="IntenseEmphasis"/>
                <w:i w:val="0"/>
                <w:iCs w:val="0"/>
                <w:color w:val="595959"/>
                <w:szCs w:val="18"/>
              </w:rPr>
            </w:pPr>
            <w:r w:rsidRPr="00C53AF0">
              <w:rPr>
                <w:rStyle w:val="IntenseEmphasis"/>
                <w:i w:val="0"/>
                <w:iCs w:val="0"/>
                <w:color w:val="595959"/>
                <w:szCs w:val="18"/>
              </w:rPr>
              <w:t>LOGIC</w:t>
            </w:r>
          </w:p>
        </w:tc>
      </w:tr>
      <w:tr w:rsidR="00C53AF0" w:rsidRPr="00D5451C" w14:paraId="1E3555AD"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0E3507D8"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1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565AA09" w14:textId="77777777" w:rsidR="00E15879" w:rsidRDefault="00E15879"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p w14:paraId="54A8FF9D" w14:textId="77777777" w:rsidR="00C53AF0" w:rsidRPr="00C53AF0" w:rsidRDefault="00C53AF0"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Within </w:t>
            </w:r>
            <w:r w:rsidR="005121D5">
              <w:rPr>
                <w:bCs/>
                <w:szCs w:val="18"/>
              </w:rPr>
              <w:t xml:space="preserve">this </w:t>
            </w:r>
            <w:r w:rsidRPr="00C53AF0">
              <w:rPr>
                <w:bCs/>
                <w:szCs w:val="18"/>
              </w:rPr>
              <w:t>indicator:</w:t>
            </w:r>
          </w:p>
          <w:p w14:paraId="7FA5EDB0" w14:textId="534D3DB9"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[28.2] will be applica</w:t>
            </w:r>
            <w:r w:rsidR="0035796E">
              <w:rPr>
                <w:bCs/>
                <w:szCs w:val="18"/>
              </w:rPr>
              <w:t>ble if you report ‘</w:t>
            </w:r>
            <w:r w:rsidRPr="00C53AF0">
              <w:rPr>
                <w:bCs/>
                <w:szCs w:val="18"/>
              </w:rPr>
              <w:t>Yes</w:t>
            </w:r>
            <w:r w:rsidR="0035796E">
              <w:rPr>
                <w:bCs/>
                <w:szCs w:val="18"/>
              </w:rPr>
              <w:t>’</w:t>
            </w:r>
            <w:r w:rsidRPr="00C53AF0">
              <w:rPr>
                <w:bCs/>
                <w:szCs w:val="18"/>
              </w:rPr>
              <w:t xml:space="preserve"> to investment </w:t>
            </w:r>
            <w:r w:rsidR="00116367">
              <w:rPr>
                <w:bCs/>
                <w:szCs w:val="18"/>
              </w:rPr>
              <w:t>decision-mak</w:t>
            </w:r>
            <w:r w:rsidRPr="00C53AF0">
              <w:rPr>
                <w:bCs/>
                <w:szCs w:val="18"/>
              </w:rPr>
              <w:t>ing in [28.1]</w:t>
            </w:r>
            <w:r w:rsidR="009010CC">
              <w:rPr>
                <w:bCs/>
                <w:szCs w:val="18"/>
              </w:rPr>
              <w:t>; and</w:t>
            </w:r>
          </w:p>
          <w:p w14:paraId="01C850D7" w14:textId="199FF300" w:rsidR="00C53AF0" w:rsidRPr="00E759E1" w:rsidRDefault="00C53AF0" w:rsidP="0035796E">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[28.3] wi</w:t>
            </w:r>
            <w:r w:rsidR="0035796E">
              <w:rPr>
                <w:bCs/>
                <w:szCs w:val="18"/>
              </w:rPr>
              <w:t>ll be applicable if you report ‘</w:t>
            </w:r>
            <w:r w:rsidRPr="00C53AF0">
              <w:rPr>
                <w:bCs/>
                <w:szCs w:val="18"/>
              </w:rPr>
              <w:t>Yes</w:t>
            </w:r>
            <w:r w:rsidR="0035796E">
              <w:rPr>
                <w:bCs/>
                <w:szCs w:val="18"/>
              </w:rPr>
              <w:t>’</w:t>
            </w:r>
            <w:r w:rsidRPr="00C53AF0">
              <w:rPr>
                <w:bCs/>
                <w:szCs w:val="18"/>
              </w:rPr>
              <w:t xml:space="preserve"> to portfolio management in [28.1]</w:t>
            </w:r>
            <w:r w:rsidR="009010CC">
              <w:rPr>
                <w:bCs/>
                <w:szCs w:val="18"/>
              </w:rPr>
              <w:t>.</w:t>
            </w:r>
          </w:p>
        </w:tc>
      </w:tr>
      <w:tr w:rsidR="00C53AF0" w:rsidRPr="00D5451C" w14:paraId="7589685D" w14:textId="77777777" w:rsidTr="001D01A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1361AB40" w14:textId="77777777" w:rsidR="00C53AF0" w:rsidRPr="00894ECF" w:rsidRDefault="00C53AF0" w:rsidP="001D01AF">
            <w:pPr>
              <w:pStyle w:val="INDICATORTEXT"/>
              <w:jc w:val="both"/>
              <w:rPr>
                <w:rFonts w:ascii="Helvetica" w:hAnsi="Helvetica" w:cs="Helvetica"/>
                <w:b/>
                <w:color w:val="333333"/>
              </w:rPr>
            </w:pPr>
            <w:r w:rsidRPr="00894ECF">
              <w:rPr>
                <w:b/>
                <w:bCs/>
                <w:szCs w:val="18"/>
              </w:rPr>
              <w:t>ASSESSMENT</w:t>
            </w:r>
          </w:p>
        </w:tc>
      </w:tr>
      <w:tr w:rsidR="00C53AF0" w:rsidRPr="00D5451C" w14:paraId="43B0882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vAlign w:val="top"/>
          </w:tcPr>
          <w:p w14:paraId="078D21FD"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1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949CB95" w14:textId="77777777"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Maximum score: Three </w:t>
            </w:r>
            <w:r w:rsidRPr="00C53AF0">
              <w:rPr>
                <w:bCs/>
                <w:szCs w:val="18"/>
              </w:rPr>
              <w:sym w:font="Wingdings" w:char="F0AB"/>
            </w:r>
          </w:p>
          <w:p w14:paraId="5530FC1B" w14:textId="77777777" w:rsidR="00C53AF0" w:rsidRPr="00B32739"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The assessment of this indicator is based on your responses to [28.2 &amp; 28.3].</w:t>
            </w:r>
          </w:p>
        </w:tc>
      </w:tr>
      <w:tr w:rsidR="00582C48" w:rsidRPr="00D5451C" w14:paraId="0BEEF3E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63ADDD8E" w14:textId="77777777" w:rsidR="00582C48" w:rsidRDefault="00582C48" w:rsidP="00582C48">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201976CA" w14:textId="03DEFCC9" w:rsidR="00582C48" w:rsidRPr="00C53AF0" w:rsidRDefault="00582C48" w:rsidP="00582C48">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tc>
      </w:tr>
      <w:tr w:rsidR="003F58BA" w:rsidRPr="00D5451C" w14:paraId="613E057D"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77CF8935"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CFAFC9" w14:textId="236581AD" w:rsidR="00582C48" w:rsidRPr="00FA40BC" w:rsidRDefault="00582C48"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D97A3D7" w14:textId="082C8798" w:rsidR="00582C48" w:rsidRPr="00C53AF0" w:rsidRDefault="00582C4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0D751F4A" w14:textId="2F5A791C" w:rsidR="00582C48" w:rsidRPr="00C53AF0" w:rsidRDefault="00582C48">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D5451C" w14:paraId="2A9B1CB9"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3C388A83"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269CAE" w14:textId="30C81123" w:rsidR="00582C48" w:rsidRDefault="006636AC"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t>Both ‘No</w:t>
            </w:r>
            <w:r w:rsidR="00582C48" w:rsidRPr="002F20EB">
              <w:t>’</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45597ED" w14:textId="577DDEC6" w:rsidR="00582C48" w:rsidRPr="0042063C"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22B23B56" w14:textId="77777777" w:rsidR="00582C48"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3F58BA" w:rsidRPr="00D5451C" w14:paraId="23E57A8B"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0737CCE5"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2BC3128" w14:textId="359AF8C5" w:rsidR="00582C48" w:rsidRPr="002F20EB" w:rsidRDefault="00582C48" w:rsidP="006636AC">
            <w:pPr>
              <w:pStyle w:val="INDICATORTEXT"/>
              <w:cnfStyle w:val="000000000000" w:firstRow="0" w:lastRow="0" w:firstColumn="0" w:lastColumn="0" w:oddVBand="0" w:evenVBand="0" w:oddHBand="0" w:evenHBand="0" w:firstRowFirstColumn="0" w:firstRowLastColumn="0" w:lastRowFirstColumn="0" w:lastRowLastColumn="0"/>
            </w:pPr>
            <w:r w:rsidRPr="002F20EB">
              <w:t>Either ‘Yes’</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8B67558" w14:textId="154661FB" w:rsidR="00582C48" w:rsidRPr="00D01220" w:rsidRDefault="00582C4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AC07215" w14:textId="77777777" w:rsidR="00582C48"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D5451C" w14:paraId="2F68E232"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7DBFE0C8"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51F5902" w14:textId="65BA5D3F" w:rsidR="00582C48" w:rsidRPr="002F20EB" w:rsidRDefault="00582C48" w:rsidP="006636AC">
            <w:pPr>
              <w:pStyle w:val="INDICATORTEXT"/>
              <w:cnfStyle w:val="000000100000" w:firstRow="0" w:lastRow="0" w:firstColumn="0" w:lastColumn="0" w:oddVBand="0" w:evenVBand="0" w:oddHBand="1" w:evenHBand="0" w:firstRowFirstColumn="0" w:firstRowLastColumn="0" w:lastRowFirstColumn="0" w:lastRowLastColumn="0"/>
            </w:pPr>
            <w:r w:rsidRPr="002F20EB">
              <w:t>Both ‘Yes’</w:t>
            </w:r>
          </w:p>
        </w:tc>
        <w:tc>
          <w:tcPr>
            <w:tcW w:w="2721"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EA68169" w14:textId="399825DC" w:rsidR="00582C48" w:rsidRPr="00D01220" w:rsidRDefault="00582C48">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2"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34BF7143" w14:textId="77777777" w:rsidR="00582C48"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2B8B843F" w14:textId="77777777" w:rsidR="002F324F" w:rsidRDefault="002F324F" w:rsidP="00066773">
      <w:pPr>
        <w:pStyle w:val="INDICATORTEXT"/>
        <w:ind w:left="0"/>
        <w:rPr>
          <w:b/>
          <w:szCs w:val="18"/>
        </w:rPr>
      </w:pPr>
    </w:p>
    <w:p w14:paraId="04551491" w14:textId="5545C988" w:rsidR="002F324F" w:rsidRPr="002F324F" w:rsidRDefault="002F324F" w:rsidP="002F324F">
      <w:pPr>
        <w:pStyle w:val="INDICATORTEXT"/>
        <w:ind w:left="0"/>
        <w:jc w:val="both"/>
        <w:rPr>
          <w:b/>
          <w:bCs/>
          <w:i/>
          <w:szCs w:val="18"/>
          <w:lang w:eastAsia="en-GB"/>
        </w:rPr>
      </w:pPr>
      <w:r w:rsidRPr="002F324F">
        <w:rPr>
          <w:b/>
          <w:bCs/>
          <w:i/>
          <w:szCs w:val="18"/>
          <w:lang w:eastAsia="en-GB"/>
        </w:rPr>
        <w:t>Possible action</w:t>
      </w:r>
    </w:p>
    <w:p w14:paraId="29B87169" w14:textId="77777777" w:rsidR="002F324F" w:rsidRPr="002F324F" w:rsidRDefault="002F324F" w:rsidP="002F324F">
      <w:pPr>
        <w:pStyle w:val="INDICATORTEXT"/>
        <w:ind w:left="0"/>
        <w:jc w:val="both"/>
        <w:rPr>
          <w:bCs/>
          <w:i/>
          <w:szCs w:val="18"/>
          <w:lang w:eastAsia="en-GB"/>
        </w:rPr>
      </w:pPr>
      <w:r w:rsidRPr="002F324F">
        <w:rPr>
          <w:bCs/>
          <w:i/>
          <w:szCs w:val="18"/>
          <w:lang w:eastAsia="en-GB"/>
        </w:rPr>
        <w:t>Strive for a balanced long-term social and financial risk-adjusted return that recognises the interests of clients, retail providers and investors.</w:t>
      </w:r>
    </w:p>
    <w:p w14:paraId="0B618173" w14:textId="77777777" w:rsidR="002F324F" w:rsidRDefault="002F324F" w:rsidP="002F324F">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F324F" w14:paraId="40D8C8EC"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A24D69E"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AA90F0"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7796FBB"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6C5B870"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F324F" w14:paraId="34A2AE23"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1012295"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IFD 29</w:t>
            </w:r>
          </w:p>
        </w:tc>
        <w:tc>
          <w:tcPr>
            <w:tcW w:w="3402" w:type="dxa"/>
            <w:shd w:val="clear" w:color="auto" w:fill="888888"/>
          </w:tcPr>
          <w:p w14:paraId="6A9D94A5" w14:textId="77777777" w:rsidR="002F324F" w:rsidRPr="00903B6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C50C3A2" w14:textId="77777777" w:rsidR="002F324F" w:rsidRPr="00E4172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B1AAC34"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69251602" w14:textId="77777777" w:rsidR="00C53AF0" w:rsidRDefault="00C53AF0" w:rsidP="002F324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F324F" w14:paraId="7FE8BAB6"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84007D5" w14:textId="77777777" w:rsidR="002F324F" w:rsidRPr="00903B63" w:rsidRDefault="002F324F"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A040704" w14:textId="77777777" w:rsidR="002F324F" w:rsidRPr="00903B63"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F324F" w14:paraId="27696F58"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B83E6C7" w14:textId="77777777" w:rsidR="002F324F" w:rsidRDefault="002F324F" w:rsidP="002F324F">
            <w:pPr>
              <w:pStyle w:val="INDICATORNUMBER"/>
              <w:rPr>
                <w:rStyle w:val="IntenseEmphasis"/>
                <w:b/>
                <w:bCs w:val="0"/>
                <w:i w:val="0"/>
                <w:iCs w:val="0"/>
              </w:rPr>
            </w:pPr>
            <w:r>
              <w:rPr>
                <w:rStyle w:val="IntenseEmphasis"/>
                <w:b/>
                <w:bCs w:val="0"/>
                <w:i w:val="0"/>
                <w:iCs w:val="0"/>
                <w:color w:val="595959"/>
              </w:rPr>
              <w:t>IFD 29.1</w:t>
            </w:r>
          </w:p>
        </w:tc>
        <w:tc>
          <w:tcPr>
            <w:tcW w:w="8080" w:type="dxa"/>
            <w:gridSpan w:val="2"/>
            <w:tcBorders>
              <w:top w:val="nil"/>
              <w:right w:val="single" w:sz="4" w:space="0" w:color="595959" w:themeColor="text1" w:themeTint="A6"/>
            </w:tcBorders>
          </w:tcPr>
          <w:p w14:paraId="21228573" w14:textId="715152C0" w:rsidR="002F324F" w:rsidRPr="00392499" w:rsidRDefault="002F324F"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F324F">
              <w:rPr>
                <w:bCs/>
                <w:szCs w:val="18"/>
              </w:rPr>
              <w:t xml:space="preserve">Indicate </w:t>
            </w:r>
            <w:r w:rsidR="009010CC">
              <w:rPr>
                <w:bCs/>
                <w:szCs w:val="18"/>
              </w:rPr>
              <w:t>whether</w:t>
            </w:r>
            <w:r w:rsidR="009010CC" w:rsidRPr="002F324F">
              <w:rPr>
                <w:bCs/>
                <w:szCs w:val="18"/>
              </w:rPr>
              <w:t xml:space="preserve"> </w:t>
            </w:r>
            <w:r w:rsidRPr="002F324F">
              <w:rPr>
                <w:bCs/>
                <w:szCs w:val="18"/>
              </w:rPr>
              <w:t>your staff have monetary incentives</w:t>
            </w:r>
            <w:r w:rsidR="00803747">
              <w:rPr>
                <w:bCs/>
                <w:szCs w:val="18"/>
              </w:rPr>
              <w:t xml:space="preserve"> or performance objectives related to responsible investment in inclusive finance.</w:t>
            </w:r>
            <w:r w:rsidRPr="002F324F">
              <w:rPr>
                <w:bCs/>
                <w:szCs w:val="18"/>
              </w:rPr>
              <w:t xml:space="preserve"> </w:t>
            </w:r>
          </w:p>
        </w:tc>
      </w:tr>
      <w:tr w:rsidR="002F324F" w14:paraId="4FC170C0" w14:textId="77777777" w:rsidTr="002F324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9D37029" w14:textId="77777777" w:rsidR="002F324F" w:rsidRPr="00AE100E" w:rsidRDefault="002F324F"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36C53FAF" w14:textId="77777777" w:rsidR="002F324F"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48FEA118" w14:textId="77777777" w:rsidR="002F324F" w:rsidRPr="00B734A4"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2F324F" w14:paraId="6D295F5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DD90F40" w14:textId="77777777" w:rsidR="002F324F" w:rsidRPr="00B734A4" w:rsidRDefault="002F324F" w:rsidP="001D01AF">
            <w:pPr>
              <w:pStyle w:val="INDICATORNUMBER"/>
              <w:rPr>
                <w:rStyle w:val="IntenseEmphasis"/>
                <w:b/>
                <w:i w:val="0"/>
                <w:color w:val="595959"/>
              </w:rPr>
            </w:pPr>
            <w:r>
              <w:rPr>
                <w:rStyle w:val="IntenseEmphasis"/>
                <w:b/>
                <w:i w:val="0"/>
                <w:color w:val="595959"/>
              </w:rPr>
              <w:t>IFD 29.2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1CEC52D" w14:textId="57E0829D" w:rsidR="002F324F" w:rsidRPr="006D231C" w:rsidRDefault="002F324F"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F324F" w14:paraId="65575B5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029E824" w14:textId="77777777" w:rsidR="002F324F" w:rsidRDefault="002F324F"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6B64832" w14:textId="77777777" w:rsidR="002F324F" w:rsidRPr="006D231C" w:rsidRDefault="002F324F"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42C2D8CA" w14:textId="77777777" w:rsidR="002F324F" w:rsidRDefault="002F324F"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999"/>
        <w:gridCol w:w="2738"/>
        <w:gridCol w:w="2738"/>
        <w:gridCol w:w="2739"/>
      </w:tblGrid>
      <w:tr w:rsidR="002F324F" w14:paraId="4FC7BFC6"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9"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7E2451A" w14:textId="77777777" w:rsidR="002F324F" w:rsidRPr="00191BC1" w:rsidRDefault="002F324F"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29</w:t>
            </w:r>
          </w:p>
        </w:tc>
        <w:tc>
          <w:tcPr>
            <w:tcW w:w="8215"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4D54F547" w14:textId="77777777" w:rsidR="002F324F" w:rsidRPr="00191BC1"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15879" w:rsidRPr="00CF025D" w14:paraId="7EB39567"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16D5A418" w14:textId="77777777" w:rsidR="00E15879" w:rsidRDefault="00E15879" w:rsidP="001D01AF">
            <w:pPr>
              <w:pStyle w:val="INDICATORTEXT"/>
              <w:jc w:val="both"/>
              <w:rPr>
                <w:rStyle w:val="IntenseEmphasis"/>
                <w:bCs w:val="0"/>
                <w:i w:val="0"/>
                <w:iCs w:val="0"/>
                <w:color w:val="595959"/>
              </w:rPr>
            </w:pPr>
            <w:r>
              <w:rPr>
                <w:rStyle w:val="IntenseEmphasis"/>
                <w:bCs w:val="0"/>
                <w:i w:val="0"/>
                <w:iCs w:val="0"/>
                <w:color w:val="595959"/>
              </w:rPr>
              <w:t>LOGIC</w:t>
            </w:r>
          </w:p>
        </w:tc>
      </w:tr>
      <w:tr w:rsidR="00E15879" w:rsidRPr="00CF025D" w14:paraId="4A26A361"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08BA883" w14:textId="77777777" w:rsidR="00E15879" w:rsidRPr="00E15879" w:rsidRDefault="00E15879" w:rsidP="001D01AF">
            <w:pPr>
              <w:pStyle w:val="INDICATORTEXT"/>
              <w:jc w:val="both"/>
              <w:rPr>
                <w:rStyle w:val="IntenseEmphasis"/>
                <w:bCs w:val="0"/>
                <w:i w:val="0"/>
                <w:iCs w:val="0"/>
                <w:color w:val="595959"/>
              </w:rPr>
            </w:pPr>
            <w:r w:rsidRPr="00E15879">
              <w:rPr>
                <w:rStyle w:val="IntenseEmphasis"/>
                <w:bCs w:val="0"/>
                <w:i w:val="0"/>
                <w:iCs w:val="0"/>
                <w:color w:val="595959"/>
              </w:rPr>
              <w:t>IFD 29</w:t>
            </w:r>
          </w:p>
        </w:tc>
        <w:tc>
          <w:tcPr>
            <w:tcW w:w="8215" w:type="dxa"/>
            <w:gridSpan w:val="3"/>
            <w:tcBorders>
              <w:top w:val="single" w:sz="4" w:space="0" w:color="A6A6A6" w:themeColor="background1" w:themeShade="A6"/>
              <w:bottom w:val="single" w:sz="4" w:space="0" w:color="A6A6A6" w:themeColor="background1" w:themeShade="A6"/>
              <w:right w:val="single" w:sz="4" w:space="0" w:color="595959" w:themeColor="text1" w:themeTint="A6"/>
            </w:tcBorders>
          </w:tcPr>
          <w:p w14:paraId="504C883C" w14:textId="77777777" w:rsidR="00E15879" w:rsidRPr="00151E4B" w:rsidRDefault="00E15879" w:rsidP="00151E4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tc>
      </w:tr>
      <w:tr w:rsidR="002F324F" w:rsidRPr="00CF025D" w14:paraId="30A2D1E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66F3614B" w14:textId="77777777" w:rsidR="002F324F" w:rsidRPr="00853ECD" w:rsidRDefault="002F324F" w:rsidP="001D01AF">
            <w:pPr>
              <w:pStyle w:val="INDICATORTEXT"/>
              <w:jc w:val="both"/>
              <w:rPr>
                <w:bCs/>
                <w:szCs w:val="18"/>
              </w:rPr>
            </w:pPr>
            <w:r>
              <w:rPr>
                <w:rStyle w:val="IntenseEmphasis"/>
                <w:bCs w:val="0"/>
                <w:i w:val="0"/>
                <w:iCs w:val="0"/>
                <w:color w:val="595959"/>
              </w:rPr>
              <w:t>ASSESSMENT</w:t>
            </w:r>
          </w:p>
        </w:tc>
      </w:tr>
      <w:tr w:rsidR="002F324F" w:rsidRPr="00CF025D" w14:paraId="5B745EB0"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bottom w:val="nil"/>
              <w:right w:val="single" w:sz="4" w:space="0" w:color="7F7F7F" w:themeColor="text1" w:themeTint="80"/>
            </w:tcBorders>
          </w:tcPr>
          <w:p w14:paraId="6992A789" w14:textId="77777777" w:rsidR="002F324F" w:rsidRDefault="002F324F" w:rsidP="001D01AF">
            <w:pPr>
              <w:pStyle w:val="INDICATORNUMBER"/>
              <w:rPr>
                <w:rStyle w:val="IntenseEmphasis"/>
                <w:b/>
                <w:bCs w:val="0"/>
                <w:i w:val="0"/>
                <w:iCs w:val="0"/>
                <w:color w:val="595959"/>
              </w:rPr>
            </w:pPr>
            <w:r>
              <w:rPr>
                <w:rStyle w:val="IntenseEmphasis"/>
                <w:b/>
                <w:bCs w:val="0"/>
                <w:i w:val="0"/>
                <w:iCs w:val="0"/>
                <w:color w:val="595959"/>
              </w:rPr>
              <w:t>IFD 29</w:t>
            </w:r>
          </w:p>
        </w:tc>
        <w:tc>
          <w:tcPr>
            <w:tcW w:w="8215"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3D33E542" w14:textId="77777777" w:rsidR="002F324F" w:rsidRPr="002F324F"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 xml:space="preserve">Maximum score: Three </w:t>
            </w:r>
            <w:r w:rsidRPr="002F324F">
              <w:rPr>
                <w:bCs/>
                <w:szCs w:val="18"/>
              </w:rPr>
              <w:sym w:font="Wingdings" w:char="F0AB"/>
            </w:r>
          </w:p>
          <w:p w14:paraId="5AC81563" w14:textId="77777777" w:rsidR="002F324F" w:rsidRPr="00235AC3"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The assessment of this indicator is based on your responses to [29.1].</w:t>
            </w:r>
          </w:p>
        </w:tc>
      </w:tr>
      <w:tr w:rsidR="00582C48" w:rsidRPr="00CF025D" w14:paraId="42BCBB2F"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22C98CEF" w14:textId="77777777" w:rsidR="00582C48" w:rsidRDefault="00582C48" w:rsidP="00582C48">
            <w:pPr>
              <w:pStyle w:val="INDICATORNUMBER"/>
              <w:rPr>
                <w:rStyle w:val="IntenseEmphasis"/>
                <w:b/>
                <w:bCs w:val="0"/>
                <w:i w:val="0"/>
                <w:iCs w:val="0"/>
                <w:color w:val="595959"/>
              </w:rPr>
            </w:pPr>
          </w:p>
        </w:tc>
        <w:tc>
          <w:tcPr>
            <w:tcW w:w="8215"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2930731C" w14:textId="289463A4" w:rsidR="00582C48" w:rsidRPr="002F324F" w:rsidRDefault="00582C48" w:rsidP="00582C4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582C48" w:rsidRPr="00CF025D" w14:paraId="3FF7A49F"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59B28F3E" w14:textId="77777777" w:rsidR="00582C48" w:rsidRDefault="00582C48" w:rsidP="00582C48">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322E27B3" w14:textId="123CF6BB" w:rsidR="00582C48" w:rsidRPr="00FA40BC" w:rsidRDefault="00582C48" w:rsidP="00DE4044">
            <w:pPr>
              <w:pStyle w:val="INDICATORTEXT"/>
              <w:tabs>
                <w:tab w:val="right" w:pos="2630"/>
              </w:tabs>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r w:rsidR="00DB7BE0">
              <w:rPr>
                <w:rFonts w:eastAsia="Calibri"/>
                <w:b/>
                <w:szCs w:val="18"/>
              </w:rPr>
              <w:tab/>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2FB5C044" w14:textId="507ADBB5" w:rsidR="00582C48" w:rsidRPr="002F324F"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6A9DBA0E" w14:textId="144B8201" w:rsidR="00582C48" w:rsidRPr="002F324F"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582C48" w:rsidRPr="00CF025D" w14:paraId="3B42938B"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2BC220F6" w14:textId="77777777" w:rsidR="00582C48" w:rsidRDefault="00582C48" w:rsidP="00582C48">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517749DE" w14:textId="0423144A"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ED7FE5">
              <w:t>‘No’</w:t>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6859B4F2" w14:textId="50CE17B9" w:rsidR="00582C48" w:rsidRPr="0042063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547F85F3"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2C48" w:rsidRPr="00CF025D" w14:paraId="3915A2CE"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single" w:sz="4" w:space="0" w:color="595959" w:themeColor="text1" w:themeTint="A6"/>
              <w:right w:val="single" w:sz="4" w:space="0" w:color="7F7F7F" w:themeColor="text1" w:themeTint="80"/>
            </w:tcBorders>
          </w:tcPr>
          <w:p w14:paraId="77217B7B" w14:textId="77777777" w:rsidR="00582C48" w:rsidRDefault="00582C48" w:rsidP="00582C48">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595959" w:themeColor="text1" w:themeTint="A6"/>
              <w:right w:val="single" w:sz="4" w:space="0" w:color="BFBFBF" w:themeColor="background1" w:themeShade="BF"/>
            </w:tcBorders>
            <w:vAlign w:val="top"/>
          </w:tcPr>
          <w:p w14:paraId="5A8B0289" w14:textId="0E1398BF" w:rsidR="00582C48" w:rsidRPr="00ED7FE5" w:rsidRDefault="00582C48" w:rsidP="00DE4044">
            <w:pPr>
              <w:pStyle w:val="INDICATORTEXT"/>
              <w:cnfStyle w:val="000000000000" w:firstRow="0" w:lastRow="0" w:firstColumn="0" w:lastColumn="0" w:oddVBand="0" w:evenVBand="0" w:oddHBand="0" w:evenHBand="0" w:firstRowFirstColumn="0" w:firstRowLastColumn="0" w:lastRowFirstColumn="0" w:lastRowLastColumn="0"/>
            </w:pPr>
            <w:r w:rsidRPr="00ED7FE5">
              <w:t>‘Yes’</w:t>
            </w:r>
          </w:p>
        </w:tc>
        <w:tc>
          <w:tcPr>
            <w:tcW w:w="273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1ED2E7E" w14:textId="20D79E0C" w:rsidR="00582C48" w:rsidRPr="00D01220"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9"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vAlign w:val="top"/>
          </w:tcPr>
          <w:p w14:paraId="231D60C1"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48583BFB" w14:textId="77777777" w:rsidR="009F7AAC" w:rsidRDefault="009F7AAC" w:rsidP="00066773">
      <w:pPr>
        <w:pStyle w:val="INDICATORTEXT"/>
        <w:ind w:left="0"/>
        <w:rPr>
          <w:b/>
          <w:szCs w:val="18"/>
        </w:rPr>
      </w:pPr>
    </w:p>
    <w:p w14:paraId="648B417C" w14:textId="77777777" w:rsidR="009F7AAC" w:rsidRDefault="009F7AAC" w:rsidP="009F7AAC">
      <w:pPr>
        <w:rPr>
          <w:rFonts w:eastAsia="Times New Roman"/>
          <w:color w:val="595959"/>
          <w:sz w:val="18"/>
        </w:rPr>
      </w:pPr>
      <w:r>
        <w:br w:type="page"/>
      </w:r>
    </w:p>
    <w:p w14:paraId="18A33AD4" w14:textId="5AFFAC68" w:rsidR="009F7AAC" w:rsidRPr="009F7AAC" w:rsidRDefault="009F7AAC" w:rsidP="009F7AAC">
      <w:pPr>
        <w:pStyle w:val="INDICATORTEXT"/>
        <w:ind w:left="0"/>
        <w:jc w:val="both"/>
        <w:rPr>
          <w:b/>
          <w:bCs/>
          <w:i/>
          <w:szCs w:val="18"/>
          <w:lang w:eastAsia="en-GB"/>
        </w:rPr>
      </w:pPr>
      <w:r w:rsidRPr="009F7AAC">
        <w:rPr>
          <w:b/>
          <w:bCs/>
          <w:i/>
          <w:szCs w:val="18"/>
          <w:lang w:eastAsia="en-GB"/>
        </w:rPr>
        <w:lastRenderedPageBreak/>
        <w:t>Possible action</w:t>
      </w:r>
    </w:p>
    <w:p w14:paraId="75A0ADA6" w14:textId="77777777" w:rsidR="009F7AAC" w:rsidRPr="009F7AAC" w:rsidRDefault="009F7AAC" w:rsidP="009F7AAC">
      <w:pPr>
        <w:pStyle w:val="INDICATORTEXT"/>
        <w:ind w:left="0"/>
        <w:jc w:val="both"/>
        <w:rPr>
          <w:bCs/>
          <w:i/>
          <w:szCs w:val="18"/>
          <w:lang w:eastAsia="en-GB"/>
        </w:rPr>
      </w:pPr>
      <w:r w:rsidRPr="009F7AAC">
        <w:rPr>
          <w:bCs/>
          <w:i/>
          <w:szCs w:val="18"/>
          <w:lang w:eastAsia="en-GB"/>
        </w:rPr>
        <w:t>Strive for a balanced long-term social and financial risk-adjusted return that recognises the interests of clients, retail providers and investors.</w:t>
      </w:r>
    </w:p>
    <w:p w14:paraId="4B21A36A" w14:textId="77777777" w:rsidR="009F7AAC" w:rsidRDefault="009F7AAC" w:rsidP="009F7AAC">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F7AAC" w14:paraId="19AC812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23B2A4"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DC5E4CD"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40E76A8"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BCA137E"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9F7AAC" w14:paraId="6A81A467"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2F331B9"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IFD 30</w:t>
            </w:r>
          </w:p>
        </w:tc>
        <w:tc>
          <w:tcPr>
            <w:tcW w:w="3402" w:type="dxa"/>
            <w:shd w:val="clear" w:color="auto" w:fill="888888"/>
          </w:tcPr>
          <w:p w14:paraId="4262E05A" w14:textId="77777777" w:rsidR="009F7AAC" w:rsidRPr="00903B6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3AF699A" w14:textId="77777777" w:rsidR="009F7AAC" w:rsidRPr="00E4172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C4BC75E"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5DBCBC3" w14:textId="77777777" w:rsidR="009F7AAC" w:rsidRDefault="009F7AAC" w:rsidP="009F7AAC">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9F7AAC" w14:paraId="6222146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69BD04B" w14:textId="77777777" w:rsidR="009F7AAC" w:rsidRPr="00903B63" w:rsidRDefault="009F7AA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DEC65F0" w14:textId="77777777" w:rsidR="009F7AAC" w:rsidRPr="00903B63"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F7AAC" w14:paraId="0E3E49C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1AD5D4DF" w14:textId="77777777" w:rsidR="009F7AAC" w:rsidRDefault="009F7AAC" w:rsidP="001D01AF">
            <w:pPr>
              <w:pStyle w:val="INDICATORNUMBER"/>
              <w:rPr>
                <w:rStyle w:val="IntenseEmphasis"/>
                <w:b/>
                <w:bCs w:val="0"/>
                <w:i w:val="0"/>
                <w:iCs w:val="0"/>
              </w:rPr>
            </w:pPr>
            <w:r>
              <w:rPr>
                <w:rStyle w:val="IntenseEmphasis"/>
                <w:b/>
                <w:bCs w:val="0"/>
                <w:i w:val="0"/>
                <w:iCs w:val="0"/>
                <w:color w:val="595959"/>
              </w:rPr>
              <w:t>IFD 30.1</w:t>
            </w:r>
          </w:p>
        </w:tc>
        <w:tc>
          <w:tcPr>
            <w:tcW w:w="8080" w:type="dxa"/>
            <w:gridSpan w:val="2"/>
            <w:tcBorders>
              <w:top w:val="nil"/>
              <w:right w:val="single" w:sz="4" w:space="0" w:color="595959" w:themeColor="text1" w:themeTint="A6"/>
            </w:tcBorders>
          </w:tcPr>
          <w:p w14:paraId="446E7E87" w14:textId="1D85F6C9" w:rsidR="009F7AAC" w:rsidRPr="00392499" w:rsidRDefault="009F7AAC"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9F7AAC">
              <w:rPr>
                <w:bCs/>
                <w:szCs w:val="18"/>
              </w:rPr>
              <w:t xml:space="preserve">Indicate </w:t>
            </w:r>
            <w:r w:rsidR="009010CC">
              <w:rPr>
                <w:bCs/>
                <w:szCs w:val="18"/>
              </w:rPr>
              <w:t>whether</w:t>
            </w:r>
            <w:r w:rsidR="009010CC" w:rsidRPr="009F7AAC">
              <w:rPr>
                <w:bCs/>
                <w:szCs w:val="18"/>
              </w:rPr>
              <w:t xml:space="preserve"> </w:t>
            </w:r>
            <w:r w:rsidRPr="009F7AAC">
              <w:rPr>
                <w:bCs/>
                <w:szCs w:val="18"/>
              </w:rPr>
              <w:t>you collect data regarding the social outcomes of your investees’ work.</w:t>
            </w:r>
          </w:p>
        </w:tc>
      </w:tr>
      <w:tr w:rsidR="009F7AAC" w14:paraId="4DC5B6EC"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6A71809A" w14:textId="77777777" w:rsidR="009F7AAC" w:rsidRPr="00AE100E" w:rsidRDefault="009F7AAC"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6913169E" w14:textId="77777777" w:rsidR="009F7AAC"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7E196473" w14:textId="77777777" w:rsidR="009F7AAC" w:rsidRPr="00B734A4"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9F7AAC" w14:paraId="29785E8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71CE71B" w14:textId="77777777" w:rsidR="009F7AAC" w:rsidRPr="00B734A4" w:rsidRDefault="009F7AAC" w:rsidP="001D01AF">
            <w:pPr>
              <w:pStyle w:val="INDICATORNUMBER"/>
              <w:rPr>
                <w:rStyle w:val="IntenseEmphasis"/>
                <w:b/>
                <w:i w:val="0"/>
                <w:color w:val="595959"/>
              </w:rPr>
            </w:pPr>
            <w:r>
              <w:rPr>
                <w:rStyle w:val="IntenseEmphasis"/>
                <w:b/>
                <w:i w:val="0"/>
                <w:color w:val="595959"/>
              </w:rPr>
              <w:t>IFD 30.2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1674D3E3" w14:textId="77777777" w:rsidR="009F7AAC" w:rsidRDefault="009F7AAC"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3AE114DE" w14:textId="1AF170A0" w:rsidR="00BB0F8E" w:rsidRPr="006D231C" w:rsidRDefault="00BB0F8E"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9F7AAC" w14:paraId="3A2F2427"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4D120F" w14:textId="77777777" w:rsidR="009F7AAC" w:rsidRDefault="009F7AAC"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040C89F" w14:textId="77777777" w:rsidR="009F7AAC" w:rsidRPr="006D231C"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9915A6C" w14:textId="77777777" w:rsidR="009F7AAC" w:rsidRDefault="009F7AAC" w:rsidP="009F7AAC">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013"/>
        <w:gridCol w:w="2733"/>
        <w:gridCol w:w="2734"/>
        <w:gridCol w:w="2734"/>
      </w:tblGrid>
      <w:tr w:rsidR="009F7AAC" w14:paraId="6E368BB4"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13"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24D12356" w14:textId="77777777" w:rsidR="009F7AAC" w:rsidRPr="00191BC1" w:rsidRDefault="009F7AAC"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30</w:t>
            </w:r>
          </w:p>
        </w:tc>
        <w:tc>
          <w:tcPr>
            <w:tcW w:w="8201"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94DCDC3" w14:textId="77777777" w:rsidR="009F7AAC" w:rsidRPr="00191BC1"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F7AAC" w:rsidRPr="00CF025D" w14:paraId="692B8A58"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FB6ADA9"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30.1</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250844BA" w14:textId="788B916B" w:rsidR="009F7AAC" w:rsidRPr="00235AC3" w:rsidRDefault="009F7AAC"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Outcomes refer to the intended result, effect or consequence that will occur from investees' programmes or activities, as distinct from the programmes or activities themselves and their outputs</w:t>
            </w:r>
            <w:r w:rsidR="009010CC">
              <w:rPr>
                <w:bCs/>
                <w:szCs w:val="18"/>
              </w:rPr>
              <w:t>, f</w:t>
            </w:r>
            <w:r w:rsidRPr="009F7AAC">
              <w:rPr>
                <w:bCs/>
                <w:szCs w:val="18"/>
              </w:rPr>
              <w:t>or example, the collection of client income surveys for outcome studies, or the use of the Progress out of Poverty index (PPI) to monitor poverty alleviation. Data collection and analysis could be direct or via a third party.</w:t>
            </w:r>
          </w:p>
        </w:tc>
      </w:tr>
      <w:tr w:rsidR="009F7AAC" w:rsidRPr="00CF025D" w14:paraId="1D09C707"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29F2625"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30.2</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01DAF8" w14:textId="77777777" w:rsidR="009F7AAC" w:rsidRPr="002F324F"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For example, elaborate on the type of social outcomes data you collect.</w:t>
            </w:r>
          </w:p>
        </w:tc>
      </w:tr>
      <w:tr w:rsidR="00D91C9E" w:rsidRPr="00CF025D" w14:paraId="13D3CE72"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718AE1C8" w14:textId="77777777" w:rsidR="00D91C9E" w:rsidRPr="009F7AAC" w:rsidRDefault="00D91C9E" w:rsidP="001D01AF">
            <w:pPr>
              <w:pStyle w:val="INDICATORTEXT"/>
              <w:jc w:val="both"/>
              <w:rPr>
                <w:b/>
                <w:bCs/>
                <w:szCs w:val="18"/>
              </w:rPr>
            </w:pPr>
            <w:r>
              <w:rPr>
                <w:b/>
                <w:bCs/>
                <w:szCs w:val="18"/>
              </w:rPr>
              <w:t>LOGIC</w:t>
            </w:r>
          </w:p>
        </w:tc>
      </w:tr>
      <w:tr w:rsidR="00D91C9E" w:rsidRPr="00CF025D" w14:paraId="1431F100"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3E2725E" w14:textId="77777777" w:rsidR="00D91C9E" w:rsidRPr="00151E4B" w:rsidRDefault="00D91C9E" w:rsidP="001D01AF">
            <w:pPr>
              <w:pStyle w:val="INDICATORTEXT"/>
              <w:jc w:val="both"/>
              <w:rPr>
                <w:bCs/>
                <w:szCs w:val="18"/>
              </w:rPr>
            </w:pPr>
            <w:r w:rsidRPr="00C40C03">
              <w:rPr>
                <w:rStyle w:val="IntenseEmphasis"/>
                <w:bCs w:val="0"/>
                <w:i w:val="0"/>
                <w:iCs w:val="0"/>
                <w:color w:val="595959"/>
              </w:rPr>
              <w:t>IFD 30</w:t>
            </w:r>
          </w:p>
        </w:tc>
        <w:tc>
          <w:tcPr>
            <w:tcW w:w="8201" w:type="dxa"/>
            <w:gridSpan w:val="3"/>
            <w:tcBorders>
              <w:top w:val="single" w:sz="4" w:space="0" w:color="A6A6A6" w:themeColor="background1" w:themeShade="A6"/>
              <w:bottom w:val="single" w:sz="4" w:space="0" w:color="A6A6A6" w:themeColor="background1" w:themeShade="A6"/>
              <w:right w:val="single" w:sz="4" w:space="0" w:color="595959" w:themeColor="text1" w:themeTint="A6"/>
            </w:tcBorders>
          </w:tcPr>
          <w:p w14:paraId="07C3C307" w14:textId="1D56BBEC" w:rsidR="00D91C9E" w:rsidRPr="009F7AAC" w:rsidRDefault="00D91C9E" w:rsidP="009010CC">
            <w:pPr>
              <w:pStyle w:val="INDICATORTEXT"/>
              <w:jc w:val="both"/>
              <w:cnfStyle w:val="000000000000" w:firstRow="0" w:lastRow="0" w:firstColumn="0" w:lastColumn="0" w:oddVBand="0" w:evenVBand="0" w:oddHBand="0" w:evenHBand="0" w:firstRowFirstColumn="0" w:firstRowLastColumn="0" w:lastRowFirstColumn="0" w:lastRowLastColumn="0"/>
              <w:rPr>
                <w:b/>
                <w:bCs/>
                <w:szCs w:val="18"/>
              </w:rPr>
            </w:pPr>
            <w:r>
              <w:rPr>
                <w:bCs/>
                <w:szCs w:val="18"/>
              </w:rPr>
              <w:t>This indicator will be applicable if you report using any tools for social performance reporting</w:t>
            </w:r>
            <w:r w:rsidR="00982C9C">
              <w:rPr>
                <w:bCs/>
                <w:szCs w:val="18"/>
              </w:rPr>
              <w:t xml:space="preserve"> (</w:t>
            </w:r>
            <w:r w:rsidR="009010CC">
              <w:rPr>
                <w:bCs/>
                <w:szCs w:val="18"/>
              </w:rPr>
              <w:t>in-</w:t>
            </w:r>
            <w:r w:rsidR="00982C9C">
              <w:rPr>
                <w:bCs/>
                <w:szCs w:val="18"/>
              </w:rPr>
              <w:t>house and/or externally developed)</w:t>
            </w:r>
            <w:r>
              <w:rPr>
                <w:bCs/>
                <w:szCs w:val="18"/>
              </w:rPr>
              <w:t xml:space="preserve"> in [18.1].</w:t>
            </w:r>
          </w:p>
        </w:tc>
      </w:tr>
      <w:tr w:rsidR="009F7AAC" w:rsidRPr="00CF025D" w14:paraId="2CDC3EE8"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2400C0DE" w14:textId="77777777" w:rsidR="009F7AAC" w:rsidRPr="009F7AAC" w:rsidRDefault="009F7AAC" w:rsidP="001D01AF">
            <w:pPr>
              <w:pStyle w:val="INDICATORTEXT"/>
              <w:jc w:val="both"/>
              <w:rPr>
                <w:b/>
                <w:bCs/>
                <w:szCs w:val="18"/>
              </w:rPr>
            </w:pPr>
            <w:r w:rsidRPr="009F7AAC">
              <w:rPr>
                <w:b/>
                <w:bCs/>
                <w:szCs w:val="18"/>
              </w:rPr>
              <w:t>ASSESSMENT</w:t>
            </w:r>
          </w:p>
        </w:tc>
      </w:tr>
      <w:tr w:rsidR="009F7AAC" w:rsidRPr="00CF025D" w14:paraId="3AC70625"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nil"/>
              <w:right w:val="single" w:sz="4" w:space="0" w:color="7F7F7F" w:themeColor="text1" w:themeTint="80"/>
            </w:tcBorders>
          </w:tcPr>
          <w:p w14:paraId="04D14CE1"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64D88E64" w14:textId="77777777" w:rsidR="009F7AAC" w:rsidRPr="009F7AAC"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 xml:space="preserve">Maximum score: Three </w:t>
            </w:r>
            <w:r w:rsidRPr="009F7AAC">
              <w:rPr>
                <w:bCs/>
                <w:szCs w:val="18"/>
              </w:rPr>
              <w:sym w:font="Wingdings" w:char="F0AB"/>
            </w:r>
          </w:p>
          <w:p w14:paraId="6BA64198" w14:textId="77777777" w:rsidR="009F7AAC" w:rsidRPr="002F324F"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The assessment of this indicator is based on your responses to [30.1].</w:t>
            </w:r>
          </w:p>
        </w:tc>
      </w:tr>
      <w:tr w:rsidR="00582C48" w:rsidRPr="00CF025D" w14:paraId="17A47B31"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7C6FA84E" w14:textId="77777777" w:rsidR="00582C48" w:rsidRDefault="00582C48" w:rsidP="00582C48">
            <w:pPr>
              <w:pStyle w:val="INDICATORNUMBER"/>
              <w:rPr>
                <w:rStyle w:val="IntenseEmphasis"/>
                <w:b/>
                <w:bCs w:val="0"/>
                <w:i w:val="0"/>
                <w:iCs w:val="0"/>
                <w:color w:val="595959"/>
              </w:rPr>
            </w:pPr>
          </w:p>
        </w:tc>
        <w:tc>
          <w:tcPr>
            <w:tcW w:w="8201"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6298B6AA" w14:textId="4C54D7BB" w:rsidR="00582C48" w:rsidRPr="009F7AAC" w:rsidRDefault="00582C48" w:rsidP="00582C4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582C48" w:rsidRPr="00CF025D" w14:paraId="1F844804"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6898F9E2" w14:textId="77777777" w:rsidR="00582C48" w:rsidRDefault="00582C48" w:rsidP="00582C48">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4FB7400C" w14:textId="30CB7D8C" w:rsidR="00582C48" w:rsidRPr="00FA40B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4420EA3F" w14:textId="099C3144" w:rsidR="00582C48" w:rsidRPr="009F7AA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DC73D37" w14:textId="481AA32B" w:rsidR="00582C48" w:rsidRPr="009F7AA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582C48" w:rsidRPr="00CF025D" w14:paraId="39D88554"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70C0E515" w14:textId="77777777" w:rsidR="00582C48" w:rsidRDefault="00582C48" w:rsidP="00582C48">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332158EE" w14:textId="427FC421"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E2484D">
              <w:t>‘No’</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215D7782" w14:textId="3A93ECF2" w:rsidR="00582C48" w:rsidRPr="0042063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19BE6FED"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2C48" w:rsidRPr="00CF025D" w14:paraId="6D06D763"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single" w:sz="4" w:space="0" w:color="808080" w:themeColor="background1" w:themeShade="80"/>
              <w:right w:val="single" w:sz="4" w:space="0" w:color="7F7F7F" w:themeColor="text1" w:themeTint="80"/>
            </w:tcBorders>
          </w:tcPr>
          <w:p w14:paraId="39AD9FD9" w14:textId="77777777" w:rsidR="00582C48" w:rsidRDefault="00582C48" w:rsidP="00582C48">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808080" w:themeColor="background1" w:themeShade="80"/>
              <w:right w:val="single" w:sz="4" w:space="0" w:color="BFBFBF" w:themeColor="background1" w:themeShade="BF"/>
            </w:tcBorders>
            <w:vAlign w:val="top"/>
          </w:tcPr>
          <w:p w14:paraId="54DA1D06" w14:textId="3A81D73E" w:rsidR="00582C48" w:rsidRPr="00E2484D" w:rsidRDefault="00582C48" w:rsidP="00DE4044">
            <w:pPr>
              <w:pStyle w:val="INDICATORTEXT"/>
              <w:cnfStyle w:val="000000000000" w:firstRow="0" w:lastRow="0" w:firstColumn="0" w:lastColumn="0" w:oddVBand="0" w:evenVBand="0" w:oddHBand="0" w:evenHBand="0" w:firstRowFirstColumn="0" w:firstRowLastColumn="0" w:lastRowFirstColumn="0" w:lastRowLastColumn="0"/>
            </w:pPr>
            <w:r w:rsidRPr="00E2484D">
              <w:t>‘Yes’</w:t>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BFBFBF" w:themeColor="background1" w:themeShade="BF"/>
            </w:tcBorders>
            <w:vAlign w:val="top"/>
          </w:tcPr>
          <w:p w14:paraId="4E985D2D" w14:textId="222B3D1E" w:rsidR="00582C48" w:rsidRPr="00D01220"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595959" w:themeColor="text1" w:themeTint="A6"/>
            </w:tcBorders>
            <w:vAlign w:val="top"/>
          </w:tcPr>
          <w:p w14:paraId="463B53B3"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EF59B77" w14:textId="77777777" w:rsidR="00B60BE5" w:rsidRDefault="00B60BE5" w:rsidP="00066773">
      <w:pPr>
        <w:pStyle w:val="INDICATORTEXT"/>
        <w:ind w:left="0"/>
        <w:rPr>
          <w:b/>
          <w:szCs w:val="18"/>
        </w:rPr>
      </w:pPr>
    </w:p>
    <w:p w14:paraId="3FF24084" w14:textId="77777777" w:rsidR="00B60BE5" w:rsidRDefault="00B60BE5" w:rsidP="00B60BE5">
      <w:r>
        <w:br w:type="page"/>
      </w:r>
    </w:p>
    <w:p w14:paraId="03E9BD74" w14:textId="2373FE90" w:rsidR="00B60BE5" w:rsidRPr="00B60BE5" w:rsidRDefault="00B60BE5" w:rsidP="00B60BE5">
      <w:pPr>
        <w:pStyle w:val="INDICATORTEXT"/>
        <w:ind w:left="0"/>
        <w:jc w:val="both"/>
        <w:rPr>
          <w:b/>
          <w:bCs/>
          <w:i/>
          <w:szCs w:val="18"/>
          <w:lang w:eastAsia="en-GB"/>
        </w:rPr>
      </w:pPr>
      <w:r w:rsidRPr="00B60BE5">
        <w:rPr>
          <w:b/>
          <w:bCs/>
          <w:i/>
          <w:szCs w:val="18"/>
          <w:lang w:eastAsia="en-GB"/>
        </w:rPr>
        <w:lastRenderedPageBreak/>
        <w:t>Possible action</w:t>
      </w:r>
    </w:p>
    <w:p w14:paraId="16C58A90" w14:textId="77777777" w:rsidR="00B60BE5" w:rsidRPr="00B60BE5" w:rsidRDefault="00B60BE5" w:rsidP="00B60BE5">
      <w:pPr>
        <w:pStyle w:val="INDICATORTEXT"/>
        <w:ind w:left="0"/>
        <w:jc w:val="both"/>
        <w:rPr>
          <w:bCs/>
          <w:i/>
          <w:szCs w:val="18"/>
          <w:lang w:eastAsia="en-GB"/>
        </w:rPr>
      </w:pPr>
      <w:r w:rsidRPr="00B60BE5">
        <w:rPr>
          <w:bCs/>
          <w:i/>
          <w:szCs w:val="18"/>
          <w:lang w:eastAsia="en-GB"/>
        </w:rPr>
        <w:t>Strive for a balanced long-term social and financial risk-adjusted return that recognises the interests of clients, retail providers and investors.</w:t>
      </w:r>
    </w:p>
    <w:p w14:paraId="2E31BA39" w14:textId="77777777" w:rsidR="00B60BE5" w:rsidRDefault="00B60BE5"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60BE5" w14:paraId="0C8D9708"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083EF6"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3422A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906CB8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2E4CFEF"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B60BE5" w14:paraId="79DF528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77D016E"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31</w:t>
            </w:r>
          </w:p>
        </w:tc>
        <w:tc>
          <w:tcPr>
            <w:tcW w:w="3402" w:type="dxa"/>
            <w:shd w:val="clear" w:color="auto" w:fill="888888"/>
          </w:tcPr>
          <w:p w14:paraId="3A40DBC8" w14:textId="77777777" w:rsidR="00B60BE5" w:rsidRPr="00903B6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961D74C" w14:textId="77777777" w:rsidR="00B60BE5" w:rsidRPr="00E4172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42C54A5"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2EDE4644"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B60BE5" w14:paraId="42FDF99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CB0416B" w14:textId="77777777" w:rsidR="00B60BE5" w:rsidRPr="00903B63" w:rsidRDefault="00B60BE5"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26B66C0" w14:textId="77777777" w:rsidR="00B60BE5" w:rsidRPr="00903B63"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60BE5" w14:paraId="51938B91"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0E29EE9" w14:textId="77777777" w:rsidR="00B60BE5" w:rsidRDefault="00B60BE5" w:rsidP="001D01AF">
            <w:pPr>
              <w:pStyle w:val="INDICATORNUMBER"/>
              <w:rPr>
                <w:rStyle w:val="IntenseEmphasis"/>
                <w:b/>
                <w:bCs w:val="0"/>
                <w:i w:val="0"/>
                <w:iCs w:val="0"/>
              </w:rPr>
            </w:pPr>
            <w:r>
              <w:rPr>
                <w:rStyle w:val="IntenseEmphasis"/>
                <w:b/>
                <w:bCs w:val="0"/>
                <w:i w:val="0"/>
                <w:iCs w:val="0"/>
                <w:color w:val="595959"/>
              </w:rPr>
              <w:t>IFD 31.1</w:t>
            </w:r>
          </w:p>
        </w:tc>
        <w:tc>
          <w:tcPr>
            <w:tcW w:w="8080" w:type="dxa"/>
            <w:gridSpan w:val="2"/>
            <w:tcBorders>
              <w:top w:val="nil"/>
              <w:right w:val="single" w:sz="4" w:space="0" w:color="595959" w:themeColor="text1" w:themeTint="A6"/>
            </w:tcBorders>
          </w:tcPr>
          <w:p w14:paraId="2B9F23A5" w14:textId="33F9AC23" w:rsidR="00B60BE5" w:rsidRPr="00392499" w:rsidRDefault="00B60BE5"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 xml:space="preserve">Indicate </w:t>
            </w:r>
            <w:r w:rsidR="009010CC">
              <w:rPr>
                <w:bCs/>
                <w:szCs w:val="18"/>
              </w:rPr>
              <w:t>whether</w:t>
            </w:r>
            <w:r w:rsidR="009010CC" w:rsidRPr="00B60BE5">
              <w:rPr>
                <w:bCs/>
                <w:szCs w:val="18"/>
              </w:rPr>
              <w:t xml:space="preserve"> </w:t>
            </w:r>
            <w:r w:rsidRPr="00B60BE5">
              <w:rPr>
                <w:bCs/>
                <w:szCs w:val="18"/>
              </w:rPr>
              <w:t>you incentivise investees to track social performance.</w:t>
            </w:r>
          </w:p>
        </w:tc>
      </w:tr>
      <w:tr w:rsidR="00B60BE5" w14:paraId="48D3F9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09AB015" w14:textId="77777777" w:rsidR="00B60BE5" w:rsidRPr="00AE100E" w:rsidRDefault="00B60BE5"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5C3AD523" w14:textId="77777777" w:rsidR="00B60BE5"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563F8F9A" w14:textId="77777777" w:rsidR="00B60BE5" w:rsidRPr="00B734A4"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60BE5" w14:paraId="4530A440"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655A16C" w14:textId="77777777" w:rsidR="00B60BE5" w:rsidRDefault="00B60BE5" w:rsidP="00B60BE5">
            <w:pPr>
              <w:pStyle w:val="INDICATORNUMBER"/>
              <w:rPr>
                <w:rStyle w:val="IntenseEmphasis"/>
                <w:b/>
                <w:i w:val="0"/>
                <w:color w:val="595959"/>
              </w:rPr>
            </w:pPr>
            <w:r>
              <w:rPr>
                <w:rStyle w:val="IntenseEmphasis"/>
                <w:b/>
                <w:i w:val="0"/>
                <w:color w:val="595959"/>
              </w:rPr>
              <w:t>IFD 31.2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C9C1F98" w14:textId="77777777" w:rsidR="00B60BE5" w:rsidRPr="006D231C" w:rsidRDefault="00B60BE5"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Explain how you incentivise investees to track social performance.</w:t>
            </w:r>
          </w:p>
        </w:tc>
      </w:tr>
      <w:tr w:rsidR="00B60BE5" w14:paraId="331C263D" w14:textId="77777777" w:rsidTr="00B60BE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001A0EB9" w14:textId="77777777" w:rsidR="00B60BE5" w:rsidRDefault="00B60BE5" w:rsidP="00B60BE5">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355DD746"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B60BE5" w14:paraId="0F7483AB"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49A8706" w14:textId="77777777" w:rsidR="00B60BE5" w:rsidRPr="00B734A4" w:rsidRDefault="00B60BE5" w:rsidP="00B60BE5">
            <w:pPr>
              <w:pStyle w:val="INDICATORNUMBER"/>
              <w:rPr>
                <w:rStyle w:val="IntenseEmphasis"/>
                <w:b/>
                <w:i w:val="0"/>
                <w:color w:val="595959"/>
              </w:rPr>
            </w:pPr>
            <w:r>
              <w:rPr>
                <w:rStyle w:val="IntenseEmphasis"/>
                <w:b/>
                <w:i w:val="0"/>
                <w:color w:val="595959"/>
              </w:rPr>
              <w:t>IFD 31.3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60D4E2A" w14:textId="77777777" w:rsidR="00B60BE5" w:rsidRDefault="00B60BE5"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4A9BBEF5" w14:textId="477C5389" w:rsidR="00BB0F8E" w:rsidRPr="006D231C" w:rsidRDefault="00BB0F8E"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B60BE5" w14:paraId="2E444B3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20E765E2" w14:textId="77777777" w:rsidR="00B60BE5" w:rsidRDefault="00B60BE5"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2884333"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AF9D01F" w14:textId="77777777" w:rsidR="00B60BE5" w:rsidRDefault="00B60BE5" w:rsidP="00B60BE5">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24"/>
        <w:gridCol w:w="2622"/>
        <w:gridCol w:w="2734"/>
        <w:gridCol w:w="2734"/>
      </w:tblGrid>
      <w:tr w:rsidR="00B60BE5" w14:paraId="632916A1"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580005C3" w14:textId="77777777" w:rsidR="00B60BE5" w:rsidRPr="00191BC1" w:rsidRDefault="00B60BE5"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31</w:t>
            </w:r>
          </w:p>
        </w:tc>
        <w:tc>
          <w:tcPr>
            <w:tcW w:w="8090"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CD5A45D" w14:textId="77777777" w:rsidR="00B60BE5" w:rsidRPr="00191BC1"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60BE5" w:rsidRPr="00CF025D" w14:paraId="59985A9C"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0F1D0B09" w14:textId="77777777" w:rsidR="00B60BE5" w:rsidRDefault="00B60BE5" w:rsidP="00725CFC">
            <w:pPr>
              <w:pStyle w:val="INDICATORNUMBER"/>
              <w:rPr>
                <w:rStyle w:val="IntenseEmphasis"/>
                <w:b/>
                <w:bCs w:val="0"/>
                <w:i w:val="0"/>
                <w:iCs w:val="0"/>
                <w:color w:val="595959"/>
              </w:rPr>
            </w:pPr>
            <w:r>
              <w:rPr>
                <w:rStyle w:val="IntenseEmphasis"/>
                <w:b/>
                <w:bCs w:val="0"/>
                <w:i w:val="0"/>
                <w:iCs w:val="0"/>
                <w:color w:val="595959"/>
              </w:rPr>
              <w:t>IFD 31.</w:t>
            </w:r>
            <w:r w:rsidR="00725CFC">
              <w:rPr>
                <w:rStyle w:val="IntenseEmphasis"/>
                <w:b/>
                <w:bCs w:val="0"/>
                <w:i w:val="0"/>
                <w:iCs w:val="0"/>
                <w:color w:val="595959"/>
              </w:rPr>
              <w:t>2</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19F47BF1" w14:textId="138E8832" w:rsidR="00B60BE5" w:rsidRPr="00235AC3" w:rsidRDefault="00B60BE5"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For example, for fixed income investors, is there a discount on the interest rate available </w:t>
            </w:r>
            <w:r w:rsidR="009010CC">
              <w:rPr>
                <w:bCs/>
                <w:szCs w:val="18"/>
              </w:rPr>
              <w:t>when</w:t>
            </w:r>
            <w:r w:rsidR="009010CC" w:rsidRPr="00B60BE5">
              <w:rPr>
                <w:bCs/>
                <w:szCs w:val="18"/>
              </w:rPr>
              <w:t xml:space="preserve"> </w:t>
            </w:r>
            <w:r w:rsidRPr="00B60BE5">
              <w:rPr>
                <w:bCs/>
                <w:szCs w:val="18"/>
              </w:rPr>
              <w:t>environmental, social or governance performance is positive?</w:t>
            </w:r>
          </w:p>
        </w:tc>
      </w:tr>
      <w:tr w:rsidR="00B60BE5" w:rsidRPr="00CF025D" w14:paraId="0A0DE05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59F11537" w14:textId="77777777" w:rsidR="00B60BE5" w:rsidRPr="00B60BE5" w:rsidRDefault="00B60BE5" w:rsidP="001D01AF">
            <w:pPr>
              <w:pStyle w:val="INDICATORTEXT"/>
              <w:jc w:val="both"/>
              <w:rPr>
                <w:b/>
                <w:bCs/>
                <w:szCs w:val="18"/>
              </w:rPr>
            </w:pPr>
            <w:r w:rsidRPr="00B60BE5">
              <w:rPr>
                <w:b/>
                <w:bCs/>
                <w:szCs w:val="18"/>
              </w:rPr>
              <w:t>LOGIC</w:t>
            </w:r>
          </w:p>
        </w:tc>
      </w:tr>
      <w:tr w:rsidR="00B60BE5" w:rsidRPr="00CF025D" w14:paraId="2A809B11"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33976E61"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DFDF8A3" w14:textId="5E0BB2AA" w:rsidR="00B60BE5" w:rsidRPr="00B60BE5" w:rsidRDefault="00C40C03"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w:t>
            </w:r>
            <w:r w:rsidR="009010CC">
              <w:rPr>
                <w:bCs/>
                <w:szCs w:val="18"/>
              </w:rPr>
              <w:t>in-</w:t>
            </w:r>
            <w:r w:rsidR="00982C9C">
              <w:rPr>
                <w:bCs/>
                <w:szCs w:val="18"/>
              </w:rPr>
              <w:t>house and/or externally developed)</w:t>
            </w:r>
            <w:r>
              <w:rPr>
                <w:bCs/>
                <w:szCs w:val="18"/>
              </w:rPr>
              <w:t xml:space="preserve"> in [18.1].</w:t>
            </w:r>
            <w:r w:rsidR="00B60BE5" w:rsidRPr="00B60BE5">
              <w:rPr>
                <w:bCs/>
                <w:szCs w:val="18"/>
              </w:rPr>
              <w:t xml:space="preserve"> </w:t>
            </w:r>
          </w:p>
          <w:p w14:paraId="6102C743" w14:textId="77777777" w:rsidR="00B60BE5" w:rsidRPr="002F324F" w:rsidRDefault="00B60BE5" w:rsidP="00725CF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[31.2] will be applicable if </w:t>
            </w:r>
            <w:r w:rsidR="00725CFC">
              <w:rPr>
                <w:bCs/>
                <w:szCs w:val="18"/>
              </w:rPr>
              <w:t>‘</w:t>
            </w:r>
            <w:r w:rsidRPr="00B60BE5">
              <w:rPr>
                <w:bCs/>
                <w:szCs w:val="18"/>
              </w:rPr>
              <w:t>Yes</w:t>
            </w:r>
            <w:r w:rsidR="00725CFC">
              <w:rPr>
                <w:bCs/>
                <w:szCs w:val="18"/>
              </w:rPr>
              <w:t>’</w:t>
            </w:r>
            <w:r w:rsidR="00C40C03">
              <w:rPr>
                <w:bCs/>
                <w:szCs w:val="18"/>
              </w:rPr>
              <w:t xml:space="preserve"> is reported</w:t>
            </w:r>
            <w:r w:rsidRPr="00B60BE5">
              <w:rPr>
                <w:bCs/>
                <w:szCs w:val="18"/>
              </w:rPr>
              <w:t xml:space="preserve"> in [31.1]</w:t>
            </w:r>
            <w:r>
              <w:rPr>
                <w:bCs/>
                <w:szCs w:val="18"/>
              </w:rPr>
              <w:t>.</w:t>
            </w:r>
          </w:p>
        </w:tc>
      </w:tr>
      <w:tr w:rsidR="00B60BE5" w:rsidRPr="00CF025D" w14:paraId="2E16C4B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1265E620" w14:textId="77777777" w:rsidR="00B60BE5" w:rsidRPr="009F7AAC" w:rsidRDefault="00B60BE5" w:rsidP="001D01AF">
            <w:pPr>
              <w:pStyle w:val="INDICATORTEXT"/>
              <w:jc w:val="both"/>
              <w:rPr>
                <w:b/>
                <w:bCs/>
                <w:szCs w:val="18"/>
              </w:rPr>
            </w:pPr>
            <w:r w:rsidRPr="009F7AAC">
              <w:rPr>
                <w:b/>
                <w:bCs/>
                <w:szCs w:val="18"/>
              </w:rPr>
              <w:t>ASSESSMENT</w:t>
            </w:r>
          </w:p>
        </w:tc>
      </w:tr>
      <w:tr w:rsidR="00B60BE5" w:rsidRPr="00CF025D" w14:paraId="134502D3"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7F7F7F" w:themeColor="text1" w:themeTint="80"/>
            </w:tcBorders>
          </w:tcPr>
          <w:p w14:paraId="0AC3A2AF"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035677D2" w14:textId="77777777" w:rsidR="00B60BE5" w:rsidRPr="00B60BE5"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Maximum score: Three </w:t>
            </w:r>
            <w:r w:rsidRPr="00B60BE5">
              <w:rPr>
                <w:bCs/>
                <w:szCs w:val="18"/>
              </w:rPr>
              <w:sym w:font="Wingdings" w:char="F0AB"/>
            </w:r>
          </w:p>
          <w:p w14:paraId="771E469D" w14:textId="77777777" w:rsidR="00B60BE5" w:rsidRPr="002F324F"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The assessment of this indicator is based on your responses to [31.1].</w:t>
            </w:r>
          </w:p>
        </w:tc>
      </w:tr>
      <w:tr w:rsidR="008C0D65" w:rsidRPr="00CF025D" w14:paraId="4ECB2A4B"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31B6E6AA" w14:textId="77777777" w:rsidR="008C0D65" w:rsidRDefault="008C0D65" w:rsidP="008C0D65">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50BBC6EC" w14:textId="20635BCC" w:rsidR="008C0D65" w:rsidRPr="00B60BE5" w:rsidRDefault="008C0D65" w:rsidP="008C0D6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8C0D65" w:rsidRPr="00CF025D" w14:paraId="102843E8"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2E36DD1C" w14:textId="77777777" w:rsidR="008C0D65" w:rsidRDefault="008C0D65" w:rsidP="008C0D65">
            <w:pPr>
              <w:pStyle w:val="INDICATORNUMBER"/>
              <w:rPr>
                <w:rStyle w:val="IntenseEmphasis"/>
                <w:b/>
                <w:bCs w:val="0"/>
                <w:i w:val="0"/>
                <w:iCs w:val="0"/>
                <w:color w:val="595959"/>
              </w:rPr>
            </w:pPr>
          </w:p>
        </w:tc>
        <w:tc>
          <w:tcPr>
            <w:tcW w:w="2622"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09CD45F4" w14:textId="73C1D1FA" w:rsidR="008C0D65" w:rsidRPr="00FA40BC"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23015FC2" w14:textId="6DA15496" w:rsidR="008C0D65" w:rsidRPr="00B60BE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06C35F36" w14:textId="6136E691" w:rsidR="008C0D65" w:rsidRPr="00B60BE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8C0D65" w:rsidRPr="00CF025D" w14:paraId="6440F62D"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054D274B" w14:textId="77777777" w:rsidR="008C0D65" w:rsidRDefault="008C0D65" w:rsidP="008C0D65">
            <w:pPr>
              <w:pStyle w:val="INDICATORNUMBER"/>
              <w:rPr>
                <w:rStyle w:val="IntenseEmphasis"/>
                <w:b/>
                <w:bCs w:val="0"/>
                <w:i w:val="0"/>
                <w:iCs w:val="0"/>
                <w:color w:val="595959"/>
              </w:rPr>
            </w:pPr>
          </w:p>
        </w:tc>
        <w:tc>
          <w:tcPr>
            <w:tcW w:w="2622"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BE918CC" w14:textId="2B30FA3C" w:rsidR="008C0D6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E2484D">
              <w:t>‘No’</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38693EEC" w14:textId="10FC9A21" w:rsidR="008C0D65" w:rsidRPr="0042063C"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89FC478" w14:textId="77777777" w:rsidR="008C0D6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8C0D65" w:rsidRPr="00CF025D" w14:paraId="4EBC9ADB"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808080" w:themeColor="background1" w:themeShade="80"/>
              <w:right w:val="single" w:sz="4" w:space="0" w:color="7F7F7F" w:themeColor="text1" w:themeTint="80"/>
            </w:tcBorders>
          </w:tcPr>
          <w:p w14:paraId="48F29B46" w14:textId="77777777" w:rsidR="008C0D65" w:rsidRDefault="008C0D65" w:rsidP="008C0D65">
            <w:pPr>
              <w:pStyle w:val="INDICATORNUMBER"/>
              <w:rPr>
                <w:rStyle w:val="IntenseEmphasis"/>
                <w:b/>
                <w:bCs w:val="0"/>
                <w:i w:val="0"/>
                <w:iCs w:val="0"/>
                <w:color w:val="595959"/>
              </w:rPr>
            </w:pPr>
          </w:p>
        </w:tc>
        <w:tc>
          <w:tcPr>
            <w:tcW w:w="2622" w:type="dxa"/>
            <w:tcBorders>
              <w:top w:val="single" w:sz="4" w:space="0" w:color="BFBFBF" w:themeColor="background1" w:themeShade="BF"/>
              <w:left w:val="single" w:sz="4" w:space="0" w:color="7F7F7F" w:themeColor="text1" w:themeTint="80"/>
              <w:bottom w:val="single" w:sz="4" w:space="0" w:color="808080" w:themeColor="background1" w:themeShade="80"/>
              <w:right w:val="single" w:sz="4" w:space="0" w:color="BFBFBF" w:themeColor="background1" w:themeShade="BF"/>
            </w:tcBorders>
            <w:vAlign w:val="top"/>
          </w:tcPr>
          <w:p w14:paraId="1E3BA931" w14:textId="348D9F6C" w:rsidR="008C0D65" w:rsidRPr="00E2484D" w:rsidRDefault="008C0D65" w:rsidP="00DE4044">
            <w:pPr>
              <w:pStyle w:val="INDICATORTEXT"/>
              <w:cnfStyle w:val="000000000000" w:firstRow="0" w:lastRow="0" w:firstColumn="0" w:lastColumn="0" w:oddVBand="0" w:evenVBand="0" w:oddHBand="0" w:evenHBand="0" w:firstRowFirstColumn="0" w:firstRowLastColumn="0" w:lastRowFirstColumn="0" w:lastRowLastColumn="0"/>
            </w:pPr>
            <w:r w:rsidRPr="00E2484D">
              <w:t>‘Yes’</w:t>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BFBFBF" w:themeColor="background1" w:themeShade="BF"/>
            </w:tcBorders>
            <w:vAlign w:val="top"/>
          </w:tcPr>
          <w:p w14:paraId="71D691B1" w14:textId="3829C03C" w:rsidR="008C0D65" w:rsidRPr="00D01220"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595959" w:themeColor="text1" w:themeTint="A6"/>
            </w:tcBorders>
            <w:vAlign w:val="top"/>
          </w:tcPr>
          <w:p w14:paraId="4FA02BC9" w14:textId="77777777" w:rsidR="008C0D6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34F0D5E" w14:textId="77777777" w:rsidR="00B60BE5" w:rsidRDefault="00B60BE5" w:rsidP="00B60BE5">
      <w:pPr>
        <w:pStyle w:val="INDICATORTEXT"/>
        <w:ind w:left="0"/>
        <w:rPr>
          <w:b/>
          <w:szCs w:val="18"/>
        </w:rPr>
        <w:sectPr w:rsidR="00B60BE5" w:rsidSect="00855023">
          <w:headerReference w:type="default" r:id="rId59"/>
          <w:headerReference w:type="first" r:id="rId60"/>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60BE5" w14:paraId="3A8AB56C" w14:textId="77777777" w:rsidTr="00E7322B">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7F22A9E" w14:textId="77777777" w:rsidR="00B60BE5" w:rsidRDefault="00B60BE5" w:rsidP="001D01AF">
            <w:pPr>
              <w:widowControl/>
              <w:autoSpaceDE/>
              <w:autoSpaceDN/>
              <w:adjustRightInd/>
              <w:spacing w:after="0" w:line="240" w:lineRule="auto"/>
              <w:rPr>
                <w:rStyle w:val="IntenseEmphasis"/>
                <w:b/>
                <w:bCs w:val="0"/>
                <w:i w:val="0"/>
                <w:iCs w:val="0"/>
              </w:rPr>
            </w:pPr>
            <w:r>
              <w:lastRenderedPageBreak/>
              <w:t>SECTION</w:t>
            </w:r>
          </w:p>
        </w:tc>
      </w:tr>
      <w:tr w:rsidR="00B60BE5" w14:paraId="475CF2C7" w14:textId="77777777" w:rsidTr="00E7322B">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6B29D89" w14:textId="77777777" w:rsidR="00B60BE5" w:rsidRPr="008C02AE" w:rsidRDefault="00B60BE5" w:rsidP="00B60BE5">
            <w:pPr>
              <w:pStyle w:val="Heading2"/>
              <w:outlineLvl w:val="1"/>
              <w:rPr>
                <w:rStyle w:val="IntenseEmphasis"/>
                <w:i w:val="0"/>
                <w:iCs w:val="0"/>
                <w:color w:val="008CD0"/>
              </w:rPr>
            </w:pPr>
            <w:bookmarkStart w:id="15" w:name="_Toc368050689"/>
            <w:r>
              <w:t>PIIF Principle 7</w:t>
            </w:r>
            <w:r w:rsidRPr="008C02AE">
              <w:t xml:space="preserve">: </w:t>
            </w:r>
            <w:r>
              <w:t>Standards</w:t>
            </w:r>
            <w:bookmarkEnd w:id="15"/>
          </w:p>
        </w:tc>
      </w:tr>
    </w:tbl>
    <w:p w14:paraId="73980310" w14:textId="77777777" w:rsidR="00B60BE5" w:rsidRDefault="00B60BE5" w:rsidP="00B60BE5">
      <w:pPr>
        <w:pStyle w:val="INDICATORNUMBER"/>
      </w:pPr>
    </w:p>
    <w:p w14:paraId="55EAA54B" w14:textId="01D20F0F" w:rsidR="00B60BE5" w:rsidRDefault="00B60BE5" w:rsidP="00B60BE5">
      <w:pPr>
        <w:pStyle w:val="INDICATORTEXT"/>
        <w:ind w:left="0"/>
        <w:rPr>
          <w:b/>
          <w:bCs/>
          <w:i/>
          <w:szCs w:val="18"/>
          <w:lang w:eastAsia="en-GB"/>
        </w:rPr>
      </w:pPr>
      <w:r w:rsidRPr="00B60BE5">
        <w:rPr>
          <w:b/>
          <w:bCs/>
          <w:i/>
          <w:szCs w:val="18"/>
          <w:lang w:eastAsia="en-GB"/>
        </w:rPr>
        <w:t>Possible action</w:t>
      </w:r>
    </w:p>
    <w:p w14:paraId="42CAC136" w14:textId="77777777" w:rsidR="00B60BE5" w:rsidRPr="00B60BE5" w:rsidRDefault="00B60BE5" w:rsidP="00B60BE5">
      <w:pPr>
        <w:pStyle w:val="INDICATORTEXT"/>
        <w:ind w:left="0"/>
        <w:rPr>
          <w:bCs/>
          <w:i/>
          <w:szCs w:val="18"/>
          <w:lang w:eastAsia="en-GB"/>
        </w:rPr>
      </w:pPr>
      <w:r w:rsidRPr="00B60BE5">
        <w:rPr>
          <w:bCs/>
          <w:i/>
          <w:szCs w:val="18"/>
          <w:lang w:eastAsia="en-GB"/>
        </w:rPr>
        <w:t>Participate in networks to share tools, information and resources.  </w:t>
      </w:r>
    </w:p>
    <w:p w14:paraId="44817B3A" w14:textId="77777777" w:rsidR="00B60BE5" w:rsidRDefault="00B60BE5" w:rsidP="00B60BE5">
      <w:pPr>
        <w:pStyle w:val="INDICATORNUMBER"/>
      </w:pP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B60BE5" w14:paraId="58087DC3" w14:textId="77777777" w:rsidTr="00DE40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5A654C1"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p>
        </w:tc>
        <w:tc>
          <w:tcPr>
            <w:tcW w:w="3543" w:type="dxa"/>
          </w:tcPr>
          <w:p w14:paraId="2EC61857"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E80975"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DF6E062"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B60BE5" w14:paraId="7075B666" w14:textId="77777777" w:rsidTr="00DE404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51B6714B"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32</w:t>
            </w:r>
          </w:p>
        </w:tc>
        <w:tc>
          <w:tcPr>
            <w:tcW w:w="3543" w:type="dxa"/>
          </w:tcPr>
          <w:p w14:paraId="0F42501F" w14:textId="77777777" w:rsidR="00B60BE5" w:rsidRPr="00356CDA"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99385CD" w14:textId="77777777" w:rsidR="00B60BE5" w:rsidRPr="00A57E01"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40CFA8C"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5206C908"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993"/>
        <w:gridCol w:w="8221"/>
      </w:tblGrid>
      <w:tr w:rsidR="0040294C" w14:paraId="39B6EEDD"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0070C0"/>
              <w:left w:val="single" w:sz="4" w:space="0" w:color="0070C0"/>
              <w:bottom w:val="single" w:sz="4" w:space="0" w:color="0070C0"/>
            </w:tcBorders>
            <w:shd w:val="clear" w:color="auto" w:fill="00B0F0"/>
          </w:tcPr>
          <w:p w14:paraId="16A63424" w14:textId="77777777" w:rsidR="0040294C" w:rsidRPr="00903B63" w:rsidRDefault="0040294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32</w:t>
            </w:r>
          </w:p>
        </w:tc>
        <w:tc>
          <w:tcPr>
            <w:tcW w:w="8221" w:type="dxa"/>
            <w:tcBorders>
              <w:top w:val="single" w:sz="4" w:space="0" w:color="0070C0"/>
              <w:bottom w:val="single" w:sz="4" w:space="0" w:color="0070C0"/>
              <w:right w:val="single" w:sz="4" w:space="0" w:color="0070C0"/>
            </w:tcBorders>
            <w:shd w:val="clear" w:color="auto" w:fill="0070C0"/>
          </w:tcPr>
          <w:p w14:paraId="522CF4C9" w14:textId="77777777" w:rsidR="0040294C" w:rsidRPr="00903B63" w:rsidRDefault="0040294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94C" w14:paraId="7C4E7A6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tcBorders>
            <w:vAlign w:val="top"/>
          </w:tcPr>
          <w:p w14:paraId="1AB0092F"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32.1</w:t>
            </w:r>
          </w:p>
        </w:tc>
        <w:tc>
          <w:tcPr>
            <w:tcW w:w="8221" w:type="dxa"/>
            <w:tcBorders>
              <w:top w:val="single" w:sz="4" w:space="0" w:color="0070C0"/>
              <w:right w:val="single" w:sz="4" w:space="0" w:color="0070C0"/>
            </w:tcBorders>
            <w:shd w:val="clear" w:color="auto" w:fill="DAEEF3" w:themeFill="accent5" w:themeFillTint="33"/>
          </w:tcPr>
          <w:p w14:paraId="42BE330B" w14:textId="72986A1E" w:rsidR="0040294C" w:rsidRPr="007D22B7" w:rsidRDefault="0040294C" w:rsidP="009010CC">
            <w:pPr>
              <w:pStyle w:val="INDICATORTEXT"/>
              <w:cnfStyle w:val="000000100000" w:firstRow="0" w:lastRow="0" w:firstColumn="0" w:lastColumn="0" w:oddVBand="0" w:evenVBand="0" w:oddHBand="1" w:evenHBand="0" w:firstRowFirstColumn="0" w:firstRowLastColumn="0" w:lastRowFirstColumn="0" w:lastRowLastColumn="0"/>
            </w:pPr>
            <w:r w:rsidRPr="0040294C">
              <w:t>Select which of the following collaborative initiatives your organisation has supported or participated in and the role you played.</w:t>
            </w:r>
          </w:p>
        </w:tc>
      </w:tr>
      <w:tr w:rsidR="0040294C" w14:paraId="7E9E26F4" w14:textId="77777777" w:rsidTr="00BC44A4">
        <w:trPr>
          <w:trHeight w:val="436"/>
        </w:trPr>
        <w:tc>
          <w:tcPr>
            <w:cnfStyle w:val="001000000000" w:firstRow="0" w:lastRow="0" w:firstColumn="1" w:lastColumn="0" w:oddVBand="0" w:evenVBand="0" w:oddHBand="0" w:evenHBand="0" w:firstRowFirstColumn="0" w:firstRowLastColumn="0" w:lastRowFirstColumn="0" w:lastRowLastColumn="0"/>
            <w:tcW w:w="993" w:type="dxa"/>
            <w:vMerge w:val="restart"/>
            <w:tcBorders>
              <w:left w:val="single" w:sz="4" w:space="0" w:color="0070C0"/>
            </w:tcBorders>
            <w:vAlign w:val="top"/>
          </w:tcPr>
          <w:p w14:paraId="52195EF9"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520349FE" w14:textId="77777777" w:rsidR="0040294C" w:rsidRPr="0073065B"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The Principles for Investors in Inclusive Finance</w:t>
            </w:r>
          </w:p>
        </w:tc>
      </w:tr>
      <w:tr w:rsidR="0040294C" w14:paraId="22F7F126"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C2F80D7"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right w:val="single" w:sz="4" w:space="0" w:color="0070C0"/>
            </w:tcBorders>
            <w:shd w:val="clear" w:color="auto" w:fill="auto"/>
          </w:tcPr>
          <w:p w14:paraId="39D6E457"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4745472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726049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D98588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17FD8DC7"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6307A580"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bottom w:val="single" w:sz="4" w:space="0" w:color="0070C0"/>
            </w:tcBorders>
            <w:vAlign w:val="top"/>
          </w:tcPr>
          <w:p w14:paraId="1BCC23DA"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014D683A"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The Smart Campaign</w:t>
            </w:r>
          </w:p>
        </w:tc>
      </w:tr>
      <w:tr w:rsidR="0040294C" w14:paraId="393DA14C"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03ADB55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4C5249D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57300B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205629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644AC07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BBA82B9"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0DAF64EC" w14:textId="77777777" w:rsidTr="00BC44A4">
        <w:trPr>
          <w:trHeight w:val="498"/>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70071841"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708D10DC"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Social Performance Task Force</w:t>
            </w:r>
          </w:p>
        </w:tc>
      </w:tr>
      <w:tr w:rsidR="0040294C" w14:paraId="5C60536E"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tcBorders>
            <w:vAlign w:val="top"/>
          </w:tcPr>
          <w:p w14:paraId="0323960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19B17D0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6B6A82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14FAEC9"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3D6757C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CA8D93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85DC0A2" w14:textId="77777777" w:rsidTr="0003187E">
        <w:trPr>
          <w:trHeight w:val="459"/>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5BA3B03B"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2CACE998" w14:textId="6221A214" w:rsidR="0040294C" w:rsidRPr="00C53AF0" w:rsidRDefault="00013A82"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F3454E">
              <w:rPr>
                <w:b/>
                <w:bCs/>
                <w:color w:val="FFFFFF" w:themeColor="background1"/>
              </w:rPr>
              <w:t>Financial Inclusion Equity Council (formerly CMEF)</w:t>
            </w:r>
          </w:p>
        </w:tc>
      </w:tr>
      <w:tr w:rsidR="0040294C" w14:paraId="13F46A7E" w14:textId="77777777" w:rsidTr="000318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4F9DC1B"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03D1465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0C7773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21898A14"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5BD8FCE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BCF706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780D133" w14:textId="77777777" w:rsidTr="0003187E">
        <w:trPr>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bottom w:val="nil"/>
            </w:tcBorders>
            <w:vAlign w:val="top"/>
          </w:tcPr>
          <w:p w14:paraId="6EC204E2"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0070C0"/>
              <w:bottom w:val="nil"/>
              <w:right w:val="single" w:sz="4" w:space="0" w:color="0070C0"/>
            </w:tcBorders>
            <w:shd w:val="clear" w:color="auto" w:fill="A6A6A6" w:themeFill="background1" w:themeFillShade="A6"/>
          </w:tcPr>
          <w:p w14:paraId="405E87DE"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European Microfinance Platform (eMFP)</w:t>
            </w:r>
          </w:p>
        </w:tc>
      </w:tr>
      <w:tr w:rsidR="0040294C" w14:paraId="5878289F"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7F7F7F" w:themeColor="text1" w:themeTint="80"/>
            </w:tcBorders>
            <w:vAlign w:val="top"/>
          </w:tcPr>
          <w:p w14:paraId="6EAECBC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7F7F7F" w:themeColor="text1" w:themeTint="80"/>
              <w:right w:val="single" w:sz="4" w:space="0" w:color="0070C0"/>
            </w:tcBorders>
            <w:shd w:val="clear" w:color="auto" w:fill="auto"/>
          </w:tcPr>
          <w:p w14:paraId="73762C44"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8461D9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ACF593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E5913B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D64A50A" w14:textId="77777777" w:rsidR="002E6964" w:rsidRPr="0040294C"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4133336D"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7F7F7F" w:themeColor="text1" w:themeTint="80"/>
              <w:left w:val="single" w:sz="4" w:space="0" w:color="0070C0"/>
              <w:bottom w:val="single" w:sz="4" w:space="0" w:color="0070C0"/>
            </w:tcBorders>
            <w:vAlign w:val="top"/>
          </w:tcPr>
          <w:p w14:paraId="20279233"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7F7F7F" w:themeColor="text1" w:themeTint="80"/>
              <w:bottom w:val="nil"/>
              <w:right w:val="single" w:sz="4" w:space="0" w:color="0070C0"/>
            </w:tcBorders>
            <w:shd w:val="clear" w:color="auto" w:fill="A6A6A6" w:themeFill="background1" w:themeFillShade="A6"/>
          </w:tcPr>
          <w:p w14:paraId="1803B9ED"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Global Impact Investors Network (GIIN)</w:t>
            </w:r>
          </w:p>
        </w:tc>
      </w:tr>
      <w:tr w:rsidR="0040294C" w14:paraId="1EF58675"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350ECE1F"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0E970EB3"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18C4E1C"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5A2F68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1FD45B2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27E03D2"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3203C34"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15F5985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6A6A6" w:themeFill="background1" w:themeFillShade="A6"/>
          </w:tcPr>
          <w:p w14:paraId="79BEACD1" w14:textId="5C2BFF87" w:rsidR="0040294C" w:rsidRPr="0073065B" w:rsidRDefault="0040294C" w:rsidP="00C6152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Other network</w:t>
            </w:r>
            <w:r w:rsidR="00C6152C">
              <w:rPr>
                <w:b/>
                <w:bCs/>
                <w:color w:val="FFFFFF" w:themeColor="background1"/>
              </w:rPr>
              <w:t>,</w:t>
            </w:r>
            <w:r w:rsidRPr="0040294C">
              <w:rPr>
                <w:b/>
                <w:bCs/>
                <w:color w:val="FFFFFF" w:themeColor="background1"/>
              </w:rPr>
              <w:t xml:space="preserve"> association memberships and/or specific collaboration related to the promotion of inclusive finance</w:t>
            </w:r>
            <w:r w:rsidR="00985401">
              <w:rPr>
                <w:b/>
                <w:bCs/>
                <w:color w:val="FFFFFF" w:themeColor="background1"/>
              </w:rPr>
              <w:t>; specify</w:t>
            </w:r>
            <w:r>
              <w:rPr>
                <w:b/>
                <w:bCs/>
                <w:color w:val="FFFFFF" w:themeColor="background1"/>
              </w:rPr>
              <w:t>____________</w:t>
            </w:r>
          </w:p>
        </w:tc>
      </w:tr>
      <w:tr w:rsidR="0040294C" w14:paraId="10EF7F49"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0070C0"/>
            </w:tcBorders>
            <w:vAlign w:val="top"/>
          </w:tcPr>
          <w:p w14:paraId="2F9FCD24"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bottom w:val="single" w:sz="4" w:space="0" w:color="0070C0"/>
              <w:right w:val="single" w:sz="4" w:space="0" w:color="0070C0"/>
            </w:tcBorders>
            <w:shd w:val="clear" w:color="auto" w:fill="auto"/>
          </w:tcPr>
          <w:p w14:paraId="0763F54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F1F3A41"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6D58FDB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443C53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FDC6EFE"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5B8AD29A"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bottom w:val="nil"/>
            </w:tcBorders>
            <w:vAlign w:val="top"/>
          </w:tcPr>
          <w:p w14:paraId="33E976A2" w14:textId="77777777" w:rsidR="0040294C" w:rsidRDefault="0040294C" w:rsidP="001D01AF">
            <w:pPr>
              <w:pStyle w:val="INDICATORNUMBER"/>
              <w:rPr>
                <w:rStyle w:val="IntenseEmphasis"/>
                <w:b/>
                <w:bCs w:val="0"/>
                <w:i w:val="0"/>
                <w:iCs w:val="0"/>
                <w:color w:val="595959"/>
              </w:rPr>
            </w:pPr>
            <w:r>
              <w:rPr>
                <w:rStyle w:val="IntenseEmphasis"/>
                <w:b/>
                <w:bCs w:val="0"/>
                <w:i w:val="0"/>
                <w:iCs w:val="0"/>
                <w:color w:val="595959"/>
              </w:rPr>
              <w:t>IFD 32.2</w:t>
            </w:r>
          </w:p>
        </w:tc>
        <w:tc>
          <w:tcPr>
            <w:tcW w:w="8221" w:type="dxa"/>
            <w:tcBorders>
              <w:top w:val="single" w:sz="4" w:space="0" w:color="0070C0"/>
              <w:bottom w:val="nil"/>
              <w:right w:val="single" w:sz="4" w:space="0" w:color="0070C0"/>
            </w:tcBorders>
            <w:shd w:val="clear" w:color="auto" w:fill="DAEEF3" w:themeFill="accent5" w:themeFillTint="33"/>
          </w:tcPr>
          <w:p w14:paraId="562C65AA" w14:textId="77777777" w:rsidR="0040294C"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40294C">
              <w:t>If you have indicated that your organisation was involved in any of the above, please provide a brief commentary.</w:t>
            </w:r>
          </w:p>
          <w:p w14:paraId="287B500B" w14:textId="77777777" w:rsidR="0040294C" w:rsidRPr="00903B63"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40294C" w14:paraId="1439B186"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tcBorders>
            <w:vAlign w:val="top"/>
          </w:tcPr>
          <w:p w14:paraId="1EED6009"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uto"/>
          </w:tcPr>
          <w:p w14:paraId="2FA89063" w14:textId="77777777" w:rsidR="0040294C" w:rsidRPr="00E620EE"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40294C" w14:paraId="1814E83D"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70C0"/>
              <w:left w:val="single" w:sz="4" w:space="0" w:color="0070C0"/>
            </w:tcBorders>
            <w:vAlign w:val="top"/>
          </w:tcPr>
          <w:p w14:paraId="6DB187A3"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32.3</w:t>
            </w:r>
          </w:p>
        </w:tc>
        <w:tc>
          <w:tcPr>
            <w:tcW w:w="8221" w:type="dxa"/>
            <w:tcBorders>
              <w:top w:val="single" w:sz="4" w:space="0" w:color="0070C0"/>
              <w:right w:val="single" w:sz="4" w:space="0" w:color="0070C0"/>
            </w:tcBorders>
            <w:shd w:val="clear" w:color="auto" w:fill="DAEEF3" w:themeFill="accent5" w:themeFillTint="33"/>
          </w:tcPr>
          <w:p w14:paraId="0FAD69BC" w14:textId="1EF6CDEA" w:rsidR="0040294C" w:rsidRPr="001C0916"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16B5F71" w14:textId="77777777" w:rsidR="0040294C" w:rsidRPr="003939E2"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40294C" w14:paraId="5BE74EE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top w:val="nil"/>
              <w:left w:val="single" w:sz="4" w:space="0" w:color="0070C0"/>
              <w:bottom w:val="single" w:sz="4" w:space="0" w:color="0070C0"/>
            </w:tcBorders>
            <w:vAlign w:val="top"/>
          </w:tcPr>
          <w:p w14:paraId="62F69B11"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5002B2B5" w14:textId="77777777" w:rsidR="0040294C" w:rsidRPr="00641017"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7B75A5CC" w14:textId="77777777" w:rsidR="00B60BE5" w:rsidRDefault="00B60BE5" w:rsidP="00BC44A4">
      <w:pPr>
        <w:pStyle w:val="NoSpacing"/>
      </w:pPr>
    </w:p>
    <w:tbl>
      <w:tblPr>
        <w:tblStyle w:val="SubSectionIndicatorTableMANDATORY"/>
        <w:tblW w:w="9134" w:type="dxa"/>
        <w:tblInd w:w="5" w:type="dxa"/>
        <w:tblLook w:val="04A0" w:firstRow="1" w:lastRow="0" w:firstColumn="1" w:lastColumn="0" w:noHBand="0" w:noVBand="1"/>
      </w:tblPr>
      <w:tblGrid>
        <w:gridCol w:w="964"/>
        <w:gridCol w:w="2723"/>
        <w:gridCol w:w="2723"/>
        <w:gridCol w:w="2724"/>
      </w:tblGrid>
      <w:tr w:rsidR="00213043" w14:paraId="48362E6F"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64" w:type="dxa"/>
            <w:tcBorders>
              <w:top w:val="single" w:sz="4" w:space="0" w:color="0082C8"/>
              <w:bottom w:val="nil"/>
            </w:tcBorders>
          </w:tcPr>
          <w:p w14:paraId="439FF64E"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8170" w:type="dxa"/>
            <w:gridSpan w:val="3"/>
            <w:tcBorders>
              <w:top w:val="single" w:sz="4" w:space="0" w:color="0082C8"/>
              <w:bottom w:val="nil"/>
              <w:right w:val="single" w:sz="4" w:space="0" w:color="0070C0"/>
            </w:tcBorders>
          </w:tcPr>
          <w:p w14:paraId="0DB76323"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13043" w:rsidRPr="00D5451C" w14:paraId="5EE59C5E" w14:textId="77777777" w:rsidTr="0021304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tcPr>
          <w:p w14:paraId="6662CD68" w14:textId="77777777" w:rsidR="00213043" w:rsidRPr="00894ECF" w:rsidRDefault="00213043" w:rsidP="00213043">
            <w:pPr>
              <w:pStyle w:val="INDICATORTEXT"/>
              <w:rPr>
                <w:rFonts w:ascii="Helvetica" w:hAnsi="Helvetica" w:cs="Helvetica"/>
                <w:b/>
                <w:color w:val="333333"/>
              </w:rPr>
            </w:pPr>
            <w:r w:rsidRPr="00894ECF">
              <w:rPr>
                <w:b/>
                <w:bCs/>
                <w:szCs w:val="18"/>
              </w:rPr>
              <w:t>ASSESSMENT</w:t>
            </w:r>
          </w:p>
        </w:tc>
      </w:tr>
      <w:tr w:rsidR="00213043" w:rsidRPr="00D5451C" w14:paraId="2244F835"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single" w:sz="4" w:space="0" w:color="A6A6A6" w:themeColor="background1" w:themeShade="A6"/>
              <w:bottom w:val="nil"/>
            </w:tcBorders>
            <w:vAlign w:val="top"/>
          </w:tcPr>
          <w:p w14:paraId="7B2480A7" w14:textId="77777777" w:rsidR="00213043" w:rsidRDefault="00213043" w:rsidP="001D01AF">
            <w:pPr>
              <w:pStyle w:val="INDICATORNUMBER"/>
              <w:rPr>
                <w:rStyle w:val="IntenseEmphasis"/>
                <w:b/>
                <w:bCs w:val="0"/>
                <w:i w:val="0"/>
                <w:iCs w:val="0"/>
                <w:color w:val="595959"/>
              </w:rPr>
            </w:pPr>
            <w:r>
              <w:rPr>
                <w:rStyle w:val="IntenseEmphasis"/>
                <w:b/>
                <w:bCs w:val="0"/>
                <w:i w:val="0"/>
                <w:iCs w:val="0"/>
                <w:color w:val="595959"/>
              </w:rPr>
              <w:t>IFD 32</w:t>
            </w:r>
          </w:p>
        </w:tc>
        <w:tc>
          <w:tcPr>
            <w:tcW w:w="817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1B52EEF" w14:textId="77777777" w:rsidR="00213043" w:rsidRPr="00213043"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213043">
              <w:rPr>
                <w:rFonts w:cs="Calibri"/>
              </w:rPr>
              <w:t xml:space="preserve">Maximum score: Three </w:t>
            </w:r>
            <w:r w:rsidRPr="00213043">
              <w:rPr>
                <w:rFonts w:cs="Calibri"/>
              </w:rPr>
              <w:sym w:font="Wingdings" w:char="F0AB"/>
            </w:r>
          </w:p>
          <w:p w14:paraId="795AF918" w14:textId="77777777" w:rsidR="00213043" w:rsidRPr="00B32739"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213043">
              <w:rPr>
                <w:rFonts w:cs="Calibri"/>
              </w:rPr>
              <w:t>The assessment of this indicator is based on your responses to [32.1]. This indicator assesses signatories’ involvement in collaborative initiatives. A higher level of involvement will receive higher credit than being involved in many organisations/initiatives</w:t>
            </w:r>
            <w:r w:rsidR="00BC44A4">
              <w:rPr>
                <w:rFonts w:cs="Calibri"/>
              </w:rPr>
              <w:t>.</w:t>
            </w:r>
          </w:p>
        </w:tc>
      </w:tr>
      <w:tr w:rsidR="00FA7069" w:rsidRPr="00D5451C" w14:paraId="5EDC8FCB"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tcBorders>
            <w:vAlign w:val="top"/>
          </w:tcPr>
          <w:p w14:paraId="12D63A94" w14:textId="77777777" w:rsidR="00FA7069" w:rsidRDefault="00FA7069" w:rsidP="00FA7069">
            <w:pPr>
              <w:pStyle w:val="INDICATORNUMBER"/>
              <w:rPr>
                <w:rStyle w:val="IntenseEmphasis"/>
                <w:b/>
                <w:bCs w:val="0"/>
                <w:i w:val="0"/>
                <w:iCs w:val="0"/>
                <w:color w:val="595959"/>
              </w:rPr>
            </w:pPr>
          </w:p>
        </w:tc>
        <w:tc>
          <w:tcPr>
            <w:tcW w:w="8170"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3F91FE7B" w14:textId="2E988FAB" w:rsidR="00FA7069" w:rsidRPr="00213043" w:rsidRDefault="00FA7069" w:rsidP="00FA7069">
            <w:pPr>
              <w:pStyle w:val="INDICATORTEXT"/>
              <w:cnfStyle w:val="000000100000" w:firstRow="0" w:lastRow="0" w:firstColumn="0" w:lastColumn="0" w:oddVBand="0" w:evenVBand="0" w:oddHBand="1" w:evenHBand="0" w:firstRowFirstColumn="0" w:firstRowLastColumn="0" w:lastRowFirstColumn="0" w:lastRowLastColumn="0"/>
              <w:rPr>
                <w:rFonts w:cs="Calibri"/>
              </w:rPr>
            </w:pPr>
            <w:r w:rsidRPr="00FA40BC">
              <w:rPr>
                <w:rFonts w:eastAsia="Calibri"/>
                <w:b/>
                <w:szCs w:val="18"/>
              </w:rPr>
              <w:t>Indicator scoring methodology</w:t>
            </w:r>
          </w:p>
        </w:tc>
      </w:tr>
      <w:tr w:rsidR="00FA7069" w:rsidRPr="00D5451C" w14:paraId="1CD565CA"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bottom w:val="nil"/>
            </w:tcBorders>
            <w:vAlign w:val="top"/>
          </w:tcPr>
          <w:p w14:paraId="7FA15486"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B3496B5" w14:textId="41AEB1CD" w:rsidR="00FA7069" w:rsidRPr="00FA40BC" w:rsidRDefault="00FA7069"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B868BAC" w14:textId="65E7E0E2" w:rsidR="00FA7069" w:rsidRPr="00213043" w:rsidRDefault="00FA706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42063C">
              <w:rPr>
                <w:b/>
                <w:szCs w:val="18"/>
              </w:rPr>
              <w:t>Level score</w:t>
            </w:r>
          </w:p>
        </w:tc>
        <w:tc>
          <w:tcPr>
            <w:tcW w:w="27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3A9314E" w14:textId="0BAB2F06" w:rsidR="00FA7069" w:rsidRPr="00213043" w:rsidRDefault="00FA7069">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b/>
                <w:szCs w:val="18"/>
              </w:rPr>
              <w:t>Further Details</w:t>
            </w:r>
          </w:p>
        </w:tc>
      </w:tr>
      <w:tr w:rsidR="00FA7069" w:rsidRPr="00D5451C" w14:paraId="406D1FDA"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tcBorders>
            <w:vAlign w:val="top"/>
          </w:tcPr>
          <w:p w14:paraId="622C9A4D"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4285E5A" w14:textId="2B573E3C" w:rsidR="00FA7069" w:rsidRDefault="006636AC"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szCs w:val="18"/>
              </w:rPr>
              <w:t>All ‘No</w:t>
            </w:r>
            <w:r w:rsidR="00FA7069">
              <w:rPr>
                <w:szCs w:val="18"/>
              </w:rPr>
              <w:t>’</w:t>
            </w:r>
          </w:p>
        </w:tc>
        <w:tc>
          <w:tcPr>
            <w:tcW w:w="27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BB88F7D" w14:textId="04EB3BAB" w:rsidR="00FA7069" w:rsidRPr="0042063C" w:rsidRDefault="00FA7069">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265A4B8" w14:textId="77777777" w:rsidR="00FA7069" w:rsidRDefault="00FA7069">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FA7069" w:rsidRPr="00D5451C" w14:paraId="592B76A2"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bottom w:val="nil"/>
            </w:tcBorders>
            <w:vAlign w:val="top"/>
          </w:tcPr>
          <w:p w14:paraId="1924FCEE"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B07F34E" w14:textId="737304C2" w:rsidR="00FA7069" w:rsidRDefault="00FA7069"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‘Basic’ role in any initiative </w:t>
            </w:r>
          </w:p>
        </w:tc>
        <w:tc>
          <w:tcPr>
            <w:tcW w:w="27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B0DBDB2" w14:textId="1E8A7380" w:rsidR="00FA7069" w:rsidRPr="00D01220" w:rsidRDefault="00FA706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9331EA6" w14:textId="77777777" w:rsidR="00FA7069" w:rsidRDefault="00FA706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A7069" w:rsidRPr="00D5451C" w14:paraId="1E43D3BB"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tcBorders>
            <w:vAlign w:val="top"/>
          </w:tcPr>
          <w:p w14:paraId="37245B69"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08D3AA9B" w14:textId="2B1E7D1C" w:rsidR="00FA7069" w:rsidRDefault="00FA7069"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‘Moderate’ role in any initiative</w:t>
            </w:r>
          </w:p>
        </w:tc>
        <w:tc>
          <w:tcPr>
            <w:tcW w:w="272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3B44BF85" w14:textId="4BB25C49" w:rsidR="00FA7069" w:rsidRPr="00D01220" w:rsidRDefault="00FA7069">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4"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57742888" w14:textId="77777777" w:rsidR="00FA7069" w:rsidRDefault="00FA7069">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FA7069" w:rsidRPr="00D5451C" w14:paraId="430D1425"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bottom w:val="single" w:sz="4" w:space="0" w:color="0070C0"/>
            </w:tcBorders>
            <w:vAlign w:val="top"/>
          </w:tcPr>
          <w:p w14:paraId="76B83DA7"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0070C0"/>
              <w:bottom w:val="single" w:sz="4" w:space="0" w:color="0070C0"/>
              <w:right w:val="single" w:sz="4" w:space="0" w:color="BFBFBF" w:themeColor="background1" w:themeShade="BF"/>
            </w:tcBorders>
            <w:shd w:val="clear" w:color="auto" w:fill="auto"/>
            <w:vAlign w:val="top"/>
          </w:tcPr>
          <w:p w14:paraId="15223292" w14:textId="67CAB63E" w:rsidR="00FA7069" w:rsidRDefault="00FA7069"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Pr>
                <w:rFonts w:eastAsia="Calibri"/>
                <w:szCs w:val="18"/>
              </w:rPr>
              <w:t>‘Advanced’ role in any initiative</w:t>
            </w:r>
          </w:p>
        </w:tc>
        <w:tc>
          <w:tcPr>
            <w:tcW w:w="2723" w:type="dxa"/>
            <w:tcBorders>
              <w:top w:val="single" w:sz="4" w:space="0" w:color="0070C0"/>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BFACB1A" w14:textId="66BE4A74" w:rsidR="00FA7069" w:rsidRPr="00D01220" w:rsidRDefault="00FA706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4" w:type="dxa"/>
            <w:tcBorders>
              <w:top w:val="single" w:sz="4" w:space="0" w:color="A6A6A6" w:themeColor="background1" w:themeShade="A6"/>
              <w:left w:val="single" w:sz="4" w:space="0" w:color="BFBFBF" w:themeColor="background1" w:themeShade="BF"/>
              <w:bottom w:val="single" w:sz="4" w:space="0" w:color="0070C0"/>
              <w:right w:val="single" w:sz="4" w:space="0" w:color="0070C0"/>
            </w:tcBorders>
            <w:shd w:val="clear" w:color="auto" w:fill="auto"/>
            <w:vAlign w:val="top"/>
          </w:tcPr>
          <w:p w14:paraId="3F4E89E6" w14:textId="77777777" w:rsidR="00FA7069" w:rsidRDefault="00FA706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8AF3435" w14:textId="77777777" w:rsidR="00213043" w:rsidRDefault="00213043" w:rsidP="00BC44A4">
      <w:pPr>
        <w:pStyle w:val="NoSpacing"/>
      </w:pPr>
    </w:p>
    <w:tbl>
      <w:tblPr>
        <w:tblStyle w:val="SubSectionIndicatorTableMANDATORY"/>
        <w:tblW w:w="9134" w:type="dxa"/>
        <w:tblInd w:w="5" w:type="dxa"/>
        <w:tblLook w:val="04A0" w:firstRow="1" w:lastRow="0" w:firstColumn="1" w:lastColumn="0" w:noHBand="0" w:noVBand="1"/>
      </w:tblPr>
      <w:tblGrid>
        <w:gridCol w:w="1139"/>
        <w:gridCol w:w="7995"/>
      </w:tblGrid>
      <w:tr w:rsidR="00213043" w14:paraId="518B38D9"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841" w:type="dxa"/>
            <w:tcBorders>
              <w:top w:val="single" w:sz="4" w:space="0" w:color="0082C8"/>
              <w:bottom w:val="single" w:sz="4" w:space="0" w:color="A6A6A6" w:themeColor="background1" w:themeShade="A6"/>
            </w:tcBorders>
          </w:tcPr>
          <w:p w14:paraId="75035810"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8293" w:type="dxa"/>
            <w:tcBorders>
              <w:top w:val="single" w:sz="4" w:space="0" w:color="0082C8"/>
              <w:bottom w:val="single" w:sz="4" w:space="0" w:color="A6A6A6" w:themeColor="background1" w:themeShade="A6"/>
              <w:right w:val="single" w:sz="4" w:space="0" w:color="0070C0"/>
            </w:tcBorders>
          </w:tcPr>
          <w:p w14:paraId="2F6F0895"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213043" w:rsidRPr="00D5451C" w14:paraId="28D85B7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841" w:type="dxa"/>
            <w:tcBorders>
              <w:top w:val="single" w:sz="4" w:space="0" w:color="A6A6A6" w:themeColor="background1" w:themeShade="A6"/>
              <w:bottom w:val="single" w:sz="4" w:space="0" w:color="A6A6A6" w:themeColor="background1" w:themeShade="A6"/>
            </w:tcBorders>
            <w:vAlign w:val="top"/>
          </w:tcPr>
          <w:p w14:paraId="674AD685" w14:textId="77777777" w:rsidR="00213043" w:rsidRDefault="00213043" w:rsidP="00213043">
            <w:pPr>
              <w:pStyle w:val="INDICATORNUMBER"/>
            </w:pPr>
            <w:r>
              <w:rPr>
                <w:bCs/>
              </w:rPr>
              <w:t>Basic role</w:t>
            </w:r>
          </w:p>
        </w:tc>
        <w:tc>
          <w:tcPr>
            <w:tcW w:w="829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456F203"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0AED1FD8" w14:textId="7D4644C0" w:rsidR="00BC44A4"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szCs w:val="18"/>
              </w:rPr>
              <w:t xml:space="preserve">joined </w:t>
            </w:r>
            <w:r w:rsidR="00BC44A4">
              <w:rPr>
                <w:rFonts w:cs="Calibri"/>
                <w:szCs w:val="18"/>
              </w:rPr>
              <w:t>or signed up to an initiative</w:t>
            </w:r>
            <w:r>
              <w:rPr>
                <w:rFonts w:cs="Calibri"/>
                <w:szCs w:val="18"/>
              </w:rPr>
              <w:t>;</w:t>
            </w:r>
            <w:r w:rsidR="00BC44A4" w:rsidRPr="00D41D24">
              <w:rPr>
                <w:rFonts w:cs="Calibri"/>
                <w:szCs w:val="18"/>
              </w:rPr>
              <w:t xml:space="preserve"> </w:t>
            </w:r>
          </w:p>
          <w:p w14:paraId="368B940F" w14:textId="0BC8632D" w:rsidR="00213043" w:rsidRPr="00213043"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Cs/>
                <w:szCs w:val="18"/>
              </w:rPr>
            </w:pPr>
            <w:r>
              <w:rPr>
                <w:bCs/>
                <w:szCs w:val="18"/>
              </w:rPr>
              <w:t>a</w:t>
            </w:r>
            <w:r w:rsidRPr="00213043">
              <w:rPr>
                <w:bCs/>
                <w:szCs w:val="18"/>
              </w:rPr>
              <w:t xml:space="preserve">ttended </w:t>
            </w:r>
            <w:r w:rsidR="00213043" w:rsidRPr="00213043">
              <w:rPr>
                <w:bCs/>
                <w:szCs w:val="18"/>
              </w:rPr>
              <w:t>conferences as a participant</w:t>
            </w:r>
            <w:r>
              <w:rPr>
                <w:bCs/>
                <w:szCs w:val="18"/>
              </w:rPr>
              <w:t>; and/or</w:t>
            </w:r>
          </w:p>
          <w:p w14:paraId="4E7CA4B8" w14:textId="21917EB4" w:rsidR="00213043"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
                <w:bCs/>
              </w:rPr>
            </w:pPr>
            <w:r>
              <w:rPr>
                <w:bCs/>
                <w:szCs w:val="18"/>
              </w:rPr>
              <w:t>a</w:t>
            </w:r>
            <w:r w:rsidRPr="00213043">
              <w:rPr>
                <w:bCs/>
                <w:szCs w:val="18"/>
              </w:rPr>
              <w:t xml:space="preserve">ttended </w:t>
            </w:r>
            <w:r w:rsidR="00213043" w:rsidRPr="00213043">
              <w:rPr>
                <w:bCs/>
                <w:szCs w:val="18"/>
              </w:rPr>
              <w:t>one or two meetings arranged by the initiative to be informed of its progress</w:t>
            </w:r>
            <w:r>
              <w:rPr>
                <w:bCs/>
                <w:szCs w:val="18"/>
              </w:rPr>
              <w:t>.</w:t>
            </w:r>
          </w:p>
        </w:tc>
      </w:tr>
      <w:tr w:rsidR="00213043" w:rsidRPr="00D5451C" w14:paraId="11D9D270"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841" w:type="dxa"/>
            <w:tcBorders>
              <w:top w:val="single" w:sz="4" w:space="0" w:color="A6A6A6" w:themeColor="background1" w:themeShade="A6"/>
              <w:bottom w:val="single" w:sz="4" w:space="0" w:color="A6A6A6" w:themeColor="background1" w:themeShade="A6"/>
            </w:tcBorders>
          </w:tcPr>
          <w:p w14:paraId="0D49BCCB" w14:textId="77777777" w:rsidR="00213043" w:rsidRDefault="00213043">
            <w:pPr>
              <w:pStyle w:val="INDICATORNUMBER"/>
              <w:rPr>
                <w:bCs/>
              </w:rPr>
            </w:pPr>
            <w:r>
              <w:rPr>
                <w:bCs/>
              </w:rPr>
              <w:t>Moderate role</w:t>
            </w:r>
          </w:p>
        </w:tc>
        <w:tc>
          <w:tcPr>
            <w:tcW w:w="829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9FB2C88" w14:textId="77777777" w:rsidR="00BC44A4" w:rsidRDefault="00BC44A4" w:rsidP="00BC44A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6F8869E1" w14:textId="2821699E"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rPr>
              <w:t xml:space="preserve">acted </w:t>
            </w:r>
            <w:r w:rsidR="00213043">
              <w:rPr>
                <w:rFonts w:cs="Calibri"/>
              </w:rPr>
              <w:t>ad</w:t>
            </w:r>
            <w:r>
              <w:rPr>
                <w:rFonts w:cs="Calibri"/>
              </w:rPr>
              <w:t xml:space="preserve"> </w:t>
            </w:r>
            <w:r w:rsidR="00213043">
              <w:rPr>
                <w:rFonts w:cs="Calibri"/>
              </w:rPr>
              <w:t>hoc as a public spokesperson for the initiative</w:t>
            </w:r>
            <w:r>
              <w:rPr>
                <w:rFonts w:cs="Calibri"/>
              </w:rPr>
              <w:t>;</w:t>
            </w:r>
            <w:r w:rsidR="00213043">
              <w:rPr>
                <w:rFonts w:cs="Calibri"/>
              </w:rPr>
              <w:t xml:space="preserve"> </w:t>
            </w:r>
          </w:p>
          <w:p w14:paraId="0ABBD4EF" w14:textId="24DD9AEE"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participated </w:t>
            </w:r>
            <w:r w:rsidR="00213043">
              <w:rPr>
                <w:rFonts w:cs="Calibri"/>
              </w:rPr>
              <w:t>to some degree in advancing the initiative by preparing position papers and joint statements</w:t>
            </w:r>
            <w:r>
              <w:rPr>
                <w:rFonts w:cs="Calibri"/>
              </w:rPr>
              <w:t>; and/or</w:t>
            </w:r>
          </w:p>
          <w:p w14:paraId="16216E16" w14:textId="648D6FB4"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contributed </w:t>
            </w:r>
            <w:r w:rsidR="00213043">
              <w:rPr>
                <w:rFonts w:cs="Calibri"/>
              </w:rPr>
              <w:t>to the organisation or content of events organised by the initiative</w:t>
            </w:r>
            <w:r>
              <w:rPr>
                <w:rFonts w:cs="Calibri"/>
              </w:rPr>
              <w:t>.</w:t>
            </w:r>
            <w:r w:rsidR="00213043">
              <w:rPr>
                <w:rFonts w:cs="Calibri"/>
              </w:rPr>
              <w:t>  </w:t>
            </w:r>
          </w:p>
        </w:tc>
      </w:tr>
      <w:tr w:rsidR="00213043" w:rsidRPr="00D5451C" w14:paraId="5EEE7E4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841" w:type="dxa"/>
            <w:tcBorders>
              <w:top w:val="single" w:sz="4" w:space="0" w:color="A6A6A6" w:themeColor="background1" w:themeShade="A6"/>
              <w:bottom w:val="single" w:sz="4" w:space="0" w:color="A6A6A6" w:themeColor="background1" w:themeShade="A6"/>
            </w:tcBorders>
          </w:tcPr>
          <w:p w14:paraId="497765DF" w14:textId="77777777" w:rsidR="00213043" w:rsidRDefault="00213043">
            <w:pPr>
              <w:pStyle w:val="INDICATORNUMBER"/>
              <w:rPr>
                <w:bCs/>
              </w:rPr>
            </w:pPr>
            <w:r>
              <w:rPr>
                <w:bCs/>
              </w:rPr>
              <w:t>Advanced role</w:t>
            </w:r>
          </w:p>
        </w:tc>
        <w:tc>
          <w:tcPr>
            <w:tcW w:w="829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7F16EEC"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1026F169" w14:textId="157BE1F5" w:rsidR="00213043" w:rsidRDefault="009010CC"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rPr>
              <w:t xml:space="preserve">played </w:t>
            </w:r>
            <w:r w:rsidR="00213043">
              <w:rPr>
                <w:rFonts w:cs="Calibri"/>
              </w:rPr>
              <w:t>a leading role in the initiative by preparing position papers and joint statements</w:t>
            </w:r>
            <w:r w:rsidR="00DF06EB">
              <w:rPr>
                <w:rFonts w:cs="Calibri"/>
              </w:rPr>
              <w:t>;</w:t>
            </w:r>
          </w:p>
          <w:p w14:paraId="4112A461" w14:textId="0340D618" w:rsidR="00213043" w:rsidRDefault="00DF06EB"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 xml:space="preserve">regularly </w:t>
            </w:r>
            <w:r w:rsidR="00213043">
              <w:rPr>
                <w:rFonts w:cs="Calibri"/>
              </w:rPr>
              <w:t>acted as a public spokesperson for the initiative and actively promoted it</w:t>
            </w:r>
            <w:r>
              <w:rPr>
                <w:rFonts w:cs="Calibri"/>
              </w:rPr>
              <w:t>; and/or</w:t>
            </w:r>
          </w:p>
          <w:p w14:paraId="0738ED52" w14:textId="70A1182C" w:rsidR="00213043" w:rsidRDefault="00DF06EB" w:rsidP="00DF06EB">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 xml:space="preserve">provided </w:t>
            </w:r>
            <w:r w:rsidR="00213043">
              <w:rPr>
                <w:rFonts w:cs="Calibri"/>
              </w:rPr>
              <w:t>significant operational, content development and/or financial support to the initiative beyond basic membership requirements.</w:t>
            </w:r>
          </w:p>
        </w:tc>
      </w:tr>
      <w:tr w:rsidR="00213043" w:rsidRPr="00D5451C" w14:paraId="32FEFD48"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0082C8"/>
              <w:right w:val="single" w:sz="4" w:space="0" w:color="0070C0"/>
            </w:tcBorders>
            <w:shd w:val="clear" w:color="auto" w:fill="auto"/>
          </w:tcPr>
          <w:p w14:paraId="29BBFA1C" w14:textId="77777777" w:rsidR="00213043" w:rsidRDefault="00213043" w:rsidP="00BC44A4">
            <w:pPr>
              <w:pStyle w:val="INDICATORTEXT"/>
              <w:ind w:left="360"/>
              <w:rPr>
                <w:rFonts w:cs="Calibri"/>
              </w:rPr>
            </w:pPr>
            <w:r w:rsidRPr="00213043">
              <w:rPr>
                <w:rFonts w:cs="Calibri"/>
              </w:rPr>
              <w:t xml:space="preserve">For a map of responsible investment initiatives in microfinance, </w:t>
            </w:r>
            <w:r w:rsidRPr="009A160A">
              <w:rPr>
                <w:rFonts w:cs="Calibri"/>
              </w:rPr>
              <w:t>see</w:t>
            </w:r>
            <w:r w:rsidRPr="00213043">
              <w:rPr>
                <w:rFonts w:cs="Calibri"/>
                <w:color w:val="0070C0"/>
                <w:u w:val="single"/>
              </w:rPr>
              <w:t xml:space="preserve"> </w:t>
            </w:r>
            <w:hyperlink r:id="rId61" w:history="1">
              <w:r w:rsidRPr="00213043">
                <w:rPr>
                  <w:rFonts w:cs="Calibri"/>
                  <w:color w:val="0070C0"/>
                  <w:u w:val="single"/>
                </w:rPr>
                <w:t>http://www.unpri.org/wp-content/uploads/RIinitiativesinmicrofinance.pdf</w:t>
              </w:r>
            </w:hyperlink>
            <w:r w:rsidRPr="00213043">
              <w:rPr>
                <w:rFonts w:cs="Calibri"/>
              </w:rPr>
              <w:t xml:space="preserve">. An accompanying description can be found at </w:t>
            </w:r>
            <w:hyperlink r:id="rId62" w:history="1">
              <w:r w:rsidRPr="00213043">
                <w:rPr>
                  <w:rFonts w:cs="Calibri"/>
                  <w:color w:val="0070C0"/>
                  <w:u w:val="single"/>
                </w:rPr>
                <w:t>http://www.unpri.org/wp-content/uploads/2012-11Reponsibleinvestmentinitiativesaccompanyingbriefing.pdf</w:t>
              </w:r>
            </w:hyperlink>
          </w:p>
        </w:tc>
      </w:tr>
    </w:tbl>
    <w:p w14:paraId="1579D97C" w14:textId="77777777" w:rsidR="00213043" w:rsidRDefault="00213043"/>
    <w:p w14:paraId="67699EB4" w14:textId="77777777" w:rsidR="00213043" w:rsidRDefault="00213043" w:rsidP="00213043">
      <w:r>
        <w:br w:type="page"/>
      </w:r>
    </w:p>
    <w:p w14:paraId="43C3FEF6" w14:textId="6F294A7D" w:rsidR="00F52ABB" w:rsidRDefault="00213043" w:rsidP="00213043">
      <w:pPr>
        <w:pStyle w:val="INDICATORTEXT"/>
        <w:ind w:left="0"/>
        <w:rPr>
          <w:b/>
          <w:bCs/>
          <w:i/>
          <w:szCs w:val="18"/>
          <w:lang w:eastAsia="en-GB"/>
        </w:rPr>
      </w:pPr>
      <w:r w:rsidRPr="00213043">
        <w:rPr>
          <w:b/>
          <w:bCs/>
          <w:i/>
          <w:szCs w:val="18"/>
          <w:lang w:eastAsia="en-GB"/>
        </w:rPr>
        <w:lastRenderedPageBreak/>
        <w:t>Possible action</w:t>
      </w:r>
    </w:p>
    <w:p w14:paraId="6167D71E" w14:textId="77777777" w:rsidR="00213043" w:rsidRPr="00213043" w:rsidRDefault="00213043" w:rsidP="00213043">
      <w:pPr>
        <w:pStyle w:val="INDICATORTEXT"/>
        <w:ind w:left="0"/>
        <w:rPr>
          <w:b/>
          <w:bCs/>
          <w:i/>
          <w:szCs w:val="18"/>
          <w:lang w:eastAsia="en-GB"/>
        </w:rPr>
      </w:pPr>
      <w:r w:rsidRPr="00213043">
        <w:rPr>
          <w:bCs/>
          <w:i/>
          <w:szCs w:val="18"/>
          <w:lang w:eastAsia="en-GB"/>
        </w:rPr>
        <w:t>Participate in networks to share tools, information and resources.</w:t>
      </w:r>
    </w:p>
    <w:p w14:paraId="0E73615D" w14:textId="77777777" w:rsidR="00213043" w:rsidRDefault="00213043" w:rsidP="00213043">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13043" w14:paraId="5DE0F7C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9776C9"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06651F2"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23447B3"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D16C91"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13043" w14:paraId="4FCC1BD5"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2AE78AC"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IFD 33</w:t>
            </w:r>
          </w:p>
        </w:tc>
        <w:tc>
          <w:tcPr>
            <w:tcW w:w="3402" w:type="dxa"/>
            <w:shd w:val="clear" w:color="auto" w:fill="888888"/>
          </w:tcPr>
          <w:p w14:paraId="29EA07F8" w14:textId="77777777" w:rsidR="00213043" w:rsidRPr="00903B6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03987CE" w14:textId="77777777" w:rsidR="00213043" w:rsidRPr="00E4172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F3C8CC1"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0666B11E" w14:textId="77777777" w:rsidR="00213043" w:rsidRDefault="00213043" w:rsidP="00213043">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13043" w14:paraId="0B5677B9"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67E3F99" w14:textId="77777777" w:rsidR="00213043" w:rsidRPr="00903B63" w:rsidRDefault="00213043"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55BBAD3" w14:textId="77777777" w:rsidR="00213043" w:rsidRPr="00903B63"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13043" w14:paraId="1479F659"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E28E045" w14:textId="77777777" w:rsidR="00213043" w:rsidRDefault="00213043" w:rsidP="001D01AF">
            <w:pPr>
              <w:pStyle w:val="INDICATORNUMBER"/>
              <w:rPr>
                <w:rStyle w:val="IntenseEmphasis"/>
                <w:b/>
                <w:bCs w:val="0"/>
                <w:i w:val="0"/>
                <w:iCs w:val="0"/>
              </w:rPr>
            </w:pPr>
            <w:r>
              <w:rPr>
                <w:rStyle w:val="IntenseEmphasis"/>
                <w:b/>
                <w:bCs w:val="0"/>
                <w:i w:val="0"/>
                <w:iCs w:val="0"/>
                <w:color w:val="595959"/>
              </w:rPr>
              <w:t>IFD 33.1</w:t>
            </w:r>
          </w:p>
        </w:tc>
        <w:tc>
          <w:tcPr>
            <w:tcW w:w="8080" w:type="dxa"/>
            <w:gridSpan w:val="2"/>
            <w:tcBorders>
              <w:top w:val="nil"/>
              <w:right w:val="single" w:sz="4" w:space="0" w:color="595959" w:themeColor="text1" w:themeTint="A6"/>
            </w:tcBorders>
          </w:tcPr>
          <w:p w14:paraId="6E2BE901" w14:textId="13D2C6E4" w:rsidR="00213043" w:rsidRPr="00392499" w:rsidRDefault="00213043" w:rsidP="00DF06EB">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13043">
              <w:rPr>
                <w:bCs/>
                <w:szCs w:val="18"/>
              </w:rPr>
              <w:t xml:space="preserve">Indicate </w:t>
            </w:r>
            <w:r w:rsidR="00DF06EB">
              <w:rPr>
                <w:bCs/>
                <w:szCs w:val="18"/>
              </w:rPr>
              <w:t>whether</w:t>
            </w:r>
            <w:r w:rsidR="00DF06EB" w:rsidRPr="00213043">
              <w:rPr>
                <w:bCs/>
                <w:szCs w:val="18"/>
              </w:rPr>
              <w:t xml:space="preserve"> </w:t>
            </w:r>
            <w:r w:rsidRPr="00213043">
              <w:rPr>
                <w:bCs/>
                <w:szCs w:val="18"/>
              </w:rPr>
              <w:t>you encourage your investees to be a member of</w:t>
            </w:r>
            <w:r w:rsidR="00163E42">
              <w:rPr>
                <w:bCs/>
                <w:szCs w:val="18"/>
              </w:rPr>
              <w:t>/</w:t>
            </w:r>
            <w:r w:rsidRPr="00213043">
              <w:rPr>
                <w:bCs/>
                <w:szCs w:val="18"/>
              </w:rPr>
              <w:t>endorse the following</w:t>
            </w:r>
            <w:r w:rsidR="00DF06EB">
              <w:rPr>
                <w:bCs/>
                <w:szCs w:val="18"/>
              </w:rPr>
              <w:t>.</w:t>
            </w:r>
          </w:p>
        </w:tc>
      </w:tr>
      <w:tr w:rsidR="005F1E76" w14:paraId="7E3B01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4178C6C"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02FB8E34" w14:textId="77777777" w:rsidR="005F1E76" w:rsidRPr="00903B63" w:rsidRDefault="005F1E76" w:rsidP="005F1E76">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Social Performance Task Force</w:t>
            </w:r>
          </w:p>
        </w:tc>
      </w:tr>
      <w:tr w:rsidR="005F1E76" w14:paraId="48C42E48"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07744F19" w14:textId="77777777" w:rsidR="005F1E76" w:rsidRPr="00AE100E" w:rsidRDefault="005F1E76"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8CD9255"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33311BB"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718E3D85" w14:textId="77777777" w:rsidTr="00A81C2B">
        <w:trPr>
          <w:trHeight w:val="569"/>
        </w:trPr>
        <w:tc>
          <w:tcPr>
            <w:cnfStyle w:val="001000000000" w:firstRow="0" w:lastRow="0" w:firstColumn="1" w:lastColumn="0" w:oddVBand="0" w:evenVBand="0" w:oddHBand="0" w:evenHBand="0" w:firstRowFirstColumn="0" w:firstRowLastColumn="0" w:lastRowFirstColumn="0" w:lastRowLastColumn="0"/>
            <w:tcW w:w="1134" w:type="dxa"/>
            <w:vMerge/>
          </w:tcPr>
          <w:p w14:paraId="384854B7" w14:textId="77777777" w:rsidR="005F1E76" w:rsidRPr="00AE100E" w:rsidRDefault="005F1E76" w:rsidP="00A81C2B">
            <w:pPr>
              <w:pStyle w:val="INDICATORNUMBER"/>
              <w:spacing w:before="0" w:after="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17646E3" w14:textId="77777777" w:rsidR="005F1E76" w:rsidRPr="001F19C3" w:rsidRDefault="005F1E76"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E8C3B91"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B475DF4"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9F52F19" w14:textId="77777777"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416EBCC6" w14:textId="77777777" w:rsidTr="00B6202A">
        <w:trPr>
          <w:trHeight w:val="62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2386D78F" w14:textId="77777777" w:rsidR="005F1E76" w:rsidRPr="00AE100E" w:rsidRDefault="005F1E76" w:rsidP="00A81C2B">
            <w:pPr>
              <w:pStyle w:val="INDICATORNUMBER"/>
              <w:spacing w:before="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2EF1AE4" w14:textId="77777777" w:rsidR="005F1E76" w:rsidRPr="001F19C3" w:rsidRDefault="00A81C2B"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7C79BE7A"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58AA9C47"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right w:val="single" w:sz="4" w:space="0" w:color="595959" w:themeColor="text1" w:themeTint="A6"/>
            </w:tcBorders>
            <w:shd w:val="clear" w:color="auto" w:fill="auto"/>
          </w:tcPr>
          <w:p w14:paraId="70E52DEE" w14:textId="77777777" w:rsidR="005F1E76"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3173807D" w14:textId="728BFDD9"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213043" w14:paraId="5B157517" w14:textId="77777777" w:rsidTr="005F1E76">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6D29BFF6" w14:textId="77777777" w:rsidR="00213043" w:rsidRDefault="00213043"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1FBC4E0C" w14:textId="77777777" w:rsidR="00213043" w:rsidRPr="006D231C" w:rsidRDefault="005F1E76" w:rsidP="005F1E76">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F1E76">
              <w:rPr>
                <w:b/>
                <w:bCs/>
                <w:color w:val="FFFFFF" w:themeColor="background1"/>
              </w:rPr>
              <w:t>The Smart Campaign</w:t>
            </w:r>
          </w:p>
        </w:tc>
      </w:tr>
      <w:tr w:rsidR="005F1E76" w14:paraId="480D5C42"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6C37661D"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B4F681"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AD91D"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018ABDCE"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4D079B0"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A9464C8"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61DD327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E8506EF"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B9319D6"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274DF07A"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92E9CC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FAC7289"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5E6C48EA"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AF331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66CA8AE"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7E3A36">
              <w:t>,</w:t>
            </w:r>
            <w:r w:rsidRPr="00FC4F77">
              <w:t xml:space="preserve"> </w:t>
            </w:r>
            <w:r w:rsidRPr="00903B63">
              <w:sym w:font="Wingdings" w:char="F06D"/>
            </w:r>
            <w:r>
              <w:t xml:space="preserve"> </w:t>
            </w:r>
            <w:r w:rsidRPr="00FC4F77">
              <w:t>20-40</w:t>
            </w:r>
            <w:r w:rsidR="007E3A36">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04C9E474" w14:textId="302A1400"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5F1E76" w14:paraId="6D334036"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40A60A2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248917DA" w14:textId="1824DFF0" w:rsidR="005F1E76" w:rsidRPr="00903B63" w:rsidRDefault="005F1E76" w:rsidP="001D01AF">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Other network and association memberships and/or specific collaboration related to the promotion of inclusive finance</w:t>
            </w:r>
            <w:r w:rsidR="00985401">
              <w:rPr>
                <w:b/>
                <w:bCs/>
                <w:color w:val="FFFFFF" w:themeColor="background1"/>
              </w:rPr>
              <w:t>; specify</w:t>
            </w:r>
            <w:r>
              <w:rPr>
                <w:b/>
                <w:bCs/>
                <w:color w:val="FFFFFF" w:themeColor="background1"/>
              </w:rPr>
              <w:t xml:space="preserve"> ___________</w:t>
            </w:r>
          </w:p>
        </w:tc>
      </w:tr>
      <w:tr w:rsidR="005F1E76" w14:paraId="7E55D4F1"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4223D1B"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A2AA03"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64458B4"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2DCDCFFB"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2DFD98E"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8675CD4"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A04811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CB11E8B"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394C86A"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0CB55FC8"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31673EA"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11141F0"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345B3E60"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3AEE31F1"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C8CC82A"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8BF5897" w14:textId="70A6938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5F1E76" w14:paraId="7E92B937"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1A853ED" w14:textId="77777777" w:rsidR="005F1E76" w:rsidRPr="00B734A4" w:rsidRDefault="005F1E76" w:rsidP="001D01AF">
            <w:pPr>
              <w:pStyle w:val="INDICATORNUMBER"/>
              <w:rPr>
                <w:rStyle w:val="IntenseEmphasis"/>
                <w:b/>
                <w:i w:val="0"/>
                <w:color w:val="595959"/>
              </w:rPr>
            </w:pPr>
            <w:r>
              <w:rPr>
                <w:rStyle w:val="IntenseEmphasis"/>
                <w:b/>
                <w:i w:val="0"/>
                <w:color w:val="595959"/>
              </w:rPr>
              <w:t>IFD 33.2</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4FFCC007" w14:textId="77777777" w:rsidR="005F1E76" w:rsidRDefault="005F1E76"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6CBDC3D5" w14:textId="2E5FAA48" w:rsidR="00BB0F8E" w:rsidRPr="006D231C" w:rsidRDefault="00BB0F8E"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5F1E76" w14:paraId="0DB3EFEF"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right w:val="single" w:sz="4" w:space="0" w:color="595959" w:themeColor="text1" w:themeTint="A6"/>
            </w:tcBorders>
          </w:tcPr>
          <w:p w14:paraId="6F99146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uto"/>
              <w:right w:val="single" w:sz="4" w:space="0" w:color="595959" w:themeColor="text1" w:themeTint="A6"/>
            </w:tcBorders>
            <w:shd w:val="clear" w:color="auto" w:fill="auto"/>
          </w:tcPr>
          <w:p w14:paraId="000734A2" w14:textId="77777777" w:rsidR="005F1E76" w:rsidRPr="006D231C" w:rsidRDefault="005F1E76"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r w:rsidR="003F58BA" w14:paraId="38247BBD"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left w:val="nil"/>
              <w:bottom w:val="nil"/>
              <w:right w:val="nil"/>
            </w:tcBorders>
            <w:shd w:val="clear" w:color="auto" w:fill="auto"/>
          </w:tcPr>
          <w:p w14:paraId="131776B4" w14:textId="77777777" w:rsidR="003F58BA" w:rsidRDefault="003F58BA" w:rsidP="001D01AF">
            <w:pPr>
              <w:pStyle w:val="INDICATORNUMBER"/>
              <w:rPr>
                <w:rStyle w:val="IntenseEmphasis"/>
                <w:b/>
                <w:i w:val="0"/>
                <w:color w:val="595959"/>
              </w:rPr>
            </w:pPr>
          </w:p>
        </w:tc>
        <w:tc>
          <w:tcPr>
            <w:tcW w:w="8080" w:type="dxa"/>
            <w:gridSpan w:val="2"/>
            <w:tcBorders>
              <w:top w:val="single" w:sz="4" w:space="0" w:color="auto"/>
              <w:left w:val="nil"/>
              <w:bottom w:val="nil"/>
              <w:right w:val="nil"/>
            </w:tcBorders>
            <w:shd w:val="clear" w:color="auto" w:fill="auto"/>
          </w:tcPr>
          <w:p w14:paraId="06319B6E" w14:textId="77777777" w:rsidR="003F58BA" w:rsidRPr="006D231C" w:rsidRDefault="003F58BA"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tbl>
      <w:tblPr>
        <w:tblStyle w:val="SubSectionMISCTableVOLUNTARY"/>
        <w:tblW w:w="9214" w:type="dxa"/>
        <w:tblInd w:w="5" w:type="dxa"/>
        <w:tblLook w:val="06A0" w:firstRow="1" w:lastRow="0" w:firstColumn="1" w:lastColumn="0" w:noHBand="1" w:noVBand="1"/>
      </w:tblPr>
      <w:tblGrid>
        <w:gridCol w:w="941"/>
        <w:gridCol w:w="2757"/>
        <w:gridCol w:w="2758"/>
        <w:gridCol w:w="2758"/>
      </w:tblGrid>
      <w:tr w:rsidR="005F1E76" w14:paraId="5FB4441D"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41" w:type="dxa"/>
            <w:tcBorders>
              <w:top w:val="single" w:sz="4" w:space="0" w:color="auto"/>
              <w:bottom w:val="single" w:sz="4" w:space="0" w:color="A6A6A6" w:themeColor="background1" w:themeShade="A6"/>
            </w:tcBorders>
            <w:shd w:val="clear" w:color="auto" w:fill="606060"/>
          </w:tcPr>
          <w:p w14:paraId="72A73E9E" w14:textId="77777777" w:rsidR="005F1E76" w:rsidRPr="00191BC1" w:rsidRDefault="005F1E76"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33</w:t>
            </w:r>
          </w:p>
        </w:tc>
        <w:tc>
          <w:tcPr>
            <w:tcW w:w="8273" w:type="dxa"/>
            <w:gridSpan w:val="3"/>
            <w:tcBorders>
              <w:top w:val="nil"/>
              <w:bottom w:val="single" w:sz="4" w:space="0" w:color="A6A6A6" w:themeColor="background1" w:themeShade="A6"/>
              <w:right w:val="single" w:sz="4" w:space="0" w:color="595959" w:themeColor="text1" w:themeTint="A6"/>
            </w:tcBorders>
          </w:tcPr>
          <w:p w14:paraId="58401FF8" w14:textId="77777777" w:rsidR="005F1E76" w:rsidRPr="00191BC1" w:rsidRDefault="005F1E76"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F1E76" w:rsidRPr="00CF025D" w14:paraId="33DA6505"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4482D1F9"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273"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36CA8B66" w14:textId="77777777" w:rsidR="005F1E76" w:rsidRPr="00235AC3" w:rsidRDefault="005F1E76" w:rsidP="00B6202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For a map of responsible investment initiatives in microfinance, see </w:t>
            </w:r>
            <w:hyperlink r:id="rId63" w:history="1">
              <w:r w:rsidR="00B6202A" w:rsidRPr="00144552">
                <w:rPr>
                  <w:rStyle w:val="Hyperlink"/>
                  <w:rFonts w:cs="Arial"/>
                  <w:bCs/>
                  <w:szCs w:val="18"/>
                </w:rPr>
                <w:t>http://www.unpri.org/wp-content/uploads/RIinitiativesinmicrofinance.pdf</w:t>
              </w:r>
            </w:hyperlink>
            <w:r w:rsidRPr="005F1E76">
              <w:rPr>
                <w:bCs/>
                <w:szCs w:val="18"/>
              </w:rPr>
              <w:t xml:space="preserve">. An accompanying description can be found at </w:t>
            </w:r>
            <w:hyperlink r:id="rId64" w:history="1">
              <w:r w:rsidR="00B6202A" w:rsidRPr="00144552">
                <w:rPr>
                  <w:rStyle w:val="Hyperlink"/>
                  <w:rFonts w:cs="Arial"/>
                  <w:bCs/>
                  <w:szCs w:val="18"/>
                </w:rPr>
                <w:t>http://www.unpri.org/wp-content/uploads/2012-11Reponsibleinvestmentinitiativesaccompanyingbriefing.pdf</w:t>
              </w:r>
            </w:hyperlink>
            <w:r>
              <w:rPr>
                <w:bCs/>
                <w:szCs w:val="18"/>
              </w:rPr>
              <w:t>.</w:t>
            </w:r>
            <w:r w:rsidR="00B6202A">
              <w:rPr>
                <w:bCs/>
                <w:szCs w:val="18"/>
              </w:rPr>
              <w:t xml:space="preserve"> </w:t>
            </w:r>
          </w:p>
        </w:tc>
      </w:tr>
      <w:tr w:rsidR="005F1E76" w:rsidRPr="00CF025D" w14:paraId="023DF39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6C1B497A" w14:textId="77777777" w:rsidR="005F1E76" w:rsidRPr="009F7AAC" w:rsidRDefault="005F1E76" w:rsidP="001D01AF">
            <w:pPr>
              <w:pStyle w:val="INDICATORTEXT"/>
              <w:jc w:val="both"/>
              <w:rPr>
                <w:b/>
                <w:bCs/>
                <w:szCs w:val="18"/>
              </w:rPr>
            </w:pPr>
            <w:r w:rsidRPr="009F7AAC">
              <w:rPr>
                <w:b/>
                <w:bCs/>
                <w:szCs w:val="18"/>
              </w:rPr>
              <w:t>ASSESSMENT</w:t>
            </w:r>
          </w:p>
        </w:tc>
      </w:tr>
      <w:tr w:rsidR="005F1E76" w:rsidRPr="00CF025D" w14:paraId="44404046"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single" w:sz="4" w:space="0" w:color="A6A6A6" w:themeColor="background1" w:themeShade="A6"/>
              <w:bottom w:val="nil"/>
              <w:right w:val="single" w:sz="4" w:space="0" w:color="7F7F7F" w:themeColor="text1" w:themeTint="80"/>
            </w:tcBorders>
          </w:tcPr>
          <w:p w14:paraId="1A6F6AEA"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273"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48A0A81C" w14:textId="77777777" w:rsidR="005F1E76" w:rsidRPr="005F1E76"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Maximum score: Three </w:t>
            </w:r>
            <w:r w:rsidRPr="005F1E76">
              <w:rPr>
                <w:bCs/>
                <w:szCs w:val="18"/>
              </w:rPr>
              <w:sym w:font="Wingdings" w:char="F0AB"/>
            </w:r>
          </w:p>
          <w:p w14:paraId="2166791A" w14:textId="77777777" w:rsidR="005F1E76" w:rsidRPr="002F324F"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The assessment of this indicator is based on your responses to [33.1].</w:t>
            </w:r>
          </w:p>
        </w:tc>
      </w:tr>
      <w:tr w:rsidR="00BD356D" w:rsidRPr="00CF025D" w14:paraId="00B80380"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nil"/>
              <w:right w:val="single" w:sz="4" w:space="0" w:color="7F7F7F" w:themeColor="text1" w:themeTint="80"/>
            </w:tcBorders>
          </w:tcPr>
          <w:p w14:paraId="0C2D64DF" w14:textId="77777777" w:rsidR="00BD356D" w:rsidRDefault="00BD356D" w:rsidP="00BD356D">
            <w:pPr>
              <w:pStyle w:val="INDICATORNUMBER"/>
              <w:rPr>
                <w:rStyle w:val="IntenseEmphasis"/>
                <w:b/>
                <w:bCs w:val="0"/>
                <w:i w:val="0"/>
                <w:iCs w:val="0"/>
                <w:color w:val="595959"/>
              </w:rPr>
            </w:pPr>
          </w:p>
        </w:tc>
        <w:tc>
          <w:tcPr>
            <w:tcW w:w="8273"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44836B4B" w14:textId="485D7E6A" w:rsidR="00BD356D" w:rsidRPr="005F1E76" w:rsidRDefault="00BD356D" w:rsidP="00BD356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BD356D" w:rsidRPr="00CF025D" w14:paraId="3AF324F9"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nil"/>
              <w:right w:val="single" w:sz="4" w:space="0" w:color="7F7F7F" w:themeColor="text1" w:themeTint="80"/>
            </w:tcBorders>
          </w:tcPr>
          <w:p w14:paraId="4832BEAB" w14:textId="77777777" w:rsidR="00BD356D" w:rsidRDefault="00BD356D" w:rsidP="00BD356D">
            <w:pPr>
              <w:pStyle w:val="INDICATORNUMBER"/>
              <w:rPr>
                <w:rStyle w:val="IntenseEmphasis"/>
                <w:b/>
                <w:bCs w:val="0"/>
                <w:i w:val="0"/>
                <w:iCs w:val="0"/>
                <w:color w:val="595959"/>
              </w:rPr>
            </w:pPr>
          </w:p>
        </w:tc>
        <w:tc>
          <w:tcPr>
            <w:tcW w:w="2757"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5DC98F52" w14:textId="1CDE372E" w:rsidR="00BD356D" w:rsidRPr="00FA40B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58"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188C1788" w14:textId="13F7A792" w:rsidR="00BD356D" w:rsidRPr="005F1E76"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58"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516F6E9C" w14:textId="1EE446EF" w:rsidR="00BD356D" w:rsidRPr="005F1E76"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BD356D" w:rsidRPr="00CF025D" w14:paraId="68F6AB10"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nil"/>
              <w:right w:val="single" w:sz="4" w:space="0" w:color="7F7F7F" w:themeColor="text1" w:themeTint="80"/>
            </w:tcBorders>
          </w:tcPr>
          <w:p w14:paraId="449391F2" w14:textId="77777777" w:rsidR="00BD356D" w:rsidRDefault="00BD356D" w:rsidP="00BD356D">
            <w:pPr>
              <w:pStyle w:val="INDICATORNUMBER"/>
              <w:rPr>
                <w:rStyle w:val="IntenseEmphasis"/>
                <w:b/>
                <w:bCs w:val="0"/>
                <w:i w:val="0"/>
                <w:iCs w:val="0"/>
                <w:color w:val="595959"/>
              </w:rPr>
            </w:pPr>
          </w:p>
        </w:tc>
        <w:tc>
          <w:tcPr>
            <w:tcW w:w="2757"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6C52CB6D" w14:textId="5A0D79A0"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658E3">
              <w:t>‘No’</w:t>
            </w:r>
          </w:p>
        </w:tc>
        <w:tc>
          <w:tcPr>
            <w:tcW w:w="27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3F52FE9F" w14:textId="51FFCFC8" w:rsidR="00BD356D" w:rsidRPr="0042063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6DFEF47F"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D356D" w:rsidRPr="00CF025D" w14:paraId="3157AC6A"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single" w:sz="4" w:space="0" w:color="595959" w:themeColor="text1" w:themeTint="A6"/>
              <w:right w:val="single" w:sz="4" w:space="0" w:color="7F7F7F" w:themeColor="text1" w:themeTint="80"/>
            </w:tcBorders>
          </w:tcPr>
          <w:p w14:paraId="29FA2E29" w14:textId="77777777" w:rsidR="00BD356D" w:rsidRDefault="00BD356D" w:rsidP="00BD356D">
            <w:pPr>
              <w:pStyle w:val="INDICATORNUMBER"/>
              <w:rPr>
                <w:rStyle w:val="IntenseEmphasis"/>
                <w:b/>
                <w:bCs w:val="0"/>
                <w:i w:val="0"/>
                <w:iCs w:val="0"/>
                <w:color w:val="595959"/>
              </w:rPr>
            </w:pPr>
          </w:p>
        </w:tc>
        <w:tc>
          <w:tcPr>
            <w:tcW w:w="2757" w:type="dxa"/>
            <w:tcBorders>
              <w:top w:val="single" w:sz="4" w:space="0" w:color="BFBFBF" w:themeColor="background1" w:themeShade="BF"/>
              <w:left w:val="single" w:sz="4" w:space="0" w:color="7F7F7F" w:themeColor="text1" w:themeTint="80"/>
              <w:bottom w:val="single" w:sz="4" w:space="0" w:color="595959" w:themeColor="text1" w:themeTint="A6"/>
              <w:right w:val="single" w:sz="4" w:space="0" w:color="BFBFBF" w:themeColor="background1" w:themeShade="BF"/>
            </w:tcBorders>
            <w:vAlign w:val="top"/>
          </w:tcPr>
          <w:p w14:paraId="7DC9A66B" w14:textId="0B7E3A99" w:rsidR="00BD356D" w:rsidRPr="009658E3" w:rsidRDefault="00BD356D" w:rsidP="00DE4044">
            <w:pPr>
              <w:pStyle w:val="INDICATORTEXT"/>
              <w:cnfStyle w:val="000000000000" w:firstRow="0" w:lastRow="0" w:firstColumn="0" w:lastColumn="0" w:oddVBand="0" w:evenVBand="0" w:oddHBand="0" w:evenHBand="0" w:firstRowFirstColumn="0" w:firstRowLastColumn="0" w:lastRowFirstColumn="0" w:lastRowLastColumn="0"/>
            </w:pPr>
            <w:r w:rsidRPr="009658E3">
              <w:t>‘Yes’, for any of the above</w:t>
            </w:r>
          </w:p>
        </w:tc>
        <w:tc>
          <w:tcPr>
            <w:tcW w:w="275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C025AAC" w14:textId="049ABC21" w:rsidR="00BD356D" w:rsidRPr="00D01220"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5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vAlign w:val="top"/>
          </w:tcPr>
          <w:p w14:paraId="415D3F71"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3EB1F27" w14:textId="77777777" w:rsidR="00F52ABB" w:rsidRDefault="00F52ABB" w:rsidP="00B60BE5">
      <w:pPr>
        <w:pStyle w:val="INDICATORNUMBER"/>
      </w:pPr>
    </w:p>
    <w:p w14:paraId="0D94BC1A" w14:textId="77777777" w:rsidR="00F52ABB" w:rsidRDefault="00F52ABB" w:rsidP="00F52ABB">
      <w:pPr>
        <w:rPr>
          <w:rFonts w:eastAsia="Times New Roman"/>
          <w:color w:val="595959"/>
          <w:sz w:val="18"/>
          <w:szCs w:val="18"/>
        </w:rPr>
      </w:pPr>
      <w:r>
        <w:br w:type="page"/>
      </w:r>
    </w:p>
    <w:p w14:paraId="78709DCC" w14:textId="45D0EB78" w:rsidR="00F52ABB" w:rsidRPr="00F52ABB" w:rsidRDefault="00F52ABB" w:rsidP="00F52ABB">
      <w:pPr>
        <w:shd w:val="clear" w:color="auto" w:fill="FFFFFF"/>
        <w:spacing w:after="135" w:line="270" w:lineRule="atLeast"/>
        <w:rPr>
          <w:rFonts w:ascii="Helvetica" w:hAnsi="Helvetica"/>
          <w:b/>
          <w:i/>
          <w:color w:val="333333"/>
        </w:rPr>
      </w:pPr>
      <w:r w:rsidRPr="00F52ABB">
        <w:rPr>
          <w:rFonts w:eastAsia="Times New Roman"/>
          <w:b/>
          <w:bCs/>
          <w:i/>
          <w:color w:val="595959"/>
          <w:sz w:val="18"/>
          <w:szCs w:val="18"/>
          <w:lang w:eastAsia="en-GB"/>
        </w:rPr>
        <w:lastRenderedPageBreak/>
        <w:t>Possible action</w:t>
      </w:r>
    </w:p>
    <w:p w14:paraId="2C6D0922" w14:textId="7AE63E3F" w:rsidR="00F52ABB" w:rsidRPr="00F52ABB" w:rsidRDefault="00F52ABB" w:rsidP="00F52ABB">
      <w:pPr>
        <w:shd w:val="clear" w:color="auto" w:fill="FFFFFF"/>
        <w:spacing w:after="135" w:line="270" w:lineRule="atLeast"/>
        <w:rPr>
          <w:rFonts w:eastAsia="Times New Roman"/>
          <w:bCs/>
          <w:i/>
          <w:color w:val="595959"/>
          <w:sz w:val="18"/>
          <w:szCs w:val="18"/>
          <w:lang w:eastAsia="en-GB"/>
        </w:rPr>
      </w:pPr>
      <w:r w:rsidRPr="00F52ABB">
        <w:rPr>
          <w:rFonts w:eastAsia="Times New Roman"/>
          <w:bCs/>
          <w:i/>
          <w:color w:val="595959"/>
          <w:sz w:val="18"/>
          <w:szCs w:val="18"/>
          <w:lang w:eastAsia="en-GB"/>
        </w:rPr>
        <w:t>Contribute to advancing benchmarking as an incentive for improvement.  </w:t>
      </w:r>
    </w:p>
    <w:p w14:paraId="1EAAE43F" w14:textId="77777777" w:rsidR="005F1E76" w:rsidRDefault="005F1E76"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52ABB" w14:paraId="1C691CD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8FE3AA"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52C13F3"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AF03E84"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EDDBA0E"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F52ABB" w14:paraId="14377C9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81D5ADD"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IFD 34</w:t>
            </w:r>
          </w:p>
        </w:tc>
        <w:tc>
          <w:tcPr>
            <w:tcW w:w="3402" w:type="dxa"/>
            <w:shd w:val="clear" w:color="auto" w:fill="888888"/>
          </w:tcPr>
          <w:p w14:paraId="3B513429" w14:textId="77777777" w:rsidR="00F52ABB" w:rsidRPr="00903B6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37E16F9" w14:textId="77777777" w:rsidR="00F52ABB" w:rsidRPr="00E4172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9226AE9"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2DAD5017" w14:textId="77777777" w:rsidR="00F52ABB" w:rsidRDefault="00F52ABB" w:rsidP="00F52ABB">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F52ABB" w14:paraId="06372B3C"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B8AEC48" w14:textId="77777777" w:rsidR="00F52ABB" w:rsidRPr="00903B63" w:rsidRDefault="00F52ABB"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34</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53E84657" w14:textId="77777777" w:rsidR="00F52ABB" w:rsidRPr="00903B63"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52ABB" w14:paraId="16D527E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EBCC08D" w14:textId="77777777" w:rsidR="00F52ABB" w:rsidRDefault="00F52ABB" w:rsidP="00F52ABB">
            <w:pPr>
              <w:pStyle w:val="INDICATORNUMBER"/>
              <w:rPr>
                <w:rStyle w:val="IntenseEmphasis"/>
                <w:b/>
                <w:bCs w:val="0"/>
                <w:i w:val="0"/>
                <w:iCs w:val="0"/>
              </w:rPr>
            </w:pPr>
            <w:r>
              <w:rPr>
                <w:rStyle w:val="IntenseEmphasis"/>
                <w:b/>
                <w:bCs w:val="0"/>
                <w:i w:val="0"/>
                <w:iCs w:val="0"/>
                <w:color w:val="595959"/>
              </w:rPr>
              <w:t>IFD 34.1</w:t>
            </w:r>
          </w:p>
        </w:tc>
        <w:tc>
          <w:tcPr>
            <w:tcW w:w="8080" w:type="dxa"/>
            <w:gridSpan w:val="2"/>
            <w:tcBorders>
              <w:top w:val="nil"/>
              <w:right w:val="single" w:sz="4" w:space="0" w:color="595959" w:themeColor="text1" w:themeTint="A6"/>
            </w:tcBorders>
          </w:tcPr>
          <w:p w14:paraId="241B0879" w14:textId="0122DAC8" w:rsidR="00F52ABB" w:rsidRPr="00392499" w:rsidRDefault="00F52ABB" w:rsidP="00DF06EB">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52ABB">
              <w:rPr>
                <w:bCs/>
                <w:szCs w:val="18"/>
              </w:rPr>
              <w:t xml:space="preserve">Indicate </w:t>
            </w:r>
            <w:r w:rsidR="00DF06EB">
              <w:rPr>
                <w:bCs/>
                <w:szCs w:val="18"/>
              </w:rPr>
              <w:t>whether</w:t>
            </w:r>
            <w:r w:rsidR="00DF06EB" w:rsidRPr="00F52ABB">
              <w:rPr>
                <w:bCs/>
                <w:szCs w:val="18"/>
              </w:rPr>
              <w:t xml:space="preserve"> </w:t>
            </w:r>
            <w:r w:rsidRPr="00F52ABB">
              <w:rPr>
                <w:bCs/>
                <w:szCs w:val="18"/>
              </w:rPr>
              <w:t xml:space="preserve">you encourage your investees to participate in initiatives </w:t>
            </w:r>
            <w:r w:rsidR="00DF06EB">
              <w:rPr>
                <w:bCs/>
                <w:szCs w:val="18"/>
              </w:rPr>
              <w:t>that</w:t>
            </w:r>
            <w:r w:rsidR="00DF06EB" w:rsidRPr="00F52ABB">
              <w:rPr>
                <w:bCs/>
                <w:szCs w:val="18"/>
              </w:rPr>
              <w:t xml:space="preserve"> </w:t>
            </w:r>
            <w:r w:rsidRPr="00F52ABB">
              <w:rPr>
                <w:bCs/>
                <w:szCs w:val="18"/>
              </w:rPr>
              <w:t>contribute to the development of industry benchmarks.</w:t>
            </w:r>
          </w:p>
        </w:tc>
      </w:tr>
      <w:tr w:rsidR="00F52ABB" w14:paraId="7EEE65E5"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39D1A15"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558DB002" w14:textId="77777777" w:rsidR="00F52ABB" w:rsidRPr="00903B63" w:rsidRDefault="00F52ABB" w:rsidP="00A03D62">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MIX Market</w:t>
            </w:r>
          </w:p>
        </w:tc>
      </w:tr>
      <w:tr w:rsidR="00F52ABB" w14:paraId="2F057489"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23E48ADB" w14:textId="77777777" w:rsidR="00F52ABB" w:rsidRPr="00AE100E" w:rsidRDefault="00F52ABB"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6339F5B7"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732AF2"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37797EEF"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8751F81"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8A708FF" w14:textId="312FE447" w:rsidR="00F52ABB" w:rsidRPr="00B6202A" w:rsidRDefault="00F52ABB" w:rsidP="00DF06EB">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r w:rsidR="00B6202A">
              <w:rPr>
                <w:b/>
              </w:rPr>
              <w:t xml:space="preserve"> and</w:t>
            </w:r>
            <w:r w:rsidRPr="00B6202A">
              <w:rPr>
                <w:b/>
              </w:rPr>
              <w:t xml:space="preserve"> </w:t>
            </w:r>
            <w:r w:rsidR="00B6202A">
              <w:rPr>
                <w:b/>
              </w:rPr>
              <w:t>c</w:t>
            </w:r>
            <w:r w:rsidRPr="00B6202A">
              <w:rPr>
                <w:b/>
              </w:rPr>
              <w:t xml:space="preserve">onfirm </w:t>
            </w:r>
            <w:r w:rsidR="00DF06EB">
              <w:rPr>
                <w:b/>
              </w:rPr>
              <w:t>whether</w:t>
            </w:r>
            <w:r w:rsidR="00DF06EB" w:rsidRPr="00B6202A">
              <w:rPr>
                <w:b/>
              </w:rPr>
              <w:t xml:space="preserve"> </w:t>
            </w:r>
            <w:r w:rsidRPr="00B6202A">
              <w:rPr>
                <w:b/>
              </w:rPr>
              <w:t>you encourage reporting against the MIX Social Performance Indicators.</w:t>
            </w:r>
          </w:p>
        </w:tc>
      </w:tr>
      <w:tr w:rsidR="00F52ABB" w14:paraId="487099D3"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12F4C546"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70312CA"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EF80C1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304EBACA" w14:textId="77777777" w:rsidR="00F52ABB" w:rsidRDefault="00F52ABB"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5225B015" w14:textId="737AEFFF" w:rsidR="00F52ABB" w:rsidRPr="006D231C"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52ABB">
              <w:rPr>
                <w:b/>
                <w:bCs/>
                <w:color w:val="FFFFFF" w:themeColor="background1"/>
              </w:rPr>
              <w:t>MFTransparency</w:t>
            </w:r>
          </w:p>
        </w:tc>
      </w:tr>
      <w:tr w:rsidR="00F52ABB" w14:paraId="52FD6FA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054A6FA"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D240C44"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6D0071"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0516F61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0D68A0F"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E6FC20E" w14:textId="77777777" w:rsidR="00F52ABB" w:rsidRPr="00B6202A"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0022C51B"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8930DB"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104BB00"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DA8207C"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490A381"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65E41E3E" w14:textId="77777777" w:rsidR="00F52ABB" w:rsidRPr="00903B63" w:rsidRDefault="00F52ABB" w:rsidP="001D01AF">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Universal Standards for Social Performance Measurement</w:t>
            </w:r>
          </w:p>
        </w:tc>
      </w:tr>
      <w:tr w:rsidR="00F52ABB" w14:paraId="48B553FD"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6872492"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31CB8031"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2A9B88D"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7FD016A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EA65634"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4D383B7" w14:textId="77777777" w:rsidR="00F52ABB"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56DF591F"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FA56FB5"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88491FF"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2D55EDF2"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4AB8E900"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4376BF95" w14:textId="1555456C" w:rsidR="00BC314E" w:rsidRPr="00903B63" w:rsidRDefault="00BC314E" w:rsidP="001D01AF">
            <w:pPr>
              <w:pStyle w:val="INDICATORTEXT"/>
              <w:cnfStyle w:val="000000000000" w:firstRow="0" w:lastRow="0" w:firstColumn="0" w:lastColumn="0" w:oddVBand="0" w:evenVBand="0" w:oddHBand="0" w:evenHBand="0" w:firstRowFirstColumn="0" w:firstRowLastColumn="0" w:lastRowFirstColumn="0" w:lastRowLastColumn="0"/>
            </w:pPr>
            <w:r w:rsidRPr="00BC314E">
              <w:rPr>
                <w:b/>
                <w:bCs/>
                <w:color w:val="FFFFFF" w:themeColor="background1"/>
              </w:rPr>
              <w:t>Other</w:t>
            </w:r>
            <w:r w:rsidR="00985401">
              <w:rPr>
                <w:b/>
                <w:bCs/>
                <w:color w:val="FFFFFF" w:themeColor="background1"/>
              </w:rPr>
              <w:t>; specify</w:t>
            </w:r>
            <w:r>
              <w:rPr>
                <w:b/>
                <w:bCs/>
                <w:color w:val="FFFFFF" w:themeColor="background1"/>
              </w:rPr>
              <w:t>___________</w:t>
            </w:r>
          </w:p>
        </w:tc>
      </w:tr>
      <w:tr w:rsidR="00BC314E" w14:paraId="16689A8D"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right w:val="single" w:sz="4" w:space="0" w:color="595959" w:themeColor="text1" w:themeTint="A6"/>
            </w:tcBorders>
          </w:tcPr>
          <w:p w14:paraId="1B907390" w14:textId="77777777" w:rsidR="00BC314E" w:rsidRDefault="00BC314E"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0FACC10A" w14:textId="77777777" w:rsidR="00BC314E"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85C6EE3" w14:textId="77777777" w:rsidR="00BC314E" w:rsidRPr="00B734A4"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C314E" w14:paraId="0C7B042F"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1A2A5ED9"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D5E954C" w14:textId="77777777" w:rsidR="00BC314E"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BC314E" w14:paraId="34117B26"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8D7C9A"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3939F5D" w14:textId="77777777" w:rsidR="00BC314E" w:rsidRPr="00BC314E" w:rsidRDefault="00BC314E"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19B11BA6"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44FC01B" w14:textId="77777777" w:rsidR="00BC314E" w:rsidRPr="00B734A4" w:rsidRDefault="00BC314E" w:rsidP="001D01AF">
            <w:pPr>
              <w:pStyle w:val="INDICATORNUMBER"/>
              <w:rPr>
                <w:rStyle w:val="IntenseEmphasis"/>
                <w:b/>
                <w:i w:val="0"/>
                <w:color w:val="595959"/>
              </w:rPr>
            </w:pPr>
            <w:r>
              <w:rPr>
                <w:rStyle w:val="IntenseEmphasis"/>
                <w:b/>
                <w:i w:val="0"/>
                <w:color w:val="595959"/>
              </w:rPr>
              <w:t>IFD 34.2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9F2F6CD" w14:textId="77777777" w:rsidR="00BC314E" w:rsidRDefault="00BC314E"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1F04125C" w14:textId="18443F62" w:rsidR="0026033C" w:rsidRPr="006D231C" w:rsidRDefault="0026033C"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BC314E" w14:paraId="7E17DBD6"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52D5807"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56AEAE7" w14:textId="77777777" w:rsidR="00BC314E" w:rsidRPr="006D231C" w:rsidRDefault="00BC314E"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367C43AD" w14:textId="77777777" w:rsidR="00F52ABB" w:rsidRDefault="00F52ABB" w:rsidP="00F52ABB">
      <w:pPr>
        <w:pStyle w:val="INDICATORNUMBER"/>
      </w:pPr>
    </w:p>
    <w:p w14:paraId="321FE46D" w14:textId="69CEBC6E" w:rsidR="009A160A" w:rsidRDefault="009A160A">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999"/>
        <w:gridCol w:w="2738"/>
        <w:gridCol w:w="2738"/>
        <w:gridCol w:w="2739"/>
      </w:tblGrid>
      <w:tr w:rsidR="00F52ABB" w14:paraId="16A519A2"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9"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004B0CB9" w14:textId="77777777" w:rsidR="00F52ABB" w:rsidRPr="00191BC1" w:rsidRDefault="00F52ABB"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3</w:t>
            </w:r>
            <w:r w:rsidR="00BC314E">
              <w:rPr>
                <w:rStyle w:val="IntenseEmphasis"/>
                <w:b w:val="0"/>
                <w:i w:val="0"/>
                <w:color w:val="FFFFFF" w:themeColor="background1"/>
              </w:rPr>
              <w:t>4</w:t>
            </w:r>
          </w:p>
        </w:tc>
        <w:tc>
          <w:tcPr>
            <w:tcW w:w="8215"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1732FC1C" w14:textId="77777777" w:rsidR="00F52ABB" w:rsidRPr="00191BC1"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847C4" w:rsidRPr="00CF025D" w14:paraId="4051B5DC" w14:textId="77777777" w:rsidTr="00DE4044">
        <w:trPr>
          <w:trHeight w:val="8110"/>
        </w:trPr>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right w:val="single" w:sz="4" w:space="0" w:color="7F7F7F" w:themeColor="text1" w:themeTint="80"/>
            </w:tcBorders>
          </w:tcPr>
          <w:p w14:paraId="2B7B3713" w14:textId="77777777" w:rsidR="00E847C4" w:rsidRDefault="00E847C4" w:rsidP="001D01AF">
            <w:pPr>
              <w:pStyle w:val="INDICATORNUMBER"/>
              <w:rPr>
                <w:rStyle w:val="IntenseEmphasis"/>
                <w:b/>
                <w:bCs w:val="0"/>
                <w:i w:val="0"/>
                <w:iCs w:val="0"/>
                <w:color w:val="595959"/>
              </w:rPr>
            </w:pPr>
            <w:r>
              <w:rPr>
                <w:rStyle w:val="IntenseEmphasis"/>
                <w:b/>
                <w:bCs w:val="0"/>
                <w:i w:val="0"/>
                <w:iCs w:val="0"/>
                <w:color w:val="595959"/>
              </w:rPr>
              <w:t>IFD 34</w:t>
            </w:r>
          </w:p>
        </w:tc>
        <w:tc>
          <w:tcPr>
            <w:tcW w:w="8215" w:type="dxa"/>
            <w:gridSpan w:val="3"/>
            <w:tcBorders>
              <w:top w:val="single" w:sz="4" w:space="0" w:color="A6A6A6" w:themeColor="background1" w:themeShade="A6"/>
              <w:left w:val="single" w:sz="4" w:space="0" w:color="7F7F7F" w:themeColor="text1" w:themeTint="80"/>
              <w:right w:val="single" w:sz="4" w:space="0" w:color="595959" w:themeColor="text1" w:themeTint="A6"/>
            </w:tcBorders>
          </w:tcPr>
          <w:p w14:paraId="7B4656F5" w14:textId="15ED2EFA" w:rsidR="00E847C4" w:rsidRPr="00235AC3" w:rsidRDefault="00E847C4"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The </w:t>
            </w:r>
            <w:hyperlink r:id="rId65" w:history="1">
              <w:r w:rsidRPr="00BC314E">
                <w:rPr>
                  <w:bCs/>
                  <w:color w:val="0070C0"/>
                  <w:szCs w:val="18"/>
                  <w:u w:val="single"/>
                </w:rPr>
                <w:t>MIX</w:t>
              </w:r>
            </w:hyperlink>
            <w:r w:rsidRPr="00BC314E">
              <w:rPr>
                <w:bCs/>
                <w:color w:val="0070C0"/>
                <w:szCs w:val="18"/>
                <w:u w:val="single"/>
              </w:rPr>
              <w:t>’s</w:t>
            </w:r>
            <w:r w:rsidRPr="00BC314E">
              <w:rPr>
                <w:bCs/>
                <w:color w:val="0070C0"/>
                <w:szCs w:val="18"/>
              </w:rPr>
              <w:t xml:space="preserve"> </w:t>
            </w:r>
            <w:r w:rsidRPr="00BC314E">
              <w:rPr>
                <w:bCs/>
                <w:szCs w:val="18"/>
              </w:rPr>
              <w:t xml:space="preserve">primary objective is to increase transparency in the microfinance industry through data collection and analysis. To meet this objective, MIX presents a range of data on MFIs, from financial and operational data to data on social performance, products and funding structure. MFIs voluntarily provide data to the MIX and can submit this using the </w:t>
            </w:r>
            <w:hyperlink r:id="rId66" w:history="1">
              <w:r w:rsidRPr="00BC314E">
                <w:rPr>
                  <w:bCs/>
                  <w:color w:val="0070C0"/>
                  <w:szCs w:val="18"/>
                  <w:u w:val="single"/>
                </w:rPr>
                <w:t>MIX’s downloadable data form</w:t>
              </w:r>
            </w:hyperlink>
            <w:r w:rsidRPr="00BC314E">
              <w:rPr>
                <w:bCs/>
                <w:szCs w:val="18"/>
              </w:rPr>
              <w:t xml:space="preserve"> (available in multiple languages) and sending any reports that may already contain the information required (</w:t>
            </w:r>
            <w:r w:rsidR="00880346">
              <w:rPr>
                <w:bCs/>
                <w:szCs w:val="18"/>
              </w:rPr>
              <w:t xml:space="preserve">i.e., </w:t>
            </w:r>
            <w:r w:rsidRPr="00BC314E">
              <w:rPr>
                <w:bCs/>
                <w:szCs w:val="18"/>
              </w:rPr>
              <w:t xml:space="preserve">ratings, annual reports, donor/investor reports and audits). MFIs can also submit </w:t>
            </w:r>
            <w:hyperlink r:id="rId67" w:history="1">
              <w:r w:rsidRPr="00BC314E">
                <w:rPr>
                  <w:bCs/>
                  <w:szCs w:val="18"/>
                </w:rPr>
                <w:t xml:space="preserve">core </w:t>
              </w:r>
              <w:r w:rsidRPr="00BC314E">
                <w:rPr>
                  <w:bCs/>
                  <w:color w:val="0070C0"/>
                  <w:szCs w:val="18"/>
                  <w:u w:val="single"/>
                </w:rPr>
                <w:t>social performance indicator data</w:t>
              </w:r>
            </w:hyperlink>
            <w:r w:rsidRPr="00BC314E">
              <w:rPr>
                <w:bCs/>
                <w:szCs w:val="18"/>
              </w:rPr>
              <w:t>.</w:t>
            </w:r>
          </w:p>
          <w:p w14:paraId="6357FFF8" w14:textId="69415149" w:rsidR="00E847C4" w:rsidRPr="00BC314E" w:rsidRDefault="00A03550"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hyperlink r:id="rId68" w:history="1">
              <w:r w:rsidR="00E847C4" w:rsidRPr="00BC314E">
                <w:rPr>
                  <w:bCs/>
                  <w:color w:val="0070C0"/>
                  <w:szCs w:val="18"/>
                  <w:u w:val="single"/>
                </w:rPr>
                <w:t>MFTransparency</w:t>
              </w:r>
            </w:hyperlink>
            <w:r w:rsidR="00E847C4" w:rsidRPr="00BC314E">
              <w:rPr>
                <w:bCs/>
                <w:szCs w:val="18"/>
              </w:rPr>
              <w:t xml:space="preserve"> encourages the microfinance industry to be open and transparent regarding the true price of loan products and to provide the information clearly and consistently. It collects and publishes data on loan pricing to help investors and other industry stakeholders make comparisons. Through the Global Transparency Pricing Initiative, microfinance service providers of all types</w:t>
            </w:r>
            <w:r w:rsidR="00DF06EB">
              <w:rPr>
                <w:bCs/>
                <w:szCs w:val="18"/>
              </w:rPr>
              <w:t>,</w:t>
            </w:r>
            <w:r w:rsidR="00E847C4" w:rsidRPr="00BC314E">
              <w:rPr>
                <w:bCs/>
                <w:szCs w:val="18"/>
              </w:rPr>
              <w:t xml:space="preserve"> including NGOs, banks and cooperatives</w:t>
            </w:r>
            <w:r w:rsidR="00DF06EB">
              <w:rPr>
                <w:bCs/>
                <w:szCs w:val="18"/>
              </w:rPr>
              <w:t>,</w:t>
            </w:r>
            <w:r w:rsidR="00E847C4" w:rsidRPr="00BC314E">
              <w:rPr>
                <w:bCs/>
                <w:szCs w:val="18"/>
              </w:rPr>
              <w:t xml:space="preserve"> can participate by submitting their microloan pricing data. It works on a country-by-country basis and does not publish data for any country until it has </w:t>
            </w:r>
            <w:r w:rsidR="00DF06EB">
              <w:rPr>
                <w:bCs/>
                <w:szCs w:val="18"/>
              </w:rPr>
              <w:t>a</w:t>
            </w:r>
            <w:r w:rsidR="00DF06EB" w:rsidRPr="00BC314E">
              <w:rPr>
                <w:bCs/>
                <w:szCs w:val="18"/>
              </w:rPr>
              <w:t xml:space="preserve"> </w:t>
            </w:r>
            <w:r w:rsidR="00E847C4" w:rsidRPr="00BC314E">
              <w:rPr>
                <w:bCs/>
                <w:szCs w:val="18"/>
              </w:rPr>
              <w:t>large majority of that market represented. As of 2012, MFTransparency had data on the following countries: Azerbaijan, Bolivia, Bosnia and Herzegovina, Cambodia, Colombia, Ecuador, Ethiopia, Ghana, India, Kenya, Malawi, Mozambique, Philippines, Rwanda, Tanzania, Uganda and Zambia. For MFIs in countries not yet covered, MFTransparency can provide an official Pricing Certification following in-depth analysis</w:t>
            </w:r>
            <w:r w:rsidR="00E847C4">
              <w:rPr>
                <w:bCs/>
                <w:szCs w:val="18"/>
              </w:rPr>
              <w:t>.</w:t>
            </w:r>
          </w:p>
          <w:p w14:paraId="57D014FA" w14:textId="77777777" w:rsidR="00E847C4" w:rsidRPr="00BC314E" w:rsidRDefault="00E847C4"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Developed through broad industry consultation and launched in 2012, the </w:t>
            </w:r>
            <w:hyperlink r:id="rId69" w:history="1">
              <w:r w:rsidRPr="00BC314E">
                <w:rPr>
                  <w:bCs/>
                  <w:color w:val="0070C0"/>
                  <w:szCs w:val="18"/>
                  <w:u w:val="single"/>
                </w:rPr>
                <w:t>SPTF Universal Standards for Social Performance Management</w:t>
              </w:r>
            </w:hyperlink>
            <w:r w:rsidRPr="00BC314E">
              <w:rPr>
                <w:bCs/>
                <w:szCs w:val="18"/>
              </w:rPr>
              <w:t xml:space="preserve"> are a set of management standards that apply to all microfinance institutions pursing a double bottom line. Meeting the standards signifies that an institution has “strong” social performance management (SPM) practices. To achieve this, institutions must:</w:t>
            </w:r>
          </w:p>
          <w:p w14:paraId="4FCE1E52" w14:textId="2CF31359"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d</w:t>
            </w:r>
            <w:r w:rsidRPr="00BC314E">
              <w:rPr>
                <w:bCs/>
                <w:szCs w:val="18"/>
              </w:rPr>
              <w:t xml:space="preserve">efine </w:t>
            </w:r>
            <w:r w:rsidR="00E847C4" w:rsidRPr="00BC314E">
              <w:rPr>
                <w:bCs/>
                <w:szCs w:val="18"/>
              </w:rPr>
              <w:t xml:space="preserve">and </w:t>
            </w:r>
            <w:r>
              <w:rPr>
                <w:bCs/>
                <w:szCs w:val="18"/>
              </w:rPr>
              <w:t>m</w:t>
            </w:r>
            <w:r w:rsidRPr="00BC314E">
              <w:rPr>
                <w:bCs/>
                <w:szCs w:val="18"/>
              </w:rPr>
              <w:t xml:space="preserve">onitor </w:t>
            </w:r>
            <w:r>
              <w:rPr>
                <w:bCs/>
                <w:szCs w:val="18"/>
              </w:rPr>
              <w:t>s</w:t>
            </w:r>
            <w:r w:rsidRPr="00BC314E">
              <w:rPr>
                <w:bCs/>
                <w:szCs w:val="18"/>
              </w:rPr>
              <w:t xml:space="preserve">ocial </w:t>
            </w:r>
            <w:r>
              <w:rPr>
                <w:bCs/>
                <w:szCs w:val="18"/>
              </w:rPr>
              <w:t>g</w:t>
            </w:r>
            <w:r w:rsidRPr="00BC314E">
              <w:rPr>
                <w:bCs/>
                <w:szCs w:val="18"/>
              </w:rPr>
              <w:t>oals</w:t>
            </w:r>
            <w:r w:rsidR="00E847C4" w:rsidRPr="00BC314E">
              <w:rPr>
                <w:bCs/>
                <w:szCs w:val="18"/>
              </w:rPr>
              <w:t>;</w:t>
            </w:r>
          </w:p>
          <w:p w14:paraId="0FB41771" w14:textId="2DC98399"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e</w:t>
            </w:r>
            <w:r w:rsidRPr="00BC314E">
              <w:rPr>
                <w:bCs/>
                <w:szCs w:val="18"/>
              </w:rPr>
              <w:t xml:space="preserve">nsure </w:t>
            </w:r>
            <w:r>
              <w:rPr>
                <w:bCs/>
                <w:szCs w:val="18"/>
              </w:rPr>
              <w:t>b</w:t>
            </w:r>
            <w:r w:rsidRPr="00BC314E">
              <w:rPr>
                <w:bCs/>
                <w:szCs w:val="18"/>
              </w:rPr>
              <w:t>oard</w:t>
            </w:r>
            <w:r w:rsidR="00E847C4" w:rsidRPr="00BC314E">
              <w:rPr>
                <w:bCs/>
                <w:szCs w:val="18"/>
              </w:rPr>
              <w:t xml:space="preserve">, </w:t>
            </w:r>
            <w:r>
              <w:rPr>
                <w:bCs/>
                <w:szCs w:val="18"/>
              </w:rPr>
              <w:t>m</w:t>
            </w:r>
            <w:r w:rsidRPr="00BC314E">
              <w:rPr>
                <w:bCs/>
                <w:szCs w:val="18"/>
              </w:rPr>
              <w:t xml:space="preserve">anagement </w:t>
            </w:r>
            <w:r w:rsidR="00E847C4" w:rsidRPr="00BC314E">
              <w:rPr>
                <w:bCs/>
                <w:szCs w:val="18"/>
              </w:rPr>
              <w:t xml:space="preserve">and </w:t>
            </w:r>
            <w:r>
              <w:rPr>
                <w:bCs/>
                <w:szCs w:val="18"/>
              </w:rPr>
              <w:t>e</w:t>
            </w:r>
            <w:r w:rsidRPr="00BC314E">
              <w:rPr>
                <w:bCs/>
                <w:szCs w:val="18"/>
              </w:rPr>
              <w:t xml:space="preserve">mployee </w:t>
            </w:r>
            <w:r>
              <w:rPr>
                <w:bCs/>
                <w:szCs w:val="18"/>
              </w:rPr>
              <w:t>c</w:t>
            </w:r>
            <w:r w:rsidRPr="00BC314E">
              <w:rPr>
                <w:bCs/>
                <w:szCs w:val="18"/>
              </w:rPr>
              <w:t xml:space="preserve">ommitment </w:t>
            </w:r>
            <w:r w:rsidR="00E847C4" w:rsidRPr="00BC314E">
              <w:rPr>
                <w:bCs/>
                <w:szCs w:val="18"/>
              </w:rPr>
              <w:t xml:space="preserve">to </w:t>
            </w:r>
            <w:r>
              <w:rPr>
                <w:bCs/>
                <w:szCs w:val="18"/>
              </w:rPr>
              <w:t>s</w:t>
            </w:r>
            <w:r w:rsidRPr="00BC314E">
              <w:rPr>
                <w:bCs/>
                <w:szCs w:val="18"/>
              </w:rPr>
              <w:t xml:space="preserve">ocial </w:t>
            </w:r>
            <w:r>
              <w:rPr>
                <w:bCs/>
                <w:szCs w:val="18"/>
              </w:rPr>
              <w:t>g</w:t>
            </w:r>
            <w:r w:rsidRPr="00BC314E">
              <w:rPr>
                <w:bCs/>
                <w:szCs w:val="18"/>
              </w:rPr>
              <w:t>oals</w:t>
            </w:r>
            <w:r w:rsidR="00E847C4" w:rsidRPr="00BC314E">
              <w:rPr>
                <w:bCs/>
                <w:szCs w:val="18"/>
              </w:rPr>
              <w:t>;</w:t>
            </w:r>
          </w:p>
          <w:p w14:paraId="41A03687" w14:textId="03FBDEE1"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Pr="00BC314E">
              <w:rPr>
                <w:bCs/>
                <w:szCs w:val="18"/>
              </w:rPr>
              <w:t xml:space="preserve">reat </w:t>
            </w:r>
            <w:r>
              <w:rPr>
                <w:bCs/>
                <w:szCs w:val="18"/>
              </w:rPr>
              <w:t>c</w:t>
            </w:r>
            <w:r w:rsidRPr="00BC314E">
              <w:rPr>
                <w:bCs/>
                <w:szCs w:val="18"/>
              </w:rPr>
              <w:t xml:space="preserve">lients </w:t>
            </w:r>
            <w:r>
              <w:rPr>
                <w:bCs/>
                <w:szCs w:val="18"/>
              </w:rPr>
              <w:t>r</w:t>
            </w:r>
            <w:r w:rsidRPr="00BC314E">
              <w:rPr>
                <w:bCs/>
                <w:szCs w:val="18"/>
              </w:rPr>
              <w:t>esponsibly</w:t>
            </w:r>
            <w:r w:rsidR="00E847C4" w:rsidRPr="00BC314E">
              <w:rPr>
                <w:bCs/>
                <w:szCs w:val="18"/>
              </w:rPr>
              <w:t>;</w:t>
            </w:r>
          </w:p>
          <w:p w14:paraId="6A6DEF81" w14:textId="4A4E9C0D"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d</w:t>
            </w:r>
            <w:r w:rsidRPr="00BC314E">
              <w:rPr>
                <w:bCs/>
                <w:szCs w:val="18"/>
              </w:rPr>
              <w:t xml:space="preserve">esign </w:t>
            </w:r>
            <w:r>
              <w:rPr>
                <w:bCs/>
                <w:szCs w:val="18"/>
              </w:rPr>
              <w:t>p</w:t>
            </w:r>
            <w:r w:rsidRPr="00BC314E">
              <w:rPr>
                <w:bCs/>
                <w:szCs w:val="18"/>
              </w:rPr>
              <w:t>roducts</w:t>
            </w:r>
            <w:r w:rsidR="00E847C4" w:rsidRPr="00BC314E">
              <w:rPr>
                <w:bCs/>
                <w:szCs w:val="18"/>
              </w:rPr>
              <w:t xml:space="preserve">, </w:t>
            </w:r>
            <w:r>
              <w:rPr>
                <w:bCs/>
                <w:szCs w:val="18"/>
              </w:rPr>
              <w:t>s</w:t>
            </w:r>
            <w:r w:rsidRPr="00BC314E">
              <w:rPr>
                <w:bCs/>
                <w:szCs w:val="18"/>
              </w:rPr>
              <w:t>ervices</w:t>
            </w:r>
            <w:r w:rsidR="00E847C4" w:rsidRPr="00BC314E">
              <w:rPr>
                <w:bCs/>
                <w:szCs w:val="18"/>
              </w:rPr>
              <w:t xml:space="preserve">, </w:t>
            </w:r>
            <w:r>
              <w:rPr>
                <w:bCs/>
                <w:szCs w:val="18"/>
              </w:rPr>
              <w:t>d</w:t>
            </w:r>
            <w:r w:rsidRPr="00BC314E">
              <w:rPr>
                <w:bCs/>
                <w:szCs w:val="18"/>
              </w:rPr>
              <w:t xml:space="preserve">elivery </w:t>
            </w:r>
            <w:r>
              <w:rPr>
                <w:bCs/>
                <w:szCs w:val="18"/>
              </w:rPr>
              <w:t>m</w:t>
            </w:r>
            <w:r w:rsidRPr="00BC314E">
              <w:rPr>
                <w:bCs/>
                <w:szCs w:val="18"/>
              </w:rPr>
              <w:t xml:space="preserve">odels </w:t>
            </w:r>
            <w:r w:rsidR="00E847C4" w:rsidRPr="00BC314E">
              <w:rPr>
                <w:bCs/>
                <w:szCs w:val="18"/>
              </w:rPr>
              <w:t xml:space="preserve">and </w:t>
            </w:r>
            <w:r>
              <w:rPr>
                <w:bCs/>
                <w:szCs w:val="18"/>
              </w:rPr>
              <w:t>c</w:t>
            </w:r>
            <w:r w:rsidRPr="00BC314E">
              <w:rPr>
                <w:bCs/>
                <w:szCs w:val="18"/>
              </w:rPr>
              <w:t xml:space="preserve">hannels </w:t>
            </w:r>
            <w:r>
              <w:rPr>
                <w:bCs/>
                <w:szCs w:val="18"/>
              </w:rPr>
              <w:t>t</w:t>
            </w:r>
            <w:r w:rsidRPr="00BC314E">
              <w:rPr>
                <w:bCs/>
                <w:szCs w:val="18"/>
              </w:rPr>
              <w:t xml:space="preserve">hat </w:t>
            </w:r>
            <w:r>
              <w:rPr>
                <w:bCs/>
                <w:szCs w:val="18"/>
              </w:rPr>
              <w:t>m</w:t>
            </w:r>
            <w:r w:rsidRPr="00BC314E">
              <w:rPr>
                <w:bCs/>
                <w:szCs w:val="18"/>
              </w:rPr>
              <w:t xml:space="preserve">eet </w:t>
            </w:r>
            <w:r w:rsidR="00DE4B02">
              <w:rPr>
                <w:bCs/>
                <w:szCs w:val="18"/>
              </w:rPr>
              <w:t>c</w:t>
            </w:r>
            <w:r w:rsidR="00DE4B02" w:rsidRPr="00BC314E">
              <w:rPr>
                <w:bCs/>
                <w:szCs w:val="18"/>
              </w:rPr>
              <w:t>lients'</w:t>
            </w:r>
            <w:r w:rsidRPr="00BC314E">
              <w:rPr>
                <w:bCs/>
                <w:szCs w:val="18"/>
              </w:rPr>
              <w:t xml:space="preserve">’ </w:t>
            </w:r>
            <w:r>
              <w:rPr>
                <w:bCs/>
                <w:szCs w:val="18"/>
              </w:rPr>
              <w:t>n</w:t>
            </w:r>
            <w:r w:rsidRPr="00BC314E">
              <w:rPr>
                <w:bCs/>
                <w:szCs w:val="18"/>
              </w:rPr>
              <w:t xml:space="preserve">eeds </w:t>
            </w:r>
            <w:r w:rsidR="00E847C4" w:rsidRPr="00BC314E">
              <w:rPr>
                <w:bCs/>
                <w:szCs w:val="18"/>
              </w:rPr>
              <w:t xml:space="preserve">and </w:t>
            </w:r>
            <w:r>
              <w:rPr>
                <w:bCs/>
                <w:szCs w:val="18"/>
              </w:rPr>
              <w:t>p</w:t>
            </w:r>
            <w:r w:rsidRPr="00BC314E">
              <w:rPr>
                <w:bCs/>
                <w:szCs w:val="18"/>
              </w:rPr>
              <w:t>references</w:t>
            </w:r>
            <w:r w:rsidR="00E847C4" w:rsidRPr="00BC314E">
              <w:rPr>
                <w:bCs/>
                <w:szCs w:val="18"/>
              </w:rPr>
              <w:t>;</w:t>
            </w:r>
          </w:p>
          <w:p w14:paraId="42DF4E7E" w14:textId="27903487"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Pr="00BC314E">
              <w:rPr>
                <w:bCs/>
                <w:szCs w:val="18"/>
              </w:rPr>
              <w:t xml:space="preserve">reat </w:t>
            </w:r>
            <w:r>
              <w:rPr>
                <w:bCs/>
                <w:szCs w:val="18"/>
              </w:rPr>
              <w:t>e</w:t>
            </w:r>
            <w:r w:rsidRPr="00BC314E">
              <w:rPr>
                <w:bCs/>
                <w:szCs w:val="18"/>
              </w:rPr>
              <w:t xml:space="preserve">mployees </w:t>
            </w:r>
            <w:r>
              <w:rPr>
                <w:bCs/>
                <w:szCs w:val="18"/>
              </w:rPr>
              <w:t>r</w:t>
            </w:r>
            <w:r w:rsidRPr="00BC314E">
              <w:rPr>
                <w:bCs/>
                <w:szCs w:val="18"/>
              </w:rPr>
              <w:t>esponsibly</w:t>
            </w:r>
            <w:r w:rsidR="00E847C4" w:rsidRPr="00BC314E">
              <w:rPr>
                <w:bCs/>
                <w:szCs w:val="18"/>
              </w:rPr>
              <w:t>; and</w:t>
            </w:r>
          </w:p>
          <w:p w14:paraId="70760410" w14:textId="7C19340C"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b</w:t>
            </w:r>
            <w:r w:rsidRPr="00BC314E">
              <w:rPr>
                <w:bCs/>
                <w:szCs w:val="18"/>
              </w:rPr>
              <w:t xml:space="preserve">alance </w:t>
            </w:r>
            <w:r>
              <w:rPr>
                <w:bCs/>
                <w:szCs w:val="18"/>
              </w:rPr>
              <w:t>f</w:t>
            </w:r>
            <w:r w:rsidRPr="00BC314E">
              <w:rPr>
                <w:bCs/>
                <w:szCs w:val="18"/>
              </w:rPr>
              <w:t xml:space="preserve">inancial </w:t>
            </w:r>
            <w:r w:rsidR="00E847C4" w:rsidRPr="00BC314E">
              <w:rPr>
                <w:bCs/>
                <w:szCs w:val="18"/>
              </w:rPr>
              <w:t xml:space="preserve">and </w:t>
            </w:r>
            <w:r>
              <w:rPr>
                <w:bCs/>
                <w:szCs w:val="18"/>
              </w:rPr>
              <w:t>s</w:t>
            </w:r>
            <w:r w:rsidRPr="00BC314E">
              <w:rPr>
                <w:bCs/>
                <w:szCs w:val="18"/>
              </w:rPr>
              <w:t xml:space="preserve">ocial </w:t>
            </w:r>
            <w:r>
              <w:rPr>
                <w:bCs/>
                <w:szCs w:val="18"/>
              </w:rPr>
              <w:t>p</w:t>
            </w:r>
            <w:r w:rsidRPr="00BC314E">
              <w:rPr>
                <w:bCs/>
                <w:szCs w:val="18"/>
              </w:rPr>
              <w:t>erformance</w:t>
            </w:r>
          </w:p>
          <w:p w14:paraId="502CC1F8" w14:textId="6DEEAC5D" w:rsidR="00E847C4" w:rsidRPr="00235AC3" w:rsidRDefault="00E847C4"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The </w:t>
            </w:r>
            <w:r w:rsidR="00DF06EB">
              <w:rPr>
                <w:bCs/>
                <w:szCs w:val="18"/>
              </w:rPr>
              <w:t>s</w:t>
            </w:r>
            <w:r w:rsidR="00DF06EB" w:rsidRPr="00BC314E">
              <w:rPr>
                <w:bCs/>
                <w:szCs w:val="18"/>
              </w:rPr>
              <w:t xml:space="preserve">tandards </w:t>
            </w:r>
            <w:r w:rsidRPr="00BC314E">
              <w:rPr>
                <w:bCs/>
                <w:szCs w:val="18"/>
              </w:rPr>
              <w:t>are voluntary and aspirational, but MFIs (particularly SPTF members) are encouraged to use them to guide their strategies for achieving stronger social performance management and to self-regulate their social performance.</w:t>
            </w:r>
          </w:p>
        </w:tc>
      </w:tr>
      <w:tr w:rsidR="00F52ABB" w:rsidRPr="00CF025D" w14:paraId="1489B6D1"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337DC1A3" w14:textId="77777777" w:rsidR="00F52ABB" w:rsidRPr="009F7AAC" w:rsidRDefault="00F52ABB" w:rsidP="001D01AF">
            <w:pPr>
              <w:pStyle w:val="INDICATORTEXT"/>
              <w:jc w:val="both"/>
              <w:rPr>
                <w:b/>
                <w:bCs/>
                <w:szCs w:val="18"/>
              </w:rPr>
            </w:pPr>
            <w:r w:rsidRPr="009F7AAC">
              <w:rPr>
                <w:b/>
                <w:bCs/>
                <w:szCs w:val="18"/>
              </w:rPr>
              <w:t>ASSESSMENT</w:t>
            </w:r>
          </w:p>
        </w:tc>
      </w:tr>
      <w:tr w:rsidR="00F52ABB" w:rsidRPr="00CF025D" w14:paraId="57320E34"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bottom w:val="nil"/>
              <w:right w:val="single" w:sz="4" w:space="0" w:color="7F7F7F" w:themeColor="text1" w:themeTint="80"/>
            </w:tcBorders>
          </w:tcPr>
          <w:p w14:paraId="31D2A318" w14:textId="77777777" w:rsidR="00F52ABB" w:rsidRDefault="00F52ABB" w:rsidP="00BC314E">
            <w:pPr>
              <w:pStyle w:val="INDICATORNUMBER"/>
              <w:rPr>
                <w:rStyle w:val="IntenseEmphasis"/>
                <w:b/>
                <w:bCs w:val="0"/>
                <w:i w:val="0"/>
                <w:iCs w:val="0"/>
                <w:color w:val="595959"/>
              </w:rPr>
            </w:pPr>
            <w:r>
              <w:rPr>
                <w:rStyle w:val="IntenseEmphasis"/>
                <w:b/>
                <w:bCs w:val="0"/>
                <w:i w:val="0"/>
                <w:iCs w:val="0"/>
                <w:color w:val="595959"/>
              </w:rPr>
              <w:t>IFD 3</w:t>
            </w:r>
            <w:r w:rsidR="00BC314E">
              <w:rPr>
                <w:rStyle w:val="IntenseEmphasis"/>
                <w:b/>
                <w:bCs w:val="0"/>
                <w:i w:val="0"/>
                <w:iCs w:val="0"/>
                <w:color w:val="595959"/>
              </w:rPr>
              <w:t>4</w:t>
            </w:r>
          </w:p>
        </w:tc>
        <w:tc>
          <w:tcPr>
            <w:tcW w:w="8215"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2027D763" w14:textId="77777777" w:rsidR="00BC314E" w:rsidRPr="00BC314E"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Maximum score: Three </w:t>
            </w:r>
            <w:r w:rsidRPr="00BC314E">
              <w:rPr>
                <w:bCs/>
                <w:szCs w:val="18"/>
              </w:rPr>
              <w:sym w:font="Wingdings" w:char="F0AB"/>
            </w:r>
          </w:p>
          <w:p w14:paraId="42F38535" w14:textId="77777777" w:rsidR="00F52ABB" w:rsidRPr="002F324F"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The assessment of this indicator is based on your responses to [34.1].</w:t>
            </w:r>
          </w:p>
        </w:tc>
      </w:tr>
      <w:tr w:rsidR="00BD356D" w:rsidRPr="00CF025D" w14:paraId="50BEC796"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4889AD7D" w14:textId="77777777" w:rsidR="00BD356D" w:rsidRDefault="00BD356D" w:rsidP="00BD356D">
            <w:pPr>
              <w:pStyle w:val="INDICATORNUMBER"/>
              <w:rPr>
                <w:rStyle w:val="IntenseEmphasis"/>
                <w:b/>
                <w:bCs w:val="0"/>
                <w:i w:val="0"/>
                <w:iCs w:val="0"/>
                <w:color w:val="595959"/>
              </w:rPr>
            </w:pPr>
          </w:p>
        </w:tc>
        <w:tc>
          <w:tcPr>
            <w:tcW w:w="8215"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64D1693A" w14:textId="15008AC9" w:rsidR="00BD356D" w:rsidRPr="00BC314E" w:rsidRDefault="00BD356D" w:rsidP="00BD356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BD356D" w:rsidRPr="00CF025D" w14:paraId="7CAC3436"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55F7C1FB" w14:textId="77777777" w:rsidR="00BD356D" w:rsidRDefault="00BD356D" w:rsidP="00BD356D">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1CD9A183" w14:textId="755C0003" w:rsidR="00BD356D" w:rsidRPr="00FA40B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6415E492" w14:textId="657971CB" w:rsidR="00BD356D" w:rsidRPr="00BC314E"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6EEA7E8" w14:textId="7F0F5893" w:rsidR="00BD356D" w:rsidRPr="00BC314E"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BD356D" w:rsidRPr="00CF025D" w14:paraId="0607AF0A"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1DB31ADF" w14:textId="77777777" w:rsidR="00BD356D" w:rsidRDefault="00BD356D" w:rsidP="00BD356D">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B1A93DB" w14:textId="6FD2D53E"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356D1F">
              <w:t>‘No’</w:t>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45A73743" w14:textId="064B97B9" w:rsidR="00BD356D" w:rsidRPr="0042063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AFFE52C"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D356D" w:rsidRPr="00CF025D" w14:paraId="5F475B8F"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single" w:sz="4" w:space="0" w:color="595959" w:themeColor="text1" w:themeTint="A6"/>
              <w:right w:val="single" w:sz="4" w:space="0" w:color="7F7F7F" w:themeColor="text1" w:themeTint="80"/>
            </w:tcBorders>
          </w:tcPr>
          <w:p w14:paraId="334AC02E" w14:textId="77777777" w:rsidR="00BD356D" w:rsidRDefault="00BD356D" w:rsidP="00BD356D">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595959" w:themeColor="text1" w:themeTint="A6"/>
              <w:right w:val="single" w:sz="4" w:space="0" w:color="BFBFBF" w:themeColor="background1" w:themeShade="BF"/>
            </w:tcBorders>
            <w:vAlign w:val="top"/>
          </w:tcPr>
          <w:p w14:paraId="55BB842B" w14:textId="4F90737C" w:rsidR="00BD356D" w:rsidRPr="00356D1F" w:rsidRDefault="00BD356D" w:rsidP="00DE4044">
            <w:pPr>
              <w:pStyle w:val="INDICATORTEXT"/>
              <w:cnfStyle w:val="000000000000" w:firstRow="0" w:lastRow="0" w:firstColumn="0" w:lastColumn="0" w:oddVBand="0" w:evenVBand="0" w:oddHBand="0" w:evenHBand="0" w:firstRowFirstColumn="0" w:firstRowLastColumn="0" w:lastRowFirstColumn="0" w:lastRowLastColumn="0"/>
            </w:pPr>
            <w:r w:rsidRPr="00356D1F">
              <w:t>‘Yes’, any of the above</w:t>
            </w:r>
          </w:p>
        </w:tc>
        <w:tc>
          <w:tcPr>
            <w:tcW w:w="273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15CA4F33" w14:textId="73AB4385" w:rsidR="00BD356D" w:rsidRPr="00D01220"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9"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vAlign w:val="top"/>
          </w:tcPr>
          <w:p w14:paraId="0D4D0862"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81A648B" w14:textId="77777777" w:rsidR="00F52ABB" w:rsidRDefault="00F52ABB" w:rsidP="00F52ABB">
      <w:pPr>
        <w:pStyle w:val="INDICATORNUMBER"/>
      </w:pPr>
    </w:p>
    <w:p w14:paraId="5E59F871" w14:textId="77777777" w:rsidR="00F52ABB" w:rsidRDefault="00F52ABB" w:rsidP="00B60BE5">
      <w:pPr>
        <w:pStyle w:val="INDICATORNUMBER"/>
      </w:pPr>
    </w:p>
    <w:sectPr w:rsidR="00F52ABB" w:rsidSect="00022FB2">
      <w:headerReference w:type="default" r:id="rId70"/>
      <w:headerReference w:type="first" r:id="rId71"/>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021EE4" w14:textId="77777777" w:rsidR="00901FAC" w:rsidRDefault="00901FAC" w:rsidP="00936049">
      <w:r>
        <w:separator/>
      </w:r>
    </w:p>
  </w:endnote>
  <w:endnote w:type="continuationSeparator" w:id="0">
    <w:p w14:paraId="5E14C0A7" w14:textId="77777777" w:rsidR="00901FAC" w:rsidRDefault="00901FAC" w:rsidP="00936049">
      <w:r>
        <w:continuationSeparator/>
      </w:r>
    </w:p>
  </w:endnote>
  <w:endnote w:type="continuationNotice" w:id="1">
    <w:p w14:paraId="0ACDE321" w14:textId="77777777" w:rsidR="00901FAC" w:rsidRDefault="00901FAC">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altName w:val="ＭＳ Ｐゴシック"/>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A00002EF" w:usb1="4000004B" w:usb2="00000000"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131852" w14:textId="77777777" w:rsidR="00A03550" w:rsidRDefault="00A03550" w:rsidP="00580CA9">
    <w:pPr>
      <w:pStyle w:val="Footer"/>
      <w:tabs>
        <w:tab w:val="clear" w:pos="4320"/>
        <w:tab w:val="clear" w:pos="8640"/>
        <w:tab w:val="right" w:pos="8668"/>
      </w:tabs>
      <w:spacing w:before="0" w:after="0"/>
      <w:rPr>
        <w:noProof/>
        <w:lang w:eastAsia="en-GB"/>
      </w:rPr>
    </w:pPr>
  </w:p>
  <w:p w14:paraId="2015D446" w14:textId="77777777" w:rsidR="00A03550" w:rsidRPr="0098553C" w:rsidRDefault="00A03550" w:rsidP="00F3454E">
    <w:pPr>
      <w:pStyle w:val="Footer"/>
      <w:framePr w:w="11856" w:wrap="around" w:vAnchor="text" w:hAnchor="page" w:x="1" w:y="52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53</w:t>
    </w:r>
    <w:r w:rsidRPr="0098553C">
      <w:rPr>
        <w:rStyle w:val="PageNumber"/>
        <w:rFonts w:ascii="Alright Sans Light" w:hAnsi="Alright Sans Light"/>
        <w:color w:val="808080"/>
      </w:rPr>
      <w:fldChar w:fldCharType="end"/>
    </w:r>
  </w:p>
  <w:p w14:paraId="3BD50B63" w14:textId="24E6848D" w:rsidR="00A03550" w:rsidRDefault="00A03550" w:rsidP="00F3454E">
    <w:pPr>
      <w:pStyle w:val="Footer"/>
      <w:tabs>
        <w:tab w:val="clear" w:pos="4320"/>
        <w:tab w:val="clear" w:pos="8640"/>
        <w:tab w:val="left" w:pos="4295"/>
        <w:tab w:val="right" w:pos="8668"/>
      </w:tabs>
    </w:pPr>
    <w:r>
      <w:rPr>
        <w:noProof/>
        <w:lang w:eastAsia="en-GB"/>
      </w:rPr>
      <mc:AlternateContent>
        <mc:Choice Requires="wps">
          <w:drawing>
            <wp:anchor distT="45720" distB="45720" distL="114300" distR="114300" simplePos="0" relativeHeight="251656192" behindDoc="0" locked="0" layoutInCell="1" allowOverlap="1" wp14:anchorId="357E2197" wp14:editId="1330C19F">
              <wp:simplePos x="0" y="0"/>
              <wp:positionH relativeFrom="margin">
                <wp:posOffset>-302150</wp:posOffset>
              </wp:positionH>
              <wp:positionV relativeFrom="paragraph">
                <wp:posOffset>188567</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3D2E92A" w14:textId="3B1D041F" w:rsidR="00A03550" w:rsidRPr="00F3454E" w:rsidRDefault="00A03550"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57E2197" id="_x0000_t202" coordsize="21600,21600" o:spt="202" path="m,l,21600r21600,l21600,xe">
              <v:stroke joinstyle="miter"/>
              <v:path gradientshapeok="t" o:connecttype="rect"/>
            </v:shapetype>
            <v:shape id="Text Box 2" o:spid="_x0000_s1112" type="#_x0000_t202" style="position:absolute;margin-left:-23.8pt;margin-top:14.85pt;width:197.25pt;height:110.6pt;z-index:25165619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" stroked="f">
              <v:textbox style="mso-fit-shape-to-text:t">
                <w:txbxContent>
                  <w:p w14:paraId="33D2E92A" w14:textId="3B1D041F" w:rsidR="00A03550" w:rsidRPr="00F3454E" w:rsidRDefault="00A03550"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49024" behindDoc="1" locked="0" layoutInCell="1" allowOverlap="1" wp14:anchorId="44FA09EA" wp14:editId="5080BDCA">
          <wp:simplePos x="0" y="0"/>
          <wp:positionH relativeFrom="page">
            <wp:posOffset>5120640</wp:posOffset>
          </wp:positionH>
          <wp:positionV relativeFrom="page">
            <wp:posOffset>9509760</wp:posOffset>
          </wp:positionV>
          <wp:extent cx="2435335" cy="1176655"/>
          <wp:effectExtent l="0" t="0" r="3175" b="4445"/>
          <wp:wrapNone/>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7766"/>
                  <a:stretch/>
                </pic:blipFill>
                <pic:spPr bwMode="auto">
                  <a:xfrm>
                    <a:off x="0" y="0"/>
                    <a:ext cx="243533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89139"/>
      <w:docPartObj>
        <w:docPartGallery w:val="Page Numbers (Bottom of Page)"/>
        <w:docPartUnique/>
      </w:docPartObj>
    </w:sdtPr>
    <w:sdtContent>
      <w:p w14:paraId="2811622A" w14:textId="4C21CFD4" w:rsidR="00A03550" w:rsidRDefault="00A03550">
        <w:pPr>
          <w:pStyle w:val="Footer"/>
          <w:jc w:val="center"/>
        </w:pPr>
        <w:r>
          <w:rPr>
            <w:noProof/>
            <w:lang w:eastAsia="en-GB"/>
          </w:rPr>
          <mc:AlternateContent>
            <mc:Choice Requires="wpg">
              <w:drawing>
                <wp:anchor distT="0" distB="0" distL="114300" distR="114300" simplePos="0" relativeHeight="251667456" behindDoc="0" locked="0" layoutInCell="1" allowOverlap="1" wp14:anchorId="0BFA8EE0" wp14:editId="75FDBDBB">
                  <wp:simplePos x="0" y="0"/>
                  <wp:positionH relativeFrom="page">
                    <wp:align>right</wp:align>
                  </wp:positionH>
                  <wp:positionV relativeFrom="paragraph">
                    <wp:posOffset>-176530</wp:posOffset>
                  </wp:positionV>
                  <wp:extent cx="7553990" cy="1019603"/>
                  <wp:effectExtent l="0" t="0" r="8890" b="9525"/>
                  <wp:wrapNone/>
                  <wp:docPr id="2" name="Group 2"/>
                  <wp:cNvGraphicFramePr/>
                  <a:graphic xmlns:a="http://schemas.openxmlformats.org/drawingml/2006/main">
                    <a:graphicData uri="http://schemas.microsoft.com/office/word/2010/wordprocessingGroup">
                      <wpg:wgp>
                        <wpg:cNvGrpSpPr/>
                        <wpg:grpSpPr>
                          <a:xfrm>
                            <a:off x="0" y="0"/>
                            <a:ext cx="7553990" cy="1019603"/>
                            <a:chOff x="0" y="0"/>
                            <a:chExt cx="7553990" cy="1019603"/>
                          </a:xfrm>
                        </wpg:grpSpPr>
                        <pic:pic xmlns:pic="http://schemas.openxmlformats.org/drawingml/2006/picture">
                          <pic:nvPicPr>
                            <pic:cNvPr id="9" name="Picture 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38223"/>
                              <a:ext cx="2919095" cy="881380"/>
                            </a:xfrm>
                            <a:prstGeom prst="rect">
                              <a:avLst/>
                            </a:prstGeom>
                          </pic:spPr>
                        </pic:pic>
                        <pic:pic xmlns:pic="http://schemas.openxmlformats.org/drawingml/2006/picture">
                          <pic:nvPicPr>
                            <pic:cNvPr id="10" name="Picture 10"/>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572540" y="0"/>
                              <a:ext cx="3981450" cy="881380"/>
                            </a:xfrm>
                            <a:prstGeom prst="rect">
                              <a:avLst/>
                            </a:prstGeom>
                          </pic:spPr>
                        </pic:pic>
                      </wpg:wgp>
                    </a:graphicData>
                  </a:graphic>
                </wp:anchor>
              </w:drawing>
            </mc:Choice>
            <mc:Fallback>
              <w:pict>
                <v:group w14:anchorId="3DBF9B6C" id="Group 2" o:spid="_x0000_s1026" style="position:absolute;margin-left:543.6pt;margin-top:-13.9pt;width:594.8pt;height:80.3pt;z-index:251667456;mso-position-horizontal:right;mso-position-horizontal-relative:page" coordsize="75539,1019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Xf21g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9Tf4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f/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top:1382;width:29190;height:88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">
                    <v:imagedata r:id="rId3" o:title=""/>
                    <v:path arrowok="t"/>
                  </v:shape>
                  <v:shape id="Picture 10" o:spid="_x0000_s1028" type="#_x0000_t75" style="position:absolute;left:35725;width:39814;height:88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">
                    <v:imagedata r:id="rId4" o:title=""/>
                    <v:path arrowok="t"/>
                  </v:shape>
                  <w10:wrap anchorx="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F7C75" w14:textId="77777777" w:rsidR="00A03550" w:rsidRDefault="00A03550" w:rsidP="00580CA9">
    <w:pPr>
      <w:pStyle w:val="Footer"/>
      <w:tabs>
        <w:tab w:val="clear" w:pos="4320"/>
        <w:tab w:val="clear" w:pos="8640"/>
        <w:tab w:val="right" w:pos="8668"/>
      </w:tabs>
      <w:spacing w:before="0" w:after="0"/>
      <w:rPr>
        <w:noProof/>
        <w:lang w:eastAsia="en-GB"/>
      </w:rPr>
    </w:pPr>
  </w:p>
  <w:p w14:paraId="199659BE" w14:textId="57BBC9B4" w:rsidR="00A03550" w:rsidRPr="0098553C" w:rsidRDefault="00A03550" w:rsidP="00F3454E">
    <w:pPr>
      <w:pStyle w:val="Footer"/>
      <w:framePr w:w="11856" w:wrap="around" w:vAnchor="text" w:hAnchor="page" w:x="1" w:y="52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797F10">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37FD7B35" w14:textId="77777777" w:rsidR="00A03550" w:rsidRDefault="00A03550" w:rsidP="00F3454E">
    <w:pPr>
      <w:pStyle w:val="Footer"/>
      <w:tabs>
        <w:tab w:val="clear" w:pos="4320"/>
        <w:tab w:val="clear" w:pos="8640"/>
        <w:tab w:val="left" w:pos="4295"/>
        <w:tab w:val="right" w:pos="8668"/>
      </w:tabs>
    </w:pPr>
    <w:r>
      <w:rPr>
        <w:noProof/>
        <w:lang w:eastAsia="en-GB"/>
      </w:rPr>
      <mc:AlternateContent>
        <mc:Choice Requires="wps">
          <w:drawing>
            <wp:anchor distT="45720" distB="45720" distL="114300" distR="114300" simplePos="0" relativeHeight="251673600" behindDoc="0" locked="0" layoutInCell="1" allowOverlap="1" wp14:anchorId="126C680A" wp14:editId="2264967D">
              <wp:simplePos x="0" y="0"/>
              <wp:positionH relativeFrom="margin">
                <wp:posOffset>-302150</wp:posOffset>
              </wp:positionH>
              <wp:positionV relativeFrom="paragraph">
                <wp:posOffset>188567</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5CF4B2C" w14:textId="64A2C3EE" w:rsidR="00A03550" w:rsidRPr="00F3454E" w:rsidRDefault="00A03550"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6</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26C680A" id="_x0000_t202" coordsize="21600,21600" o:spt="202" path="m,l,21600r21600,l21600,xe">
              <v:stroke joinstyle="miter"/>
              <v:path gradientshapeok="t" o:connecttype="rect"/>
            </v:shapetype>
            <v:shape id="_x0000_s1113" type="#_x0000_t202" style="position:absolute;margin-left:-23.8pt;margin-top:14.85pt;width:197.25pt;height:110.6pt;z-index:25167360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" stroked="f">
              <v:textbox style="mso-fit-shape-to-text:t">
                <w:txbxContent>
                  <w:p w14:paraId="55CF4B2C" w14:textId="64A2C3EE" w:rsidR="00A03550" w:rsidRPr="00F3454E" w:rsidRDefault="00A03550"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6</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69504" behindDoc="1" locked="0" layoutInCell="1" allowOverlap="1" wp14:anchorId="22C27212" wp14:editId="07EDEE17">
          <wp:simplePos x="0" y="0"/>
          <wp:positionH relativeFrom="page">
            <wp:posOffset>5120640</wp:posOffset>
          </wp:positionH>
          <wp:positionV relativeFrom="page">
            <wp:posOffset>9509760</wp:posOffset>
          </wp:positionV>
          <wp:extent cx="2435335" cy="1176655"/>
          <wp:effectExtent l="0" t="0" r="3175" b="444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7766"/>
                  <a:stretch/>
                </pic:blipFill>
                <pic:spPr bwMode="auto">
                  <a:xfrm>
                    <a:off x="0" y="0"/>
                    <a:ext cx="243533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61A9BE" w14:textId="4014AF7D" w:rsidR="00A03550" w:rsidRDefault="00A03550" w:rsidP="00580CA9">
    <w:pPr>
      <w:pStyle w:val="Footer"/>
      <w:tabs>
        <w:tab w:val="clear" w:pos="4320"/>
        <w:tab w:val="clear" w:pos="8640"/>
        <w:tab w:val="left" w:pos="3869"/>
        <w:tab w:val="right" w:pos="8668"/>
      </w:tabs>
      <w:spacing w:before="0" w:after="0"/>
      <w:rPr>
        <w:noProof/>
        <w:lang w:eastAsia="en-GB"/>
      </w:rPr>
    </w:pPr>
    <w:r w:rsidRPr="006071C2">
      <w:rPr>
        <w:noProof/>
        <w:lang w:eastAsia="en-GB"/>
      </w:rPr>
      <w:drawing>
        <wp:anchor distT="0" distB="0" distL="114300" distR="114300" simplePos="0" relativeHeight="251655168" behindDoc="1" locked="0" layoutInCell="1" allowOverlap="1" wp14:anchorId="5787E9AD" wp14:editId="4DD39011">
          <wp:simplePos x="0" y="0"/>
          <wp:positionH relativeFrom="margin">
            <wp:posOffset>3647882</wp:posOffset>
          </wp:positionH>
          <wp:positionV relativeFrom="page">
            <wp:align>bottom</wp:align>
          </wp:positionV>
          <wp:extent cx="2674040" cy="878647"/>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64499" t="25084"/>
                  <a:stretch/>
                </pic:blipFill>
                <pic:spPr bwMode="auto">
                  <a:xfrm>
                    <a:off x="0" y="0"/>
                    <a:ext cx="2674040" cy="8786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E618B6B" w14:textId="465F2233" w:rsidR="00A03550" w:rsidRPr="0098553C" w:rsidRDefault="00A03550" w:rsidP="00F3454E">
    <w:pPr>
      <w:pStyle w:val="Footer"/>
      <w:framePr w:w="11856" w:wrap="around" w:vAnchor="text" w:hAnchor="page" w:x="66" w:y="31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797F10">
      <w:rPr>
        <w:rStyle w:val="PageNumber"/>
        <w:rFonts w:ascii="Alright Sans Light" w:hAnsi="Alright Sans Light"/>
        <w:noProof/>
        <w:color w:val="808080"/>
      </w:rPr>
      <w:t>30</w:t>
    </w:r>
    <w:r w:rsidRPr="0098553C">
      <w:rPr>
        <w:rStyle w:val="PageNumber"/>
        <w:rFonts w:ascii="Alright Sans Light" w:hAnsi="Alright Sans Light"/>
        <w:color w:val="808080"/>
      </w:rPr>
      <w:fldChar w:fldCharType="end"/>
    </w:r>
  </w:p>
  <w:p w14:paraId="59D8A8FC" w14:textId="749D1E35" w:rsidR="00A03550" w:rsidRDefault="00A03550" w:rsidP="00580CA9">
    <w:pPr>
      <w:pStyle w:val="Footer"/>
      <w:tabs>
        <w:tab w:val="clear" w:pos="4320"/>
        <w:tab w:val="clear" w:pos="8640"/>
        <w:tab w:val="left" w:pos="3869"/>
        <w:tab w:val="right" w:pos="8668"/>
      </w:tabs>
      <w:spacing w:before="0" w:after="0"/>
    </w:pPr>
    <w:r>
      <w:rPr>
        <w:noProof/>
        <w:lang w:eastAsia="en-GB"/>
      </w:rPr>
      <mc:AlternateContent>
        <mc:Choice Requires="wps">
          <w:drawing>
            <wp:anchor distT="45720" distB="45720" distL="114300" distR="114300" simplePos="0" relativeHeight="251659264" behindDoc="0" locked="0" layoutInCell="1" allowOverlap="1" wp14:anchorId="20EC1EE8" wp14:editId="484AC05B">
              <wp:simplePos x="0" y="0"/>
              <wp:positionH relativeFrom="margin">
                <wp:posOffset>-301625</wp:posOffset>
              </wp:positionH>
              <wp:positionV relativeFrom="paragraph">
                <wp:posOffset>160308</wp:posOffset>
              </wp:positionV>
              <wp:extent cx="2505075" cy="1404620"/>
              <wp:effectExtent l="0" t="0" r="9525"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4B5B3DB6" w14:textId="53437812" w:rsidR="00A03550" w:rsidRPr="00F3454E" w:rsidRDefault="00A03550"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6</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EC1EE8" id="_x0000_t202" coordsize="21600,21600" o:spt="202" path="m,l,21600r21600,l21600,xe">
              <v:stroke joinstyle="miter"/>
              <v:path gradientshapeok="t" o:connecttype="rect"/>
            </v:shapetype>
            <v:shape id="_x0000_s1114" type="#_x0000_t202" style="position:absolute;margin-left:-23.75pt;margin-top:12.6pt;width:197.2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" stroked="f">
              <v:textbox style="mso-fit-shape-to-text:t">
                <w:txbxContent>
                  <w:p w14:paraId="4B5B3DB6" w14:textId="53437812" w:rsidR="00A03550" w:rsidRPr="00F3454E" w:rsidRDefault="00A03550"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6</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4F81B4" w14:textId="3FA6EFE1" w:rsidR="00A03550" w:rsidRPr="0098553C" w:rsidRDefault="00A03550" w:rsidP="00E1153C">
    <w:pPr>
      <w:pStyle w:val="Footer"/>
      <w:framePr w:w="11854" w:wrap="around" w:vAnchor="text" w:hAnchor="page" w:x="1156" w:y="49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797F10">
      <w:rPr>
        <w:rStyle w:val="PageNumber"/>
        <w:rFonts w:ascii="Alright Sans Light" w:hAnsi="Alright Sans Light"/>
        <w:noProof/>
        <w:color w:val="808080"/>
      </w:rPr>
      <w:t>38</w:t>
    </w:r>
    <w:r w:rsidRPr="0098553C">
      <w:rPr>
        <w:rStyle w:val="PageNumber"/>
        <w:rFonts w:ascii="Alright Sans Light" w:hAnsi="Alright Sans Light"/>
        <w:color w:val="808080"/>
      </w:rPr>
      <w:fldChar w:fldCharType="end"/>
    </w:r>
  </w:p>
  <w:p w14:paraId="6E561909" w14:textId="5F268370" w:rsidR="00A03550" w:rsidRDefault="00A03550" w:rsidP="00580CA9">
    <w:pPr>
      <w:pStyle w:val="Footer"/>
      <w:spacing w:before="0" w:after="0"/>
    </w:pPr>
    <w:r w:rsidRPr="006071C2">
      <w:rPr>
        <w:noProof/>
        <w:lang w:eastAsia="en-GB"/>
      </w:rPr>
      <w:drawing>
        <wp:anchor distT="0" distB="0" distL="114300" distR="114300" simplePos="0" relativeHeight="251653120" behindDoc="1" locked="0" layoutInCell="1" allowOverlap="1" wp14:anchorId="00686918" wp14:editId="76C23746">
          <wp:simplePos x="0" y="0"/>
          <wp:positionH relativeFrom="page">
            <wp:posOffset>707078</wp:posOffset>
          </wp:positionH>
          <wp:positionV relativeFrom="page">
            <wp:posOffset>6366139</wp:posOffset>
          </wp:positionV>
          <wp:extent cx="8531524" cy="1176020"/>
          <wp:effectExtent l="0" t="0" r="3175" b="508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531524" cy="11760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1312" behindDoc="0" locked="0" layoutInCell="1" allowOverlap="1" wp14:anchorId="67520176" wp14:editId="13CF7EEE">
              <wp:simplePos x="0" y="0"/>
              <wp:positionH relativeFrom="margin">
                <wp:posOffset>310515</wp:posOffset>
              </wp:positionH>
              <wp:positionV relativeFrom="paragraph">
                <wp:posOffset>105710</wp:posOffset>
              </wp:positionV>
              <wp:extent cx="2880995" cy="508635"/>
              <wp:effectExtent l="0" t="0" r="0" b="254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C9ECD46" w14:textId="77777777" w:rsidR="00A03550" w:rsidRPr="00F3454E" w:rsidRDefault="00A03550" w:rsidP="00580CA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7520176" id="_x0000_t202" coordsize="21600,21600" o:spt="202" path="m,l,21600r21600,l21600,xe">
              <v:stroke joinstyle="miter"/>
              <v:path gradientshapeok="t" o:connecttype="rect"/>
            </v:shapetype>
            <v:shape id="_x0000_s1115" type="#_x0000_t202" style="position:absolute;margin-left:24.45pt;margin-top:8.3pt;width:226.85pt;height:40.0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" stroked="f">
              <v:textbox>
                <w:txbxContent>
                  <w:p w14:paraId="6C9ECD46" w14:textId="77777777" w:rsidR="00A03550" w:rsidRPr="00F3454E" w:rsidRDefault="00A03550" w:rsidP="00580CA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Pr>
        <w:noProof/>
        <w:lang w:eastAsia="en-GB"/>
      </w:rPr>
      <w:drawing>
        <wp:anchor distT="0" distB="0" distL="114300" distR="114300" simplePos="0" relativeHeight="251642880" behindDoc="1" locked="0" layoutInCell="1" allowOverlap="1" wp14:anchorId="66BDC555" wp14:editId="1A4525BD">
          <wp:simplePos x="0" y="0"/>
          <wp:positionH relativeFrom="page">
            <wp:align>center</wp:align>
          </wp:positionH>
          <wp:positionV relativeFrom="bottomMargin">
            <wp:posOffset>-259496</wp:posOffset>
          </wp:positionV>
          <wp:extent cx="7560310" cy="1173677"/>
          <wp:effectExtent l="19050" t="0" r="254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8E7A5D" w14:textId="15A09621" w:rsidR="00A03550" w:rsidRPr="0098553C" w:rsidRDefault="00A03550" w:rsidP="00E1153C">
    <w:pPr>
      <w:pStyle w:val="Footer"/>
      <w:framePr w:w="11856" w:wrap="around" w:vAnchor="text" w:hAnchor="page" w:x="1321" w:y="59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797F10">
      <w:rPr>
        <w:rStyle w:val="PageNumber"/>
        <w:rFonts w:ascii="Alright Sans Light" w:hAnsi="Alright Sans Light"/>
        <w:noProof/>
        <w:color w:val="808080"/>
      </w:rPr>
      <w:t>36</w:t>
    </w:r>
    <w:r w:rsidRPr="0098553C">
      <w:rPr>
        <w:rStyle w:val="PageNumber"/>
        <w:rFonts w:ascii="Alright Sans Light" w:hAnsi="Alright Sans Light"/>
        <w:color w:val="808080"/>
      </w:rPr>
      <w:fldChar w:fldCharType="end"/>
    </w:r>
  </w:p>
  <w:sdt>
    <w:sdtPr>
      <w:id w:val="2077465047"/>
      <w:docPartObj>
        <w:docPartGallery w:val="Page Numbers (Bottom of Page)"/>
        <w:docPartUnique/>
      </w:docPartObj>
    </w:sdtPr>
    <w:sdtContent>
      <w:p w14:paraId="6FA62BAF" w14:textId="262205CD" w:rsidR="00A03550" w:rsidRDefault="00A03550" w:rsidP="00C51E77">
        <w:pPr>
          <w:pStyle w:val="Footer"/>
        </w:pPr>
        <w:r>
          <w:rPr>
            <w:noProof/>
            <w:lang w:eastAsia="en-GB"/>
          </w:rPr>
          <mc:AlternateContent>
            <mc:Choice Requires="wps">
              <w:drawing>
                <wp:anchor distT="45720" distB="45720" distL="114300" distR="114300" simplePos="0" relativeHeight="251671552" behindDoc="0" locked="0" layoutInCell="1" allowOverlap="1" wp14:anchorId="02455946" wp14:editId="69C57CC1">
                  <wp:simplePos x="0" y="0"/>
                  <wp:positionH relativeFrom="margin">
                    <wp:posOffset>258181</wp:posOffset>
                  </wp:positionH>
                  <wp:positionV relativeFrom="paragraph">
                    <wp:posOffset>257403</wp:posOffset>
                  </wp:positionV>
                  <wp:extent cx="2880995" cy="508635"/>
                  <wp:effectExtent l="0" t="0" r="0" b="571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3553EB7" w14:textId="77777777" w:rsidR="00A03550" w:rsidRPr="00F3454E" w:rsidRDefault="00A03550" w:rsidP="00580CA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455946" id="_x0000_t202" coordsize="21600,21600" o:spt="202" path="m,l,21600r21600,l21600,xe">
                  <v:stroke joinstyle="miter"/>
                  <v:path gradientshapeok="t" o:connecttype="rect"/>
                </v:shapetype>
                <v:shape id="_x0000_s1116" type="#_x0000_t202" style="position:absolute;margin-left:20.35pt;margin-top:20.25pt;width:226.85pt;height:40.05pt;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" stroked="f">
                  <v:textbox>
                    <w:txbxContent>
                      <w:p w14:paraId="63553EB7" w14:textId="77777777" w:rsidR="00A03550" w:rsidRPr="00F3454E" w:rsidRDefault="00A03550" w:rsidP="00580CA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65408" behindDoc="1" locked="0" layoutInCell="1" allowOverlap="1" wp14:anchorId="01321C29" wp14:editId="584FE1B0">
              <wp:simplePos x="0" y="0"/>
              <wp:positionH relativeFrom="page">
                <wp:posOffset>733425</wp:posOffset>
              </wp:positionH>
              <wp:positionV relativeFrom="page">
                <wp:posOffset>6372225</wp:posOffset>
              </wp:positionV>
              <wp:extent cx="8385175" cy="1176655"/>
              <wp:effectExtent l="0" t="0" r="0" b="444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9059"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A9EC55" w14:textId="120467F1" w:rsidR="00A03550" w:rsidRPr="0098553C" w:rsidRDefault="00A03550" w:rsidP="007D53E1">
    <w:pPr>
      <w:pStyle w:val="Footer"/>
      <w:framePr w:w="11854" w:wrap="around" w:vAnchor="text" w:hAnchor="page" w:x="64" w:y="56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797F10">
      <w:rPr>
        <w:rStyle w:val="PageNumber"/>
        <w:rFonts w:ascii="Alright Sans Light" w:hAnsi="Alright Sans Light"/>
        <w:noProof/>
        <w:color w:val="808080"/>
      </w:rPr>
      <w:t>57</w:t>
    </w:r>
    <w:r w:rsidRPr="0098553C">
      <w:rPr>
        <w:rStyle w:val="PageNumber"/>
        <w:rFonts w:ascii="Alright Sans Light" w:hAnsi="Alright Sans Light"/>
        <w:color w:val="808080"/>
      </w:rPr>
      <w:fldChar w:fldCharType="end"/>
    </w:r>
  </w:p>
  <w:p w14:paraId="524E0988" w14:textId="18DD817B" w:rsidR="00A03550" w:rsidRDefault="00A03550">
    <w:pPr>
      <w:pStyle w:val="Footer"/>
    </w:pPr>
    <w:r>
      <w:rPr>
        <w:noProof/>
        <w:lang w:eastAsia="en-GB"/>
      </w:rPr>
      <mc:AlternateContent>
        <mc:Choice Requires="wps">
          <w:drawing>
            <wp:anchor distT="45720" distB="45720" distL="114300" distR="114300" simplePos="0" relativeHeight="251663360" behindDoc="0" locked="0" layoutInCell="1" allowOverlap="1" wp14:anchorId="04BD08AE" wp14:editId="0B91F428">
              <wp:simplePos x="0" y="0"/>
              <wp:positionH relativeFrom="margin">
                <wp:posOffset>-621102</wp:posOffset>
              </wp:positionH>
              <wp:positionV relativeFrom="paragraph">
                <wp:posOffset>261501</wp:posOffset>
              </wp:positionV>
              <wp:extent cx="2880995" cy="508635"/>
              <wp:effectExtent l="0" t="0" r="0" b="571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C076908" w14:textId="77777777" w:rsidR="00A03550" w:rsidRPr="00F3454E" w:rsidRDefault="00A03550" w:rsidP="001D2418">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BD08AE" id="_x0000_t202" coordsize="21600,21600" o:spt="202" path="m,l,21600r21600,l21600,xe">
              <v:stroke joinstyle="miter"/>
              <v:path gradientshapeok="t" o:connecttype="rect"/>
            </v:shapetype>
            <v:shape id="_x0000_s1117" type="#_x0000_t202" style="position:absolute;margin-left:-48.9pt;margin-top:20.6pt;width:226.85pt;height:40.05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" stroked="f">
              <v:textbox>
                <w:txbxContent>
                  <w:p w14:paraId="5C076908" w14:textId="77777777" w:rsidR="00A03550" w:rsidRPr="00F3454E" w:rsidRDefault="00A03550" w:rsidP="001D2418">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1072" behindDoc="1" locked="0" layoutInCell="1" allowOverlap="1" wp14:anchorId="5A3C534B" wp14:editId="7950667D">
          <wp:simplePos x="0" y="0"/>
          <wp:positionH relativeFrom="page">
            <wp:align>center</wp:align>
          </wp:positionH>
          <wp:positionV relativeFrom="page">
            <wp:align>bottom</wp:align>
          </wp:positionV>
          <wp:extent cx="7560000" cy="1177200"/>
          <wp:effectExtent l="0" t="0" r="3175" b="4445"/>
          <wp:wrapNone/>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46976" behindDoc="1" locked="0" layoutInCell="1" allowOverlap="1" wp14:anchorId="64E5CD64" wp14:editId="1C78BFF3">
          <wp:simplePos x="0" y="0"/>
          <wp:positionH relativeFrom="page">
            <wp:align>center</wp:align>
          </wp:positionH>
          <wp:positionV relativeFrom="bottomMargin">
            <wp:posOffset>-259496</wp:posOffset>
          </wp:positionV>
          <wp:extent cx="7560310" cy="1173677"/>
          <wp:effectExtent l="19050" t="0" r="2540" b="0"/>
          <wp:wrapNone/>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CB2430" w14:textId="4E94D44D" w:rsidR="00A03550" w:rsidRPr="0098553C" w:rsidRDefault="00A03550" w:rsidP="007D53E1">
    <w:pPr>
      <w:pStyle w:val="Footer"/>
      <w:framePr w:w="11856" w:wrap="around" w:vAnchor="text" w:hAnchor="page" w:x="1" w:y="60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797F10">
      <w:rPr>
        <w:rStyle w:val="PageNumber"/>
        <w:rFonts w:ascii="Alright Sans Light" w:hAnsi="Alright Sans Light"/>
        <w:noProof/>
        <w:color w:val="808080"/>
      </w:rPr>
      <w:t>54</w:t>
    </w:r>
    <w:r w:rsidRPr="0098553C">
      <w:rPr>
        <w:rStyle w:val="PageNumber"/>
        <w:rFonts w:ascii="Alright Sans Light" w:hAnsi="Alright Sans Light"/>
        <w:color w:val="808080"/>
      </w:rPr>
      <w:fldChar w:fldCharType="end"/>
    </w:r>
  </w:p>
  <w:p w14:paraId="45357CA1" w14:textId="22DD6D3E" w:rsidR="00A03550" w:rsidRDefault="00A03550" w:rsidP="00C51E77">
    <w:pPr>
      <w:pStyle w:val="Footer"/>
    </w:pPr>
    <w:r>
      <w:rPr>
        <w:noProof/>
        <w:lang w:eastAsia="en-GB"/>
      </w:rPr>
      <mc:AlternateContent>
        <mc:Choice Requires="wps">
          <w:drawing>
            <wp:anchor distT="45720" distB="45720" distL="114300" distR="114300" simplePos="0" relativeHeight="251675648" behindDoc="0" locked="0" layoutInCell="1" allowOverlap="1" wp14:anchorId="72916A31" wp14:editId="5F688E8A">
              <wp:simplePos x="0" y="0"/>
              <wp:positionH relativeFrom="margin">
                <wp:posOffset>-664234</wp:posOffset>
              </wp:positionH>
              <wp:positionV relativeFrom="paragraph">
                <wp:posOffset>261500</wp:posOffset>
              </wp:positionV>
              <wp:extent cx="2880995" cy="508635"/>
              <wp:effectExtent l="0" t="0" r="0" b="571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0E0BC2C" w14:textId="77777777" w:rsidR="00A03550" w:rsidRPr="00F3454E" w:rsidRDefault="00A03550" w:rsidP="001D2418">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2916A31" id="_x0000_t202" coordsize="21600,21600" o:spt="202" path="m,l,21600r21600,l21600,xe">
              <v:stroke joinstyle="miter"/>
              <v:path gradientshapeok="t" o:connecttype="rect"/>
            </v:shapetype>
            <v:shape id="_x0000_s1118" type="#_x0000_t202" style="position:absolute;margin-left:-52.3pt;margin-top:20.6pt;width:226.85pt;height:40.05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" stroked="f">
              <v:textbox>
                <w:txbxContent>
                  <w:p w14:paraId="50E0BC2C" w14:textId="77777777" w:rsidR="00A03550" w:rsidRPr="00F3454E" w:rsidRDefault="00A03550" w:rsidP="001D2418">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sdt>
      <w:sdtPr>
        <w:id w:val="13694652"/>
        <w:docPartObj>
          <w:docPartGallery w:val="Page Numbers (Bottom of Page)"/>
          <w:docPartUnique/>
        </w:docPartObj>
      </w:sdtPr>
      <w:sdtContent>
        <w:r w:rsidRPr="006071C2">
          <w:rPr>
            <w:noProof/>
            <w:lang w:eastAsia="en-GB"/>
          </w:rPr>
          <w:drawing>
            <wp:anchor distT="0" distB="0" distL="114300" distR="114300" simplePos="0" relativeHeight="251644928" behindDoc="1" locked="0" layoutInCell="1" allowOverlap="1" wp14:anchorId="2FE010F1" wp14:editId="493125FD">
              <wp:simplePos x="0" y="0"/>
              <wp:positionH relativeFrom="page">
                <wp:align>center</wp:align>
              </wp:positionH>
              <wp:positionV relativeFrom="page">
                <wp:align>bottom</wp:align>
              </wp:positionV>
              <wp:extent cx="7560000" cy="1177200"/>
              <wp:effectExtent l="0" t="0" r="3175" b="4445"/>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en-GB"/>
          </w:rPr>
          <w:drawing>
            <wp:anchor distT="0" distB="0" distL="114300" distR="114300" simplePos="0" relativeHeight="251640832" behindDoc="1" locked="0" layoutInCell="1" allowOverlap="1" wp14:anchorId="325AA3DD" wp14:editId="7D8B3D4A">
              <wp:simplePos x="0" y="0"/>
              <wp:positionH relativeFrom="page">
                <wp:align>center</wp:align>
              </wp:positionH>
              <wp:positionV relativeFrom="bottomMargin">
                <wp:posOffset>-215900</wp:posOffset>
              </wp:positionV>
              <wp:extent cx="7559229" cy="1177047"/>
              <wp:effectExtent l="19050" t="0" r="3621" b="0"/>
              <wp:wrapNone/>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DBF758" w14:textId="77777777" w:rsidR="00901FAC" w:rsidRDefault="00901FAC" w:rsidP="00936049">
      <w:r>
        <w:separator/>
      </w:r>
    </w:p>
  </w:footnote>
  <w:footnote w:type="continuationSeparator" w:id="0">
    <w:p w14:paraId="205D9E03" w14:textId="77777777" w:rsidR="00901FAC" w:rsidRDefault="00901FAC" w:rsidP="00936049">
      <w:r>
        <w:continuationSeparator/>
      </w:r>
    </w:p>
  </w:footnote>
  <w:footnote w:type="continuationNotice" w:id="1">
    <w:p w14:paraId="50D32D60" w14:textId="77777777" w:rsidR="00901FAC" w:rsidRDefault="00901FAC">
      <w:pPr>
        <w:spacing w:before="0" w:after="0" w:line="240" w:lineRule="auto"/>
      </w:pPr>
    </w:p>
  </w:footnote>
  <w:footnote w:id="2">
    <w:p w14:paraId="5F97F420" w14:textId="09025AB4" w:rsidR="00A03550" w:rsidRPr="005A5F53" w:rsidRDefault="00A03550" w:rsidP="00846FDD">
      <w:pPr>
        <w:pStyle w:val="FootnoteText"/>
        <w:rPr>
          <w:rFonts w:ascii="Helvetica" w:hAnsi="Helvetica" w:cs="Helvetica"/>
        </w:rPr>
      </w:pPr>
      <w:r w:rsidRPr="005A5F53">
        <w:rPr>
          <w:rStyle w:val="FootnoteReference"/>
          <w:rFonts w:ascii="Helvetica" w:hAnsi="Helvetica" w:cs="Helvetica"/>
        </w:rPr>
        <w:footnoteRef/>
      </w:r>
      <w:r w:rsidRPr="005A5F53">
        <w:rPr>
          <w:rFonts w:ascii="Helvetica" w:hAnsi="Helvetica" w:cs="Helvetica"/>
          <w:lang w:eastAsia="fr-CH"/>
        </w:rPr>
        <w:t>The</w:t>
      </w:r>
      <w:r>
        <w:rPr>
          <w:rFonts w:ascii="Helvetica" w:hAnsi="Helvetica" w:cs="Helvetica"/>
          <w:lang w:eastAsia="fr-CH"/>
        </w:rPr>
        <w:t>se</w:t>
      </w:r>
      <w:r w:rsidRPr="005A5F53">
        <w:rPr>
          <w:rFonts w:ascii="Helvetica" w:hAnsi="Helvetica" w:cs="Helvetica"/>
          <w:lang w:eastAsia="fr-CH"/>
        </w:rPr>
        <w:t xml:space="preserve"> definitions are taken from the MIV Disclosure Guidelines.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F4E6D6" w14:textId="77777777" w:rsidR="00A03550" w:rsidRPr="00920E92" w:rsidRDefault="00A03550" w:rsidP="00920E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C0451" w14:textId="7551D1BD" w:rsidR="00A03550" w:rsidRPr="00AA12C5" w:rsidRDefault="00A03550" w:rsidP="00AA12C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C66F6" w14:textId="53EDAAC5" w:rsidR="00A03550" w:rsidRPr="00BF78CD" w:rsidRDefault="00A03550" w:rsidP="009E347F">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2E5E62" w14:textId="77777777" w:rsidR="00A03550" w:rsidRPr="00AA12C5" w:rsidRDefault="00A03550" w:rsidP="00AA12C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E15EE4" w14:textId="77777777" w:rsidR="00A03550" w:rsidRPr="00604F51" w:rsidRDefault="00A03550" w:rsidP="009E347F">
    <w:pPr>
      <w:pStyle w:val="Header"/>
      <w:rPr>
        <w:sz w:val="18"/>
        <w:szCs w:val="18"/>
      </w:rPr>
    </w:pPr>
    <w:r w:rsidRPr="00604F51">
      <w:rPr>
        <w:sz w:val="18"/>
        <w:szCs w:val="18"/>
      </w:rPr>
      <w:t>Context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E2FD53" w14:textId="77777777" w:rsidR="00A03550" w:rsidRPr="00856B82" w:rsidRDefault="00A03550" w:rsidP="00AA12C5">
    <w:pPr>
      <w:pStyle w:val="Header"/>
      <w:rPr>
        <w:sz w:val="18"/>
      </w:rPr>
    </w:pPr>
    <w:r w:rsidRPr="00856B82">
      <w:rPr>
        <w:sz w:val="18"/>
      </w:rPr>
      <w:t>Context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35E39" w14:textId="77777777" w:rsidR="00A03550" w:rsidRPr="00FA5A41" w:rsidRDefault="00A03550" w:rsidP="00FA5A41">
    <w:pPr>
      <w:pStyle w:val="Header"/>
      <w:rPr>
        <w:sz w:val="18"/>
      </w:rPr>
    </w:pPr>
    <w:r>
      <w:rPr>
        <w:sz w:val="18"/>
      </w:rPr>
      <w:t>Context</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2C5F37" w14:textId="77777777" w:rsidR="00A03550" w:rsidRPr="00856B82" w:rsidRDefault="00A03550" w:rsidP="00AA12C5">
    <w:pPr>
      <w:pStyle w:val="Header"/>
      <w:rPr>
        <w:sz w:val="18"/>
      </w:rPr>
    </w:pPr>
    <w:r>
      <w:rPr>
        <w:sz w:val="18"/>
      </w:rPr>
      <w:t>Context</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8CF09" w14:textId="77777777" w:rsidR="00A03550" w:rsidRPr="00FA5A41" w:rsidRDefault="00A03550" w:rsidP="00FA5A41">
    <w:pPr>
      <w:pStyle w:val="Header"/>
      <w:rPr>
        <w:sz w:val="18"/>
      </w:rPr>
    </w:pPr>
    <w:r w:rsidRPr="008C02AE">
      <w:rPr>
        <w:sz w:val="18"/>
      </w:rPr>
      <w:t>PII</w:t>
    </w:r>
    <w:r>
      <w:rPr>
        <w:sz w:val="18"/>
      </w:rPr>
      <w:t>F Principle 1: Range of services</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9BA8AA" w14:textId="77777777" w:rsidR="00A03550" w:rsidRPr="00856B82" w:rsidRDefault="00A03550" w:rsidP="00AA12C5">
    <w:pPr>
      <w:pStyle w:val="Header"/>
      <w:rPr>
        <w:sz w:val="18"/>
      </w:rPr>
    </w:pPr>
    <w:r w:rsidRPr="008C02AE">
      <w:rPr>
        <w:sz w:val="18"/>
      </w:rPr>
      <w:t>PII</w:t>
    </w:r>
    <w:r>
      <w:rPr>
        <w:sz w:val="18"/>
      </w:rPr>
      <w:t>F Principle 1: Range of services</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8AB516" w14:textId="77777777" w:rsidR="00A03550" w:rsidRPr="00380F40" w:rsidRDefault="00A03550" w:rsidP="00380F40">
    <w:pPr>
      <w:pStyle w:val="Header"/>
      <w:rPr>
        <w:sz w:val="18"/>
      </w:rPr>
    </w:pPr>
    <w:r w:rsidRPr="008C02AE">
      <w:rPr>
        <w:sz w:val="18"/>
      </w:rPr>
      <w:t>PII</w:t>
    </w:r>
    <w:r>
      <w:rPr>
        <w:sz w:val="18"/>
      </w:rPr>
      <w:t xml:space="preserve">F Principle 2: </w:t>
    </w:r>
    <w:r w:rsidRPr="00B51189">
      <w:rPr>
        <w:sz w:val="18"/>
      </w:rPr>
      <w:t xml:space="preserve">Client protection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708F22" w14:textId="77777777" w:rsidR="00A03550" w:rsidRPr="00856B82" w:rsidRDefault="00A03550" w:rsidP="00AA12C5">
    <w:pPr>
      <w:pStyle w:val="Header"/>
      <w:rPr>
        <w:sz w:val="18"/>
      </w:rPr>
    </w:pPr>
    <w:r w:rsidRPr="008C02AE">
      <w:rPr>
        <w:sz w:val="18"/>
      </w:rPr>
      <w:t>PII</w:t>
    </w:r>
    <w:r>
      <w:rPr>
        <w:sz w:val="18"/>
      </w:rPr>
      <w:t xml:space="preserve">F Principle 2: </w:t>
    </w:r>
    <w:r w:rsidRPr="00B51189">
      <w:rPr>
        <w:sz w:val="18"/>
      </w:rPr>
      <w:t xml:space="preserve">Client protection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63DBD4" w14:textId="77777777" w:rsidR="00A03550" w:rsidRPr="00C43C5B" w:rsidRDefault="00A03550" w:rsidP="00C43C5B">
    <w:pPr>
      <w:pStyle w:val="Header"/>
      <w:rPr>
        <w:sz w:val="18"/>
      </w:rPr>
    </w:pPr>
    <w:r w:rsidRPr="008C02AE">
      <w:rPr>
        <w:sz w:val="18"/>
      </w:rPr>
      <w:t>PII</w:t>
    </w:r>
    <w:r>
      <w:rPr>
        <w:sz w:val="18"/>
      </w:rPr>
      <w:t xml:space="preserve">F Principle 3: </w:t>
    </w:r>
    <w:r w:rsidRPr="00BE7D50">
      <w:rPr>
        <w:sz w:val="18"/>
      </w:rPr>
      <w:t xml:space="preserve">Fair treatment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D1E8BD" w14:textId="77777777" w:rsidR="00A03550" w:rsidRPr="00856B82" w:rsidRDefault="00A03550" w:rsidP="00AA12C5">
    <w:pPr>
      <w:pStyle w:val="Header"/>
      <w:rPr>
        <w:sz w:val="18"/>
      </w:rPr>
    </w:pPr>
    <w:r w:rsidRPr="008C02AE">
      <w:rPr>
        <w:sz w:val="18"/>
      </w:rPr>
      <w:t>PII</w:t>
    </w:r>
    <w:r>
      <w:rPr>
        <w:sz w:val="18"/>
      </w:rPr>
      <w:t xml:space="preserve">F Principle 3: </w:t>
    </w:r>
    <w:r w:rsidRPr="00BE7D50">
      <w:rPr>
        <w:sz w:val="18"/>
      </w:rPr>
      <w:t xml:space="preserve">Fair treatment </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07A767" w14:textId="77777777" w:rsidR="00A03550" w:rsidRPr="007D53E1" w:rsidRDefault="00A03550" w:rsidP="007D53E1">
    <w:pPr>
      <w:pStyle w:val="Header"/>
      <w:rPr>
        <w:sz w:val="18"/>
      </w:rPr>
    </w:pPr>
    <w:r w:rsidRPr="008C02AE">
      <w:rPr>
        <w:sz w:val="18"/>
      </w:rPr>
      <w:t>PII</w:t>
    </w:r>
    <w:r>
      <w:rPr>
        <w:sz w:val="18"/>
      </w:rPr>
      <w:t>F Principle 4: Responsible Investment</w:t>
    </w:r>
    <w:r w:rsidRPr="00BE7D50">
      <w:rPr>
        <w:sz w:val="18"/>
      </w:rPr>
      <w:t xml:space="preserve">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46E38" w14:textId="77777777" w:rsidR="00A03550" w:rsidRPr="00C43C5B" w:rsidRDefault="00A03550" w:rsidP="007D53E1">
    <w:pPr>
      <w:pStyle w:val="Header"/>
      <w:rPr>
        <w:sz w:val="18"/>
      </w:rPr>
    </w:pPr>
    <w:r w:rsidRPr="008C02AE">
      <w:rPr>
        <w:sz w:val="18"/>
      </w:rPr>
      <w:t>PII</w:t>
    </w:r>
    <w:r>
      <w:rPr>
        <w:sz w:val="18"/>
      </w:rPr>
      <w:t>F Principle 4: Responsible Investment</w:t>
    </w:r>
    <w:r w:rsidRPr="00BE7D50">
      <w:rPr>
        <w:sz w:val="18"/>
      </w:rPr>
      <w:t xml:space="preserve"> </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F11447" w14:textId="77777777" w:rsidR="00A03550" w:rsidRPr="007D53E1" w:rsidRDefault="00A03550" w:rsidP="007D53E1">
    <w:pPr>
      <w:pStyle w:val="Header"/>
      <w:rPr>
        <w:sz w:val="18"/>
      </w:rPr>
    </w:pPr>
    <w:r w:rsidRPr="008C02AE">
      <w:rPr>
        <w:sz w:val="18"/>
      </w:rPr>
      <w:t>PII</w:t>
    </w:r>
    <w:r>
      <w:rPr>
        <w:sz w:val="18"/>
      </w:rPr>
      <w:t>F Principle 5: Transparency</w:t>
    </w:r>
    <w:r w:rsidRPr="00BE7D50">
      <w:rPr>
        <w:sz w:val="18"/>
      </w:rPr>
      <w:t xml:space="preserve">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292C08" w14:textId="77777777" w:rsidR="00A03550" w:rsidRPr="00C43C5B" w:rsidRDefault="00A03550" w:rsidP="007D53E1">
    <w:pPr>
      <w:pStyle w:val="Header"/>
      <w:rPr>
        <w:sz w:val="18"/>
      </w:rPr>
    </w:pPr>
    <w:r w:rsidRPr="008C02AE">
      <w:rPr>
        <w:sz w:val="18"/>
      </w:rPr>
      <w:t>PII</w:t>
    </w:r>
    <w:r>
      <w:rPr>
        <w:sz w:val="18"/>
      </w:rPr>
      <w:t>F Principle 5: Transparency</w:t>
    </w:r>
    <w:r w:rsidRPr="00BE7D50">
      <w:rPr>
        <w:sz w:val="18"/>
      </w:rPr>
      <w:t xml:space="preserve"> </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C38A62" w14:textId="77777777" w:rsidR="00A03550" w:rsidRPr="002F324F" w:rsidRDefault="00A03550" w:rsidP="002F324F">
    <w:pPr>
      <w:pStyle w:val="Header"/>
      <w:rPr>
        <w:sz w:val="18"/>
      </w:rPr>
    </w:pPr>
    <w:r w:rsidRPr="008C02AE">
      <w:rPr>
        <w:sz w:val="18"/>
      </w:rPr>
      <w:t>PII</w:t>
    </w:r>
    <w:r>
      <w:rPr>
        <w:sz w:val="18"/>
      </w:rPr>
      <w:t>F Principle 6: Balanced returns</w:t>
    </w:r>
    <w:r w:rsidRPr="00BE7D50">
      <w:rPr>
        <w:sz w:val="18"/>
      </w:rPr>
      <w:t xml:space="preserve"> </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66F7CA" w14:textId="77777777" w:rsidR="00A03550" w:rsidRPr="00C43C5B" w:rsidRDefault="00A03550" w:rsidP="007D53E1">
    <w:pPr>
      <w:pStyle w:val="Header"/>
      <w:rPr>
        <w:sz w:val="18"/>
      </w:rPr>
    </w:pPr>
    <w:r w:rsidRPr="008C02AE">
      <w:rPr>
        <w:sz w:val="18"/>
      </w:rPr>
      <w:t>PII</w:t>
    </w:r>
    <w:r>
      <w:rPr>
        <w:sz w:val="18"/>
      </w:rPr>
      <w:t>F Principle 6: Balanced returns</w:t>
    </w:r>
    <w:r w:rsidRPr="00BE7D50">
      <w:rPr>
        <w:sz w:val="18"/>
      </w:rPr>
      <w:t xml:space="preserve"> </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41397" w14:textId="77777777" w:rsidR="00A03550" w:rsidRPr="00213043" w:rsidRDefault="00A03550" w:rsidP="00213043">
    <w:pPr>
      <w:pStyle w:val="Header"/>
      <w:rPr>
        <w:sz w:val="18"/>
      </w:rPr>
    </w:pPr>
    <w:r w:rsidRPr="008C02AE">
      <w:rPr>
        <w:sz w:val="18"/>
      </w:rPr>
      <w:t>PII</w:t>
    </w:r>
    <w:r>
      <w:rPr>
        <w:sz w:val="18"/>
      </w:rPr>
      <w:t>F Principle 7: Standards</w:t>
    </w:r>
    <w:r w:rsidRPr="00BE7D50">
      <w:rPr>
        <w:sz w:val="18"/>
      </w:rPr>
      <w:t xml:space="preserve"> </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A4C224" w14:textId="77777777" w:rsidR="00A03550" w:rsidRPr="00C43C5B" w:rsidRDefault="00A03550" w:rsidP="007D53E1">
    <w:pPr>
      <w:pStyle w:val="Header"/>
      <w:rPr>
        <w:sz w:val="18"/>
      </w:rPr>
    </w:pPr>
    <w:r w:rsidRPr="008C02AE">
      <w:rPr>
        <w:sz w:val="18"/>
      </w:rPr>
      <w:t>PII</w:t>
    </w:r>
    <w:r>
      <w:rPr>
        <w:sz w:val="18"/>
      </w:rPr>
      <w:t>F Principle 7: Standards</w:t>
    </w:r>
    <w:r w:rsidRPr="00BE7D50">
      <w:rPr>
        <w:sz w:val="1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26A46B3"/>
    <w:multiLevelType w:val="hybridMultilevel"/>
    <w:tmpl w:val="06A8B2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8"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1"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4"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6"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7"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19"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0"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3"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15:restartNumberingAfterBreak="0">
    <w:nsid w:val="3F991DC6"/>
    <w:multiLevelType w:val="hybridMultilevel"/>
    <w:tmpl w:val="C608A42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52694981"/>
    <w:multiLevelType w:val="hybridMultilevel"/>
    <w:tmpl w:val="218EA5E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3"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4"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5"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7"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8"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40"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1"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2"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3"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4"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5"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6"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9"/>
  </w:num>
  <w:num w:numId="8">
    <w:abstractNumId w:val="45"/>
  </w:num>
  <w:num w:numId="9">
    <w:abstractNumId w:val="10"/>
  </w:num>
  <w:num w:numId="10">
    <w:abstractNumId w:val="15"/>
  </w:num>
  <w:num w:numId="11">
    <w:abstractNumId w:val="22"/>
  </w:num>
  <w:num w:numId="12">
    <w:abstractNumId w:val="16"/>
  </w:num>
  <w:num w:numId="13">
    <w:abstractNumId w:val="32"/>
  </w:num>
  <w:num w:numId="14">
    <w:abstractNumId w:val="33"/>
  </w:num>
  <w:num w:numId="15">
    <w:abstractNumId w:val="5"/>
  </w:num>
  <w:num w:numId="16">
    <w:abstractNumId w:val="31"/>
  </w:num>
  <w:num w:numId="17">
    <w:abstractNumId w:val="14"/>
  </w:num>
  <w:num w:numId="18">
    <w:abstractNumId w:val="46"/>
  </w:num>
  <w:num w:numId="19">
    <w:abstractNumId w:val="28"/>
  </w:num>
  <w:num w:numId="20">
    <w:abstractNumId w:val="8"/>
  </w:num>
  <w:num w:numId="21">
    <w:abstractNumId w:val="23"/>
  </w:num>
  <w:num w:numId="22">
    <w:abstractNumId w:val="11"/>
  </w:num>
  <w:num w:numId="23">
    <w:abstractNumId w:val="25"/>
  </w:num>
  <w:num w:numId="24">
    <w:abstractNumId w:val="38"/>
  </w:num>
  <w:num w:numId="25">
    <w:abstractNumId w:val="43"/>
  </w:num>
  <w:num w:numId="26">
    <w:abstractNumId w:val="21"/>
  </w:num>
  <w:num w:numId="27">
    <w:abstractNumId w:val="35"/>
  </w:num>
  <w:num w:numId="28">
    <w:abstractNumId w:val="20"/>
  </w:num>
  <w:num w:numId="29">
    <w:abstractNumId w:val="47"/>
  </w:num>
  <w:num w:numId="30">
    <w:abstractNumId w:val="30"/>
  </w:num>
  <w:num w:numId="31">
    <w:abstractNumId w:val="17"/>
  </w:num>
  <w:num w:numId="32">
    <w:abstractNumId w:val="27"/>
  </w:num>
  <w:num w:numId="33">
    <w:abstractNumId w:val="24"/>
  </w:num>
  <w:num w:numId="34">
    <w:abstractNumId w:val="42"/>
  </w:num>
  <w:num w:numId="35">
    <w:abstractNumId w:val="34"/>
  </w:num>
  <w:num w:numId="36">
    <w:abstractNumId w:val="19"/>
  </w:num>
  <w:num w:numId="37">
    <w:abstractNumId w:val="40"/>
  </w:num>
  <w:num w:numId="38">
    <w:abstractNumId w:val="37"/>
  </w:num>
  <w:num w:numId="39">
    <w:abstractNumId w:val="44"/>
  </w:num>
  <w:num w:numId="40">
    <w:abstractNumId w:val="18"/>
  </w:num>
  <w:num w:numId="41">
    <w:abstractNumId w:val="39"/>
  </w:num>
  <w:num w:numId="42">
    <w:abstractNumId w:val="6"/>
  </w:num>
  <w:num w:numId="4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num>
  <w:num w:numId="45">
    <w:abstractNumId w:val="36"/>
  </w:num>
  <w:num w:numId="46">
    <w:abstractNumId w:val="29"/>
  </w:num>
  <w:num w:numId="47">
    <w:abstractNumId w:val="26"/>
  </w:num>
  <w:num w:numId="48">
    <w:abstractNumId w:val="41"/>
  </w:num>
  <w:num w:numId="49">
    <w:abstractNumId w:val="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GrammaticalErrors/>
  <w:activeWritingStyle w:appName="MSWord" w:lang="en-US" w:vendorID="64" w:dllVersion="131078" w:nlCheck="1" w:checkStyle="1"/>
  <w:activeWritingStyle w:appName="MSWord" w:lang="en-GB" w:vendorID="64" w:dllVersion="131078" w:nlCheck="1" w:checkStyle="0"/>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71E"/>
    <w:rsid w:val="000016D5"/>
    <w:rsid w:val="00001885"/>
    <w:rsid w:val="00001F09"/>
    <w:rsid w:val="00013A82"/>
    <w:rsid w:val="00013BAF"/>
    <w:rsid w:val="00015A1A"/>
    <w:rsid w:val="0001652E"/>
    <w:rsid w:val="00016D9A"/>
    <w:rsid w:val="00016F7D"/>
    <w:rsid w:val="0001732D"/>
    <w:rsid w:val="00017E2C"/>
    <w:rsid w:val="00022F88"/>
    <w:rsid w:val="00022FB2"/>
    <w:rsid w:val="00023CC7"/>
    <w:rsid w:val="00025C39"/>
    <w:rsid w:val="000269A9"/>
    <w:rsid w:val="0002700C"/>
    <w:rsid w:val="00030868"/>
    <w:rsid w:val="000314BF"/>
    <w:rsid w:val="0003187E"/>
    <w:rsid w:val="00031D5A"/>
    <w:rsid w:val="00032DD8"/>
    <w:rsid w:val="00037538"/>
    <w:rsid w:val="00040C79"/>
    <w:rsid w:val="00040C87"/>
    <w:rsid w:val="00041B92"/>
    <w:rsid w:val="0005027A"/>
    <w:rsid w:val="00050A0E"/>
    <w:rsid w:val="00052FFC"/>
    <w:rsid w:val="00053773"/>
    <w:rsid w:val="00054123"/>
    <w:rsid w:val="0005473E"/>
    <w:rsid w:val="00054FB7"/>
    <w:rsid w:val="00055AA7"/>
    <w:rsid w:val="00056689"/>
    <w:rsid w:val="00065204"/>
    <w:rsid w:val="00065AFF"/>
    <w:rsid w:val="00066773"/>
    <w:rsid w:val="00066FFE"/>
    <w:rsid w:val="00070078"/>
    <w:rsid w:val="0007293A"/>
    <w:rsid w:val="00073BCA"/>
    <w:rsid w:val="00075C86"/>
    <w:rsid w:val="00076658"/>
    <w:rsid w:val="000928CB"/>
    <w:rsid w:val="00092AE4"/>
    <w:rsid w:val="000936D7"/>
    <w:rsid w:val="00095342"/>
    <w:rsid w:val="0009574D"/>
    <w:rsid w:val="000A10B1"/>
    <w:rsid w:val="000A263B"/>
    <w:rsid w:val="000A2DD2"/>
    <w:rsid w:val="000A5690"/>
    <w:rsid w:val="000B0032"/>
    <w:rsid w:val="000B033D"/>
    <w:rsid w:val="000B042B"/>
    <w:rsid w:val="000B05A5"/>
    <w:rsid w:val="000B14FE"/>
    <w:rsid w:val="000B5391"/>
    <w:rsid w:val="000C1CF6"/>
    <w:rsid w:val="000C2D90"/>
    <w:rsid w:val="000C5830"/>
    <w:rsid w:val="000D1205"/>
    <w:rsid w:val="000D22BF"/>
    <w:rsid w:val="000D45B1"/>
    <w:rsid w:val="000D4CF8"/>
    <w:rsid w:val="000D5F99"/>
    <w:rsid w:val="000D7C85"/>
    <w:rsid w:val="000E2B33"/>
    <w:rsid w:val="000E3DAA"/>
    <w:rsid w:val="000E4712"/>
    <w:rsid w:val="000F06FE"/>
    <w:rsid w:val="000F0FE5"/>
    <w:rsid w:val="000F2146"/>
    <w:rsid w:val="000F2160"/>
    <w:rsid w:val="000F428C"/>
    <w:rsid w:val="000F758A"/>
    <w:rsid w:val="00101DCF"/>
    <w:rsid w:val="0010248B"/>
    <w:rsid w:val="0010301F"/>
    <w:rsid w:val="00104CA5"/>
    <w:rsid w:val="0010702A"/>
    <w:rsid w:val="00107150"/>
    <w:rsid w:val="001073DF"/>
    <w:rsid w:val="001079C4"/>
    <w:rsid w:val="0011046F"/>
    <w:rsid w:val="0011067F"/>
    <w:rsid w:val="00111C4E"/>
    <w:rsid w:val="0011221D"/>
    <w:rsid w:val="00112A79"/>
    <w:rsid w:val="00114AB9"/>
    <w:rsid w:val="00116367"/>
    <w:rsid w:val="00116978"/>
    <w:rsid w:val="0011799F"/>
    <w:rsid w:val="00120B47"/>
    <w:rsid w:val="00121C15"/>
    <w:rsid w:val="00121C4C"/>
    <w:rsid w:val="00122525"/>
    <w:rsid w:val="0012309A"/>
    <w:rsid w:val="001233AD"/>
    <w:rsid w:val="00123684"/>
    <w:rsid w:val="001236C4"/>
    <w:rsid w:val="00123D01"/>
    <w:rsid w:val="00126A5B"/>
    <w:rsid w:val="001273DA"/>
    <w:rsid w:val="0013186A"/>
    <w:rsid w:val="00132064"/>
    <w:rsid w:val="00132D17"/>
    <w:rsid w:val="00133107"/>
    <w:rsid w:val="00134A19"/>
    <w:rsid w:val="00134BA5"/>
    <w:rsid w:val="0013551D"/>
    <w:rsid w:val="00137E0E"/>
    <w:rsid w:val="00140A62"/>
    <w:rsid w:val="00140D15"/>
    <w:rsid w:val="00141367"/>
    <w:rsid w:val="00142F46"/>
    <w:rsid w:val="00143515"/>
    <w:rsid w:val="00146528"/>
    <w:rsid w:val="00147779"/>
    <w:rsid w:val="00151247"/>
    <w:rsid w:val="00151E4B"/>
    <w:rsid w:val="00151F9C"/>
    <w:rsid w:val="00153870"/>
    <w:rsid w:val="00155379"/>
    <w:rsid w:val="001558DD"/>
    <w:rsid w:val="00157AEF"/>
    <w:rsid w:val="00161E87"/>
    <w:rsid w:val="00162E63"/>
    <w:rsid w:val="00163E42"/>
    <w:rsid w:val="001654AE"/>
    <w:rsid w:val="00170C16"/>
    <w:rsid w:val="00172A7E"/>
    <w:rsid w:val="001732B5"/>
    <w:rsid w:val="00173CDB"/>
    <w:rsid w:val="00174140"/>
    <w:rsid w:val="00174789"/>
    <w:rsid w:val="00176377"/>
    <w:rsid w:val="0017700B"/>
    <w:rsid w:val="0018429F"/>
    <w:rsid w:val="00185835"/>
    <w:rsid w:val="001862F6"/>
    <w:rsid w:val="00187F51"/>
    <w:rsid w:val="001905C1"/>
    <w:rsid w:val="00191138"/>
    <w:rsid w:val="00191BC1"/>
    <w:rsid w:val="001925A8"/>
    <w:rsid w:val="00194B50"/>
    <w:rsid w:val="001A053A"/>
    <w:rsid w:val="001A0CD3"/>
    <w:rsid w:val="001A2D59"/>
    <w:rsid w:val="001A34A0"/>
    <w:rsid w:val="001A3E7B"/>
    <w:rsid w:val="001A4617"/>
    <w:rsid w:val="001A6D2F"/>
    <w:rsid w:val="001B259B"/>
    <w:rsid w:val="001B30B5"/>
    <w:rsid w:val="001B485E"/>
    <w:rsid w:val="001B603A"/>
    <w:rsid w:val="001B70E3"/>
    <w:rsid w:val="001B7937"/>
    <w:rsid w:val="001C0916"/>
    <w:rsid w:val="001C1A4D"/>
    <w:rsid w:val="001C1EEB"/>
    <w:rsid w:val="001C2D46"/>
    <w:rsid w:val="001C2E62"/>
    <w:rsid w:val="001C2FC7"/>
    <w:rsid w:val="001C487E"/>
    <w:rsid w:val="001C50D0"/>
    <w:rsid w:val="001C5489"/>
    <w:rsid w:val="001C54AE"/>
    <w:rsid w:val="001C7505"/>
    <w:rsid w:val="001C7EAD"/>
    <w:rsid w:val="001D01AF"/>
    <w:rsid w:val="001D2418"/>
    <w:rsid w:val="001D2DAA"/>
    <w:rsid w:val="001D3290"/>
    <w:rsid w:val="001D7382"/>
    <w:rsid w:val="001D73AC"/>
    <w:rsid w:val="001D740E"/>
    <w:rsid w:val="001E1802"/>
    <w:rsid w:val="001E5CDA"/>
    <w:rsid w:val="001E5FDE"/>
    <w:rsid w:val="001F00BB"/>
    <w:rsid w:val="001F19C3"/>
    <w:rsid w:val="001F414E"/>
    <w:rsid w:val="001F4ECD"/>
    <w:rsid w:val="001F64AF"/>
    <w:rsid w:val="00201700"/>
    <w:rsid w:val="0020237F"/>
    <w:rsid w:val="00202D1C"/>
    <w:rsid w:val="00204A57"/>
    <w:rsid w:val="00204E47"/>
    <w:rsid w:val="002057D9"/>
    <w:rsid w:val="002069BF"/>
    <w:rsid w:val="00207DA9"/>
    <w:rsid w:val="00207FF9"/>
    <w:rsid w:val="00213043"/>
    <w:rsid w:val="00213767"/>
    <w:rsid w:val="002145E7"/>
    <w:rsid w:val="00216B24"/>
    <w:rsid w:val="0021731D"/>
    <w:rsid w:val="0022028C"/>
    <w:rsid w:val="00221E59"/>
    <w:rsid w:val="002239CB"/>
    <w:rsid w:val="00223B73"/>
    <w:rsid w:val="002245CC"/>
    <w:rsid w:val="00227A0D"/>
    <w:rsid w:val="002335F4"/>
    <w:rsid w:val="00233FD8"/>
    <w:rsid w:val="002352D1"/>
    <w:rsid w:val="00235AC3"/>
    <w:rsid w:val="00235D0C"/>
    <w:rsid w:val="00237953"/>
    <w:rsid w:val="0024000C"/>
    <w:rsid w:val="00241959"/>
    <w:rsid w:val="00242314"/>
    <w:rsid w:val="00243488"/>
    <w:rsid w:val="0024545A"/>
    <w:rsid w:val="00246096"/>
    <w:rsid w:val="00247554"/>
    <w:rsid w:val="002475F7"/>
    <w:rsid w:val="00247AEB"/>
    <w:rsid w:val="002504D4"/>
    <w:rsid w:val="00250F90"/>
    <w:rsid w:val="002551DA"/>
    <w:rsid w:val="00256087"/>
    <w:rsid w:val="0026033C"/>
    <w:rsid w:val="00265CEA"/>
    <w:rsid w:val="00266B86"/>
    <w:rsid w:val="0027046E"/>
    <w:rsid w:val="00272786"/>
    <w:rsid w:val="00272E5C"/>
    <w:rsid w:val="00272F2A"/>
    <w:rsid w:val="002753BA"/>
    <w:rsid w:val="002762AF"/>
    <w:rsid w:val="00277C12"/>
    <w:rsid w:val="00282BE5"/>
    <w:rsid w:val="00283212"/>
    <w:rsid w:val="00283CEE"/>
    <w:rsid w:val="0028479D"/>
    <w:rsid w:val="00284D22"/>
    <w:rsid w:val="00293D5E"/>
    <w:rsid w:val="002951AC"/>
    <w:rsid w:val="00295855"/>
    <w:rsid w:val="002975B6"/>
    <w:rsid w:val="00297A4C"/>
    <w:rsid w:val="00297AAA"/>
    <w:rsid w:val="002A31D5"/>
    <w:rsid w:val="002B037E"/>
    <w:rsid w:val="002B15AF"/>
    <w:rsid w:val="002B1D5B"/>
    <w:rsid w:val="002B337E"/>
    <w:rsid w:val="002B4829"/>
    <w:rsid w:val="002B681D"/>
    <w:rsid w:val="002B71C3"/>
    <w:rsid w:val="002C1004"/>
    <w:rsid w:val="002C229E"/>
    <w:rsid w:val="002C2DD6"/>
    <w:rsid w:val="002C3CEF"/>
    <w:rsid w:val="002C4CE0"/>
    <w:rsid w:val="002C61C3"/>
    <w:rsid w:val="002D1491"/>
    <w:rsid w:val="002D2187"/>
    <w:rsid w:val="002D2E77"/>
    <w:rsid w:val="002E145A"/>
    <w:rsid w:val="002E17B7"/>
    <w:rsid w:val="002E2A43"/>
    <w:rsid w:val="002E3C66"/>
    <w:rsid w:val="002E49B7"/>
    <w:rsid w:val="002E6964"/>
    <w:rsid w:val="002E6B18"/>
    <w:rsid w:val="002F06ED"/>
    <w:rsid w:val="002F324F"/>
    <w:rsid w:val="002F3366"/>
    <w:rsid w:val="002F4514"/>
    <w:rsid w:val="002F4E77"/>
    <w:rsid w:val="00300D0B"/>
    <w:rsid w:val="00300EEC"/>
    <w:rsid w:val="00301015"/>
    <w:rsid w:val="00301AD6"/>
    <w:rsid w:val="0030435A"/>
    <w:rsid w:val="003044D0"/>
    <w:rsid w:val="00304674"/>
    <w:rsid w:val="00304A6F"/>
    <w:rsid w:val="00306AE3"/>
    <w:rsid w:val="003072F6"/>
    <w:rsid w:val="00307DA1"/>
    <w:rsid w:val="003102CE"/>
    <w:rsid w:val="0031098B"/>
    <w:rsid w:val="0031137F"/>
    <w:rsid w:val="00311CC2"/>
    <w:rsid w:val="00312FF9"/>
    <w:rsid w:val="0031452A"/>
    <w:rsid w:val="00316224"/>
    <w:rsid w:val="00317ED5"/>
    <w:rsid w:val="0032319F"/>
    <w:rsid w:val="003255CA"/>
    <w:rsid w:val="00326BEA"/>
    <w:rsid w:val="003271B8"/>
    <w:rsid w:val="00327210"/>
    <w:rsid w:val="00327660"/>
    <w:rsid w:val="00331320"/>
    <w:rsid w:val="00331CD5"/>
    <w:rsid w:val="0033413A"/>
    <w:rsid w:val="003343C5"/>
    <w:rsid w:val="00334CC8"/>
    <w:rsid w:val="0033550C"/>
    <w:rsid w:val="00336256"/>
    <w:rsid w:val="00336652"/>
    <w:rsid w:val="003401A7"/>
    <w:rsid w:val="003450C4"/>
    <w:rsid w:val="00347F3F"/>
    <w:rsid w:val="00351129"/>
    <w:rsid w:val="003513E0"/>
    <w:rsid w:val="00351788"/>
    <w:rsid w:val="00352BD8"/>
    <w:rsid w:val="00353B15"/>
    <w:rsid w:val="00354BE2"/>
    <w:rsid w:val="00356ADA"/>
    <w:rsid w:val="00356CDA"/>
    <w:rsid w:val="0035796E"/>
    <w:rsid w:val="0036408B"/>
    <w:rsid w:val="003648AA"/>
    <w:rsid w:val="00364D63"/>
    <w:rsid w:val="00366569"/>
    <w:rsid w:val="00367846"/>
    <w:rsid w:val="003712FF"/>
    <w:rsid w:val="00372783"/>
    <w:rsid w:val="0037319B"/>
    <w:rsid w:val="0037657F"/>
    <w:rsid w:val="003765BB"/>
    <w:rsid w:val="00376D22"/>
    <w:rsid w:val="003777FB"/>
    <w:rsid w:val="00380F40"/>
    <w:rsid w:val="00381234"/>
    <w:rsid w:val="003828D3"/>
    <w:rsid w:val="0038376B"/>
    <w:rsid w:val="00384ACF"/>
    <w:rsid w:val="00386C3B"/>
    <w:rsid w:val="00387BB0"/>
    <w:rsid w:val="00390B7D"/>
    <w:rsid w:val="00391865"/>
    <w:rsid w:val="00392499"/>
    <w:rsid w:val="003939E2"/>
    <w:rsid w:val="003947A5"/>
    <w:rsid w:val="0039671F"/>
    <w:rsid w:val="003A1AE6"/>
    <w:rsid w:val="003A2567"/>
    <w:rsid w:val="003A4263"/>
    <w:rsid w:val="003A4346"/>
    <w:rsid w:val="003A770E"/>
    <w:rsid w:val="003A7E15"/>
    <w:rsid w:val="003B4143"/>
    <w:rsid w:val="003B5C38"/>
    <w:rsid w:val="003B6437"/>
    <w:rsid w:val="003B6B2E"/>
    <w:rsid w:val="003B7148"/>
    <w:rsid w:val="003B7E08"/>
    <w:rsid w:val="003C158B"/>
    <w:rsid w:val="003C2628"/>
    <w:rsid w:val="003C2AFD"/>
    <w:rsid w:val="003C3865"/>
    <w:rsid w:val="003C3C70"/>
    <w:rsid w:val="003C6508"/>
    <w:rsid w:val="003C77DC"/>
    <w:rsid w:val="003D1F43"/>
    <w:rsid w:val="003D3ECA"/>
    <w:rsid w:val="003D4B13"/>
    <w:rsid w:val="003D4DCB"/>
    <w:rsid w:val="003D69ED"/>
    <w:rsid w:val="003D7A34"/>
    <w:rsid w:val="003E06EC"/>
    <w:rsid w:val="003E1621"/>
    <w:rsid w:val="003E24CE"/>
    <w:rsid w:val="003E40C4"/>
    <w:rsid w:val="003E55E7"/>
    <w:rsid w:val="003F08E9"/>
    <w:rsid w:val="003F0E6F"/>
    <w:rsid w:val="003F1139"/>
    <w:rsid w:val="003F25EE"/>
    <w:rsid w:val="003F2F6F"/>
    <w:rsid w:val="003F3598"/>
    <w:rsid w:val="003F508E"/>
    <w:rsid w:val="003F58BA"/>
    <w:rsid w:val="0040133B"/>
    <w:rsid w:val="0040294C"/>
    <w:rsid w:val="00403366"/>
    <w:rsid w:val="00407356"/>
    <w:rsid w:val="00410596"/>
    <w:rsid w:val="00411097"/>
    <w:rsid w:val="00411BA5"/>
    <w:rsid w:val="00412B76"/>
    <w:rsid w:val="004162B5"/>
    <w:rsid w:val="0042000D"/>
    <w:rsid w:val="004203B6"/>
    <w:rsid w:val="004219D5"/>
    <w:rsid w:val="0042244B"/>
    <w:rsid w:val="00422582"/>
    <w:rsid w:val="0042311C"/>
    <w:rsid w:val="00423DD2"/>
    <w:rsid w:val="00423E3E"/>
    <w:rsid w:val="00424716"/>
    <w:rsid w:val="00424902"/>
    <w:rsid w:val="00424998"/>
    <w:rsid w:val="00424A52"/>
    <w:rsid w:val="00424EFF"/>
    <w:rsid w:val="00424F50"/>
    <w:rsid w:val="00425231"/>
    <w:rsid w:val="004256C4"/>
    <w:rsid w:val="0043258C"/>
    <w:rsid w:val="004338AB"/>
    <w:rsid w:val="00433E6C"/>
    <w:rsid w:val="004341B3"/>
    <w:rsid w:val="00435D20"/>
    <w:rsid w:val="004364AE"/>
    <w:rsid w:val="004366C9"/>
    <w:rsid w:val="004400A9"/>
    <w:rsid w:val="004409C6"/>
    <w:rsid w:val="0044287E"/>
    <w:rsid w:val="00442D40"/>
    <w:rsid w:val="00443579"/>
    <w:rsid w:val="00443766"/>
    <w:rsid w:val="00445C1D"/>
    <w:rsid w:val="00447C63"/>
    <w:rsid w:val="004501AB"/>
    <w:rsid w:val="00451990"/>
    <w:rsid w:val="0045289A"/>
    <w:rsid w:val="00452BBE"/>
    <w:rsid w:val="0045348C"/>
    <w:rsid w:val="0045739C"/>
    <w:rsid w:val="0046109F"/>
    <w:rsid w:val="00461CFE"/>
    <w:rsid w:val="00462D32"/>
    <w:rsid w:val="00465998"/>
    <w:rsid w:val="00465AF4"/>
    <w:rsid w:val="00466326"/>
    <w:rsid w:val="004664EA"/>
    <w:rsid w:val="0046778F"/>
    <w:rsid w:val="00470987"/>
    <w:rsid w:val="00471810"/>
    <w:rsid w:val="00472832"/>
    <w:rsid w:val="00473A9B"/>
    <w:rsid w:val="00473AC4"/>
    <w:rsid w:val="0047508C"/>
    <w:rsid w:val="00476FCA"/>
    <w:rsid w:val="00480232"/>
    <w:rsid w:val="00483377"/>
    <w:rsid w:val="00483960"/>
    <w:rsid w:val="004903AB"/>
    <w:rsid w:val="00490CF1"/>
    <w:rsid w:val="00491FE5"/>
    <w:rsid w:val="00493A8F"/>
    <w:rsid w:val="00493C72"/>
    <w:rsid w:val="004947B2"/>
    <w:rsid w:val="0049539F"/>
    <w:rsid w:val="004A2CD1"/>
    <w:rsid w:val="004A47D7"/>
    <w:rsid w:val="004A480C"/>
    <w:rsid w:val="004A4DAD"/>
    <w:rsid w:val="004A74AE"/>
    <w:rsid w:val="004A758A"/>
    <w:rsid w:val="004A7A67"/>
    <w:rsid w:val="004A7DFC"/>
    <w:rsid w:val="004B0994"/>
    <w:rsid w:val="004B10CC"/>
    <w:rsid w:val="004B1867"/>
    <w:rsid w:val="004B1F05"/>
    <w:rsid w:val="004B2C1D"/>
    <w:rsid w:val="004B2F95"/>
    <w:rsid w:val="004B406A"/>
    <w:rsid w:val="004B69F6"/>
    <w:rsid w:val="004B6C17"/>
    <w:rsid w:val="004B7157"/>
    <w:rsid w:val="004C0B6B"/>
    <w:rsid w:val="004C2F48"/>
    <w:rsid w:val="004C43E2"/>
    <w:rsid w:val="004C47D0"/>
    <w:rsid w:val="004C5458"/>
    <w:rsid w:val="004C72FE"/>
    <w:rsid w:val="004C7984"/>
    <w:rsid w:val="004D01E8"/>
    <w:rsid w:val="004D154E"/>
    <w:rsid w:val="004D18F4"/>
    <w:rsid w:val="004D6389"/>
    <w:rsid w:val="004D70AA"/>
    <w:rsid w:val="004E0DDE"/>
    <w:rsid w:val="004E152E"/>
    <w:rsid w:val="004E1A0E"/>
    <w:rsid w:val="004E1D6B"/>
    <w:rsid w:val="004E6E42"/>
    <w:rsid w:val="004E78E8"/>
    <w:rsid w:val="004E79C4"/>
    <w:rsid w:val="004F14DC"/>
    <w:rsid w:val="004F32D8"/>
    <w:rsid w:val="004F45CF"/>
    <w:rsid w:val="004F67BC"/>
    <w:rsid w:val="004F73B1"/>
    <w:rsid w:val="00500258"/>
    <w:rsid w:val="005003FE"/>
    <w:rsid w:val="00502A77"/>
    <w:rsid w:val="00507595"/>
    <w:rsid w:val="005121D5"/>
    <w:rsid w:val="00514335"/>
    <w:rsid w:val="005157D3"/>
    <w:rsid w:val="00516093"/>
    <w:rsid w:val="005163B3"/>
    <w:rsid w:val="005200CC"/>
    <w:rsid w:val="00522379"/>
    <w:rsid w:val="00522FDC"/>
    <w:rsid w:val="00523CCE"/>
    <w:rsid w:val="00525887"/>
    <w:rsid w:val="00527762"/>
    <w:rsid w:val="0053055C"/>
    <w:rsid w:val="005308EE"/>
    <w:rsid w:val="00533DA9"/>
    <w:rsid w:val="005348B1"/>
    <w:rsid w:val="00536E31"/>
    <w:rsid w:val="005372F3"/>
    <w:rsid w:val="0053753B"/>
    <w:rsid w:val="00541225"/>
    <w:rsid w:val="00543E36"/>
    <w:rsid w:val="00543E45"/>
    <w:rsid w:val="00547117"/>
    <w:rsid w:val="00554851"/>
    <w:rsid w:val="0055526D"/>
    <w:rsid w:val="00555E2A"/>
    <w:rsid w:val="005572D9"/>
    <w:rsid w:val="005579A1"/>
    <w:rsid w:val="0056094E"/>
    <w:rsid w:val="00560E72"/>
    <w:rsid w:val="0056146D"/>
    <w:rsid w:val="00561DE2"/>
    <w:rsid w:val="0056258D"/>
    <w:rsid w:val="005642B6"/>
    <w:rsid w:val="0056751A"/>
    <w:rsid w:val="0056762D"/>
    <w:rsid w:val="00567807"/>
    <w:rsid w:val="00567D67"/>
    <w:rsid w:val="00571A89"/>
    <w:rsid w:val="00571B86"/>
    <w:rsid w:val="00571C6D"/>
    <w:rsid w:val="005727E4"/>
    <w:rsid w:val="00573216"/>
    <w:rsid w:val="00574E0F"/>
    <w:rsid w:val="0057515B"/>
    <w:rsid w:val="00580455"/>
    <w:rsid w:val="00580CA9"/>
    <w:rsid w:val="005819E1"/>
    <w:rsid w:val="00581A69"/>
    <w:rsid w:val="005827D1"/>
    <w:rsid w:val="00582C48"/>
    <w:rsid w:val="00583545"/>
    <w:rsid w:val="00584CB4"/>
    <w:rsid w:val="00586558"/>
    <w:rsid w:val="005918F6"/>
    <w:rsid w:val="00592D0B"/>
    <w:rsid w:val="00592D14"/>
    <w:rsid w:val="00593A21"/>
    <w:rsid w:val="00593DF3"/>
    <w:rsid w:val="0059403D"/>
    <w:rsid w:val="0059460C"/>
    <w:rsid w:val="00594F4D"/>
    <w:rsid w:val="00595500"/>
    <w:rsid w:val="00595FCD"/>
    <w:rsid w:val="005A06D2"/>
    <w:rsid w:val="005A6F91"/>
    <w:rsid w:val="005B0C04"/>
    <w:rsid w:val="005B10FF"/>
    <w:rsid w:val="005B153E"/>
    <w:rsid w:val="005B1E75"/>
    <w:rsid w:val="005B35BD"/>
    <w:rsid w:val="005B4C52"/>
    <w:rsid w:val="005B5580"/>
    <w:rsid w:val="005B584F"/>
    <w:rsid w:val="005B5BE9"/>
    <w:rsid w:val="005B6055"/>
    <w:rsid w:val="005B6B5C"/>
    <w:rsid w:val="005B6F56"/>
    <w:rsid w:val="005B7A27"/>
    <w:rsid w:val="005B7ED3"/>
    <w:rsid w:val="005C1D01"/>
    <w:rsid w:val="005C23AF"/>
    <w:rsid w:val="005C430D"/>
    <w:rsid w:val="005C4F78"/>
    <w:rsid w:val="005C6478"/>
    <w:rsid w:val="005C7B5F"/>
    <w:rsid w:val="005D14E0"/>
    <w:rsid w:val="005D1795"/>
    <w:rsid w:val="005D32D9"/>
    <w:rsid w:val="005D3F06"/>
    <w:rsid w:val="005D4586"/>
    <w:rsid w:val="005D4B1C"/>
    <w:rsid w:val="005D532E"/>
    <w:rsid w:val="005D7746"/>
    <w:rsid w:val="005E360A"/>
    <w:rsid w:val="005E3C82"/>
    <w:rsid w:val="005E3E6C"/>
    <w:rsid w:val="005E4032"/>
    <w:rsid w:val="005E53EB"/>
    <w:rsid w:val="005E546E"/>
    <w:rsid w:val="005E67F5"/>
    <w:rsid w:val="005E6D3A"/>
    <w:rsid w:val="005E6E9C"/>
    <w:rsid w:val="005F1E76"/>
    <w:rsid w:val="005F592C"/>
    <w:rsid w:val="005F5F59"/>
    <w:rsid w:val="005F75D6"/>
    <w:rsid w:val="005F790F"/>
    <w:rsid w:val="006000C2"/>
    <w:rsid w:val="0060145D"/>
    <w:rsid w:val="00601BB9"/>
    <w:rsid w:val="00604F51"/>
    <w:rsid w:val="006072B0"/>
    <w:rsid w:val="0060791E"/>
    <w:rsid w:val="006102DB"/>
    <w:rsid w:val="00610EF4"/>
    <w:rsid w:val="00611310"/>
    <w:rsid w:val="0061455D"/>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017"/>
    <w:rsid w:val="00641D69"/>
    <w:rsid w:val="00643BA3"/>
    <w:rsid w:val="00644696"/>
    <w:rsid w:val="00644F2D"/>
    <w:rsid w:val="00651199"/>
    <w:rsid w:val="00652786"/>
    <w:rsid w:val="00653097"/>
    <w:rsid w:val="006554E7"/>
    <w:rsid w:val="00656960"/>
    <w:rsid w:val="006609F4"/>
    <w:rsid w:val="006631EC"/>
    <w:rsid w:val="006634F7"/>
    <w:rsid w:val="006636AC"/>
    <w:rsid w:val="006638BE"/>
    <w:rsid w:val="006652EE"/>
    <w:rsid w:val="00665844"/>
    <w:rsid w:val="0066596D"/>
    <w:rsid w:val="00665974"/>
    <w:rsid w:val="006666C5"/>
    <w:rsid w:val="00667A65"/>
    <w:rsid w:val="00670645"/>
    <w:rsid w:val="006713F0"/>
    <w:rsid w:val="00671B32"/>
    <w:rsid w:val="0067535E"/>
    <w:rsid w:val="00675A53"/>
    <w:rsid w:val="00677C0D"/>
    <w:rsid w:val="006800AF"/>
    <w:rsid w:val="006817D6"/>
    <w:rsid w:val="0068323F"/>
    <w:rsid w:val="00683E43"/>
    <w:rsid w:val="00684241"/>
    <w:rsid w:val="006843E6"/>
    <w:rsid w:val="00685549"/>
    <w:rsid w:val="006855E1"/>
    <w:rsid w:val="00686106"/>
    <w:rsid w:val="0068749C"/>
    <w:rsid w:val="00692233"/>
    <w:rsid w:val="00692CFF"/>
    <w:rsid w:val="00693813"/>
    <w:rsid w:val="00693814"/>
    <w:rsid w:val="0069437C"/>
    <w:rsid w:val="006A044E"/>
    <w:rsid w:val="006A08BA"/>
    <w:rsid w:val="006A33B2"/>
    <w:rsid w:val="006A57D3"/>
    <w:rsid w:val="006A6CD7"/>
    <w:rsid w:val="006A779B"/>
    <w:rsid w:val="006B1F1F"/>
    <w:rsid w:val="006B3D68"/>
    <w:rsid w:val="006B62F0"/>
    <w:rsid w:val="006B71BB"/>
    <w:rsid w:val="006C0C65"/>
    <w:rsid w:val="006C1B37"/>
    <w:rsid w:val="006C20D7"/>
    <w:rsid w:val="006C22D3"/>
    <w:rsid w:val="006C558F"/>
    <w:rsid w:val="006C71D0"/>
    <w:rsid w:val="006C7F55"/>
    <w:rsid w:val="006D0439"/>
    <w:rsid w:val="006D15D0"/>
    <w:rsid w:val="006D231C"/>
    <w:rsid w:val="006D6B2D"/>
    <w:rsid w:val="006D7548"/>
    <w:rsid w:val="006E081C"/>
    <w:rsid w:val="006E13E8"/>
    <w:rsid w:val="006E18CF"/>
    <w:rsid w:val="006E2EEA"/>
    <w:rsid w:val="006E649C"/>
    <w:rsid w:val="006E6691"/>
    <w:rsid w:val="006E6B4D"/>
    <w:rsid w:val="006E7CF2"/>
    <w:rsid w:val="006F13F0"/>
    <w:rsid w:val="006F1F6E"/>
    <w:rsid w:val="006F28D2"/>
    <w:rsid w:val="006F4E34"/>
    <w:rsid w:val="006F5A36"/>
    <w:rsid w:val="006F622B"/>
    <w:rsid w:val="007001DC"/>
    <w:rsid w:val="00700591"/>
    <w:rsid w:val="007016A8"/>
    <w:rsid w:val="00701DB4"/>
    <w:rsid w:val="00705C04"/>
    <w:rsid w:val="00707C74"/>
    <w:rsid w:val="0071094E"/>
    <w:rsid w:val="00710A7C"/>
    <w:rsid w:val="007117E9"/>
    <w:rsid w:val="00712636"/>
    <w:rsid w:val="0071263F"/>
    <w:rsid w:val="00714235"/>
    <w:rsid w:val="00714348"/>
    <w:rsid w:val="007151D9"/>
    <w:rsid w:val="00721CC8"/>
    <w:rsid w:val="007254D4"/>
    <w:rsid w:val="00725CFC"/>
    <w:rsid w:val="007300EC"/>
    <w:rsid w:val="0073065B"/>
    <w:rsid w:val="00731179"/>
    <w:rsid w:val="00731A89"/>
    <w:rsid w:val="00733715"/>
    <w:rsid w:val="00733FE2"/>
    <w:rsid w:val="007351BD"/>
    <w:rsid w:val="0073715C"/>
    <w:rsid w:val="00741BEA"/>
    <w:rsid w:val="007423FC"/>
    <w:rsid w:val="007446C8"/>
    <w:rsid w:val="00747B79"/>
    <w:rsid w:val="00747CE4"/>
    <w:rsid w:val="00747EF0"/>
    <w:rsid w:val="00750BE7"/>
    <w:rsid w:val="007526C9"/>
    <w:rsid w:val="007532C4"/>
    <w:rsid w:val="0075569E"/>
    <w:rsid w:val="00756F43"/>
    <w:rsid w:val="0075723E"/>
    <w:rsid w:val="007602CC"/>
    <w:rsid w:val="00760C6F"/>
    <w:rsid w:val="00763748"/>
    <w:rsid w:val="00764CC1"/>
    <w:rsid w:val="007650B7"/>
    <w:rsid w:val="0076550A"/>
    <w:rsid w:val="00772BAD"/>
    <w:rsid w:val="00772F0E"/>
    <w:rsid w:val="0077645D"/>
    <w:rsid w:val="007767BB"/>
    <w:rsid w:val="00780394"/>
    <w:rsid w:val="00781509"/>
    <w:rsid w:val="007853CF"/>
    <w:rsid w:val="007863AB"/>
    <w:rsid w:val="00791313"/>
    <w:rsid w:val="00791559"/>
    <w:rsid w:val="00794B24"/>
    <w:rsid w:val="00797607"/>
    <w:rsid w:val="00797F10"/>
    <w:rsid w:val="00797F67"/>
    <w:rsid w:val="007A05B8"/>
    <w:rsid w:val="007A0A04"/>
    <w:rsid w:val="007A1412"/>
    <w:rsid w:val="007A2482"/>
    <w:rsid w:val="007A46C9"/>
    <w:rsid w:val="007A4C74"/>
    <w:rsid w:val="007A4EA4"/>
    <w:rsid w:val="007A78ED"/>
    <w:rsid w:val="007A7D74"/>
    <w:rsid w:val="007B02F9"/>
    <w:rsid w:val="007B0320"/>
    <w:rsid w:val="007B0711"/>
    <w:rsid w:val="007B0E5F"/>
    <w:rsid w:val="007B2946"/>
    <w:rsid w:val="007B35EE"/>
    <w:rsid w:val="007B40F2"/>
    <w:rsid w:val="007B4C2C"/>
    <w:rsid w:val="007B4F8B"/>
    <w:rsid w:val="007B61C6"/>
    <w:rsid w:val="007B648C"/>
    <w:rsid w:val="007C10B7"/>
    <w:rsid w:val="007C2CD2"/>
    <w:rsid w:val="007C43AF"/>
    <w:rsid w:val="007C43C6"/>
    <w:rsid w:val="007C50A0"/>
    <w:rsid w:val="007C6290"/>
    <w:rsid w:val="007C70EE"/>
    <w:rsid w:val="007C7694"/>
    <w:rsid w:val="007C7BB4"/>
    <w:rsid w:val="007C7F98"/>
    <w:rsid w:val="007D22B7"/>
    <w:rsid w:val="007D3447"/>
    <w:rsid w:val="007D45DC"/>
    <w:rsid w:val="007D53E1"/>
    <w:rsid w:val="007D69EC"/>
    <w:rsid w:val="007D7109"/>
    <w:rsid w:val="007E03EF"/>
    <w:rsid w:val="007E13F0"/>
    <w:rsid w:val="007E16FE"/>
    <w:rsid w:val="007E3A36"/>
    <w:rsid w:val="007E74FB"/>
    <w:rsid w:val="007F0203"/>
    <w:rsid w:val="007F1476"/>
    <w:rsid w:val="007F1732"/>
    <w:rsid w:val="007F32E4"/>
    <w:rsid w:val="007F382B"/>
    <w:rsid w:val="007F4A72"/>
    <w:rsid w:val="007F5289"/>
    <w:rsid w:val="007F640C"/>
    <w:rsid w:val="007F696D"/>
    <w:rsid w:val="007F75EE"/>
    <w:rsid w:val="00801203"/>
    <w:rsid w:val="00802F58"/>
    <w:rsid w:val="008036B2"/>
    <w:rsid w:val="00803747"/>
    <w:rsid w:val="00804354"/>
    <w:rsid w:val="0081366C"/>
    <w:rsid w:val="00815127"/>
    <w:rsid w:val="008153B8"/>
    <w:rsid w:val="0082025E"/>
    <w:rsid w:val="008208BC"/>
    <w:rsid w:val="0082110D"/>
    <w:rsid w:val="00821468"/>
    <w:rsid w:val="008215F6"/>
    <w:rsid w:val="00821C9E"/>
    <w:rsid w:val="00822147"/>
    <w:rsid w:val="00822AB2"/>
    <w:rsid w:val="008239E2"/>
    <w:rsid w:val="00823D9E"/>
    <w:rsid w:val="00824E97"/>
    <w:rsid w:val="00825AD7"/>
    <w:rsid w:val="00826664"/>
    <w:rsid w:val="0082703B"/>
    <w:rsid w:val="00827697"/>
    <w:rsid w:val="0082778A"/>
    <w:rsid w:val="0083107A"/>
    <w:rsid w:val="008316BE"/>
    <w:rsid w:val="0083351C"/>
    <w:rsid w:val="00834EB7"/>
    <w:rsid w:val="008368BB"/>
    <w:rsid w:val="00837EA2"/>
    <w:rsid w:val="0084225D"/>
    <w:rsid w:val="00842499"/>
    <w:rsid w:val="00842AA6"/>
    <w:rsid w:val="00845B12"/>
    <w:rsid w:val="00846FDD"/>
    <w:rsid w:val="008478DB"/>
    <w:rsid w:val="00851677"/>
    <w:rsid w:val="00851B7D"/>
    <w:rsid w:val="0085363F"/>
    <w:rsid w:val="00853ECD"/>
    <w:rsid w:val="00854838"/>
    <w:rsid w:val="00855023"/>
    <w:rsid w:val="00855FB4"/>
    <w:rsid w:val="00856B82"/>
    <w:rsid w:val="00857F9B"/>
    <w:rsid w:val="00860EC9"/>
    <w:rsid w:val="00860FD9"/>
    <w:rsid w:val="008616C1"/>
    <w:rsid w:val="00863C18"/>
    <w:rsid w:val="00865480"/>
    <w:rsid w:val="008669CF"/>
    <w:rsid w:val="0086706E"/>
    <w:rsid w:val="0086791D"/>
    <w:rsid w:val="00870C10"/>
    <w:rsid w:val="00871369"/>
    <w:rsid w:val="00872384"/>
    <w:rsid w:val="0087328F"/>
    <w:rsid w:val="008765D3"/>
    <w:rsid w:val="00876AE3"/>
    <w:rsid w:val="00880346"/>
    <w:rsid w:val="00880F30"/>
    <w:rsid w:val="00885D9D"/>
    <w:rsid w:val="008870E0"/>
    <w:rsid w:val="00890993"/>
    <w:rsid w:val="00891275"/>
    <w:rsid w:val="008916F1"/>
    <w:rsid w:val="00891852"/>
    <w:rsid w:val="0089225D"/>
    <w:rsid w:val="00894ECF"/>
    <w:rsid w:val="008951F3"/>
    <w:rsid w:val="0089546C"/>
    <w:rsid w:val="008963D2"/>
    <w:rsid w:val="00896472"/>
    <w:rsid w:val="008A1BE9"/>
    <w:rsid w:val="008A3284"/>
    <w:rsid w:val="008A3ECB"/>
    <w:rsid w:val="008A547A"/>
    <w:rsid w:val="008A5B3C"/>
    <w:rsid w:val="008A5BD3"/>
    <w:rsid w:val="008A620A"/>
    <w:rsid w:val="008A7016"/>
    <w:rsid w:val="008A763A"/>
    <w:rsid w:val="008B1067"/>
    <w:rsid w:val="008B2A5F"/>
    <w:rsid w:val="008B3012"/>
    <w:rsid w:val="008B3F79"/>
    <w:rsid w:val="008B5C92"/>
    <w:rsid w:val="008B646F"/>
    <w:rsid w:val="008B6C06"/>
    <w:rsid w:val="008B799D"/>
    <w:rsid w:val="008B7DB9"/>
    <w:rsid w:val="008C02AE"/>
    <w:rsid w:val="008C055A"/>
    <w:rsid w:val="008C096D"/>
    <w:rsid w:val="008C0D65"/>
    <w:rsid w:val="008C5343"/>
    <w:rsid w:val="008D1820"/>
    <w:rsid w:val="008D1D7E"/>
    <w:rsid w:val="008D2D8A"/>
    <w:rsid w:val="008D30E8"/>
    <w:rsid w:val="008D46C7"/>
    <w:rsid w:val="008D52CE"/>
    <w:rsid w:val="008D77DF"/>
    <w:rsid w:val="008E30D9"/>
    <w:rsid w:val="008E3DE0"/>
    <w:rsid w:val="008E4EE9"/>
    <w:rsid w:val="008E62F5"/>
    <w:rsid w:val="008E6688"/>
    <w:rsid w:val="008E7091"/>
    <w:rsid w:val="008E7518"/>
    <w:rsid w:val="008E7B03"/>
    <w:rsid w:val="008F030C"/>
    <w:rsid w:val="008F5E72"/>
    <w:rsid w:val="008F7868"/>
    <w:rsid w:val="00900DA6"/>
    <w:rsid w:val="009010CC"/>
    <w:rsid w:val="00901FAC"/>
    <w:rsid w:val="00902838"/>
    <w:rsid w:val="00903B63"/>
    <w:rsid w:val="00911BD2"/>
    <w:rsid w:val="009153B6"/>
    <w:rsid w:val="00917076"/>
    <w:rsid w:val="009175D1"/>
    <w:rsid w:val="009201A5"/>
    <w:rsid w:val="00920E92"/>
    <w:rsid w:val="009269EF"/>
    <w:rsid w:val="0092732C"/>
    <w:rsid w:val="00932495"/>
    <w:rsid w:val="00936049"/>
    <w:rsid w:val="00936900"/>
    <w:rsid w:val="00936DC0"/>
    <w:rsid w:val="009405FE"/>
    <w:rsid w:val="0094095E"/>
    <w:rsid w:val="009435E2"/>
    <w:rsid w:val="00943A3B"/>
    <w:rsid w:val="00944BD1"/>
    <w:rsid w:val="00945994"/>
    <w:rsid w:val="00952833"/>
    <w:rsid w:val="00956A92"/>
    <w:rsid w:val="00957824"/>
    <w:rsid w:val="009630B3"/>
    <w:rsid w:val="009633E6"/>
    <w:rsid w:val="0096560E"/>
    <w:rsid w:val="00965D89"/>
    <w:rsid w:val="00973270"/>
    <w:rsid w:val="00981400"/>
    <w:rsid w:val="00982C9C"/>
    <w:rsid w:val="00985401"/>
    <w:rsid w:val="0098553C"/>
    <w:rsid w:val="00985936"/>
    <w:rsid w:val="00986592"/>
    <w:rsid w:val="00987059"/>
    <w:rsid w:val="0099198C"/>
    <w:rsid w:val="00991EB9"/>
    <w:rsid w:val="00994D92"/>
    <w:rsid w:val="00996AA5"/>
    <w:rsid w:val="00997695"/>
    <w:rsid w:val="00997BBA"/>
    <w:rsid w:val="009A160A"/>
    <w:rsid w:val="009A2569"/>
    <w:rsid w:val="009A569F"/>
    <w:rsid w:val="009A594C"/>
    <w:rsid w:val="009B3265"/>
    <w:rsid w:val="009B4588"/>
    <w:rsid w:val="009B4A6B"/>
    <w:rsid w:val="009B54F3"/>
    <w:rsid w:val="009B6B53"/>
    <w:rsid w:val="009C1D27"/>
    <w:rsid w:val="009C25B9"/>
    <w:rsid w:val="009C32D6"/>
    <w:rsid w:val="009C34A5"/>
    <w:rsid w:val="009C40ED"/>
    <w:rsid w:val="009C471A"/>
    <w:rsid w:val="009C682F"/>
    <w:rsid w:val="009D0A56"/>
    <w:rsid w:val="009D0D1A"/>
    <w:rsid w:val="009D1C00"/>
    <w:rsid w:val="009D4472"/>
    <w:rsid w:val="009D46A1"/>
    <w:rsid w:val="009D5AF4"/>
    <w:rsid w:val="009D65A9"/>
    <w:rsid w:val="009D6D2E"/>
    <w:rsid w:val="009D7347"/>
    <w:rsid w:val="009E13E3"/>
    <w:rsid w:val="009E3270"/>
    <w:rsid w:val="009E32C2"/>
    <w:rsid w:val="009E347F"/>
    <w:rsid w:val="009E3D87"/>
    <w:rsid w:val="009F0EC1"/>
    <w:rsid w:val="009F4DDF"/>
    <w:rsid w:val="009F68DE"/>
    <w:rsid w:val="009F7430"/>
    <w:rsid w:val="009F7AAC"/>
    <w:rsid w:val="00A006C1"/>
    <w:rsid w:val="00A0088B"/>
    <w:rsid w:val="00A012BE"/>
    <w:rsid w:val="00A01A59"/>
    <w:rsid w:val="00A03550"/>
    <w:rsid w:val="00A03D62"/>
    <w:rsid w:val="00A04E89"/>
    <w:rsid w:val="00A103A2"/>
    <w:rsid w:val="00A10BA3"/>
    <w:rsid w:val="00A10F1E"/>
    <w:rsid w:val="00A1189F"/>
    <w:rsid w:val="00A13DED"/>
    <w:rsid w:val="00A14613"/>
    <w:rsid w:val="00A157DB"/>
    <w:rsid w:val="00A158FF"/>
    <w:rsid w:val="00A17205"/>
    <w:rsid w:val="00A17435"/>
    <w:rsid w:val="00A201B8"/>
    <w:rsid w:val="00A2181D"/>
    <w:rsid w:val="00A22D3A"/>
    <w:rsid w:val="00A233C1"/>
    <w:rsid w:val="00A3653A"/>
    <w:rsid w:val="00A41097"/>
    <w:rsid w:val="00A41879"/>
    <w:rsid w:val="00A43D43"/>
    <w:rsid w:val="00A45248"/>
    <w:rsid w:val="00A4527C"/>
    <w:rsid w:val="00A4578E"/>
    <w:rsid w:val="00A458EF"/>
    <w:rsid w:val="00A46BAD"/>
    <w:rsid w:val="00A47997"/>
    <w:rsid w:val="00A47A60"/>
    <w:rsid w:val="00A47CD4"/>
    <w:rsid w:val="00A510B8"/>
    <w:rsid w:val="00A518D6"/>
    <w:rsid w:val="00A5214A"/>
    <w:rsid w:val="00A549E8"/>
    <w:rsid w:val="00A54AB9"/>
    <w:rsid w:val="00A55190"/>
    <w:rsid w:val="00A55D37"/>
    <w:rsid w:val="00A576D2"/>
    <w:rsid w:val="00A57816"/>
    <w:rsid w:val="00A57E01"/>
    <w:rsid w:val="00A60DFA"/>
    <w:rsid w:val="00A60E1C"/>
    <w:rsid w:val="00A6121E"/>
    <w:rsid w:val="00A61786"/>
    <w:rsid w:val="00A62DF0"/>
    <w:rsid w:val="00A63E5B"/>
    <w:rsid w:val="00A6760F"/>
    <w:rsid w:val="00A7050D"/>
    <w:rsid w:val="00A71E37"/>
    <w:rsid w:val="00A75CCC"/>
    <w:rsid w:val="00A77498"/>
    <w:rsid w:val="00A80EE1"/>
    <w:rsid w:val="00A81C2B"/>
    <w:rsid w:val="00A82760"/>
    <w:rsid w:val="00A87E39"/>
    <w:rsid w:val="00A90BE1"/>
    <w:rsid w:val="00A90C5E"/>
    <w:rsid w:val="00A91442"/>
    <w:rsid w:val="00A93A5E"/>
    <w:rsid w:val="00A93BCB"/>
    <w:rsid w:val="00A9532F"/>
    <w:rsid w:val="00A95A1E"/>
    <w:rsid w:val="00A96AE2"/>
    <w:rsid w:val="00A96E7C"/>
    <w:rsid w:val="00AA12C5"/>
    <w:rsid w:val="00AA1CD1"/>
    <w:rsid w:val="00AA210F"/>
    <w:rsid w:val="00AA44F8"/>
    <w:rsid w:val="00AA48D9"/>
    <w:rsid w:val="00AA6567"/>
    <w:rsid w:val="00AA6593"/>
    <w:rsid w:val="00AB1071"/>
    <w:rsid w:val="00AB19BE"/>
    <w:rsid w:val="00AB1ADC"/>
    <w:rsid w:val="00AB1E95"/>
    <w:rsid w:val="00AB292E"/>
    <w:rsid w:val="00AB5EDC"/>
    <w:rsid w:val="00AB6742"/>
    <w:rsid w:val="00AB67D5"/>
    <w:rsid w:val="00AB6C0F"/>
    <w:rsid w:val="00AB750E"/>
    <w:rsid w:val="00AC005C"/>
    <w:rsid w:val="00AC00E3"/>
    <w:rsid w:val="00AC0515"/>
    <w:rsid w:val="00AC216A"/>
    <w:rsid w:val="00AC3AAA"/>
    <w:rsid w:val="00AC4CE6"/>
    <w:rsid w:val="00AC6560"/>
    <w:rsid w:val="00AC6B92"/>
    <w:rsid w:val="00AC747E"/>
    <w:rsid w:val="00AD0D18"/>
    <w:rsid w:val="00AD1775"/>
    <w:rsid w:val="00AD188F"/>
    <w:rsid w:val="00AD4050"/>
    <w:rsid w:val="00AD4BAF"/>
    <w:rsid w:val="00AD7604"/>
    <w:rsid w:val="00AD7A5F"/>
    <w:rsid w:val="00AE0F90"/>
    <w:rsid w:val="00AE100E"/>
    <w:rsid w:val="00AE4666"/>
    <w:rsid w:val="00AE53DD"/>
    <w:rsid w:val="00AF23D3"/>
    <w:rsid w:val="00AF2F77"/>
    <w:rsid w:val="00AF5FF8"/>
    <w:rsid w:val="00AF6D0F"/>
    <w:rsid w:val="00B005D9"/>
    <w:rsid w:val="00B01D44"/>
    <w:rsid w:val="00B0228C"/>
    <w:rsid w:val="00B02D84"/>
    <w:rsid w:val="00B04792"/>
    <w:rsid w:val="00B05377"/>
    <w:rsid w:val="00B05390"/>
    <w:rsid w:val="00B05D1A"/>
    <w:rsid w:val="00B0750A"/>
    <w:rsid w:val="00B077C7"/>
    <w:rsid w:val="00B07BE2"/>
    <w:rsid w:val="00B134F6"/>
    <w:rsid w:val="00B1361C"/>
    <w:rsid w:val="00B13F96"/>
    <w:rsid w:val="00B1410C"/>
    <w:rsid w:val="00B17562"/>
    <w:rsid w:val="00B21391"/>
    <w:rsid w:val="00B22BF8"/>
    <w:rsid w:val="00B25967"/>
    <w:rsid w:val="00B268D0"/>
    <w:rsid w:val="00B2691A"/>
    <w:rsid w:val="00B27517"/>
    <w:rsid w:val="00B27F84"/>
    <w:rsid w:val="00B32739"/>
    <w:rsid w:val="00B332FE"/>
    <w:rsid w:val="00B3354A"/>
    <w:rsid w:val="00B34326"/>
    <w:rsid w:val="00B3495B"/>
    <w:rsid w:val="00B37E20"/>
    <w:rsid w:val="00B423DB"/>
    <w:rsid w:val="00B43032"/>
    <w:rsid w:val="00B45F5B"/>
    <w:rsid w:val="00B46C62"/>
    <w:rsid w:val="00B47D69"/>
    <w:rsid w:val="00B50261"/>
    <w:rsid w:val="00B51189"/>
    <w:rsid w:val="00B55516"/>
    <w:rsid w:val="00B579FB"/>
    <w:rsid w:val="00B57C3E"/>
    <w:rsid w:val="00B60221"/>
    <w:rsid w:val="00B60BE5"/>
    <w:rsid w:val="00B610B4"/>
    <w:rsid w:val="00B61C57"/>
    <w:rsid w:val="00B6202A"/>
    <w:rsid w:val="00B67C99"/>
    <w:rsid w:val="00B71BDA"/>
    <w:rsid w:val="00B72344"/>
    <w:rsid w:val="00B733B6"/>
    <w:rsid w:val="00B734A4"/>
    <w:rsid w:val="00B74559"/>
    <w:rsid w:val="00B7525D"/>
    <w:rsid w:val="00B75FC2"/>
    <w:rsid w:val="00B808E8"/>
    <w:rsid w:val="00B80B41"/>
    <w:rsid w:val="00B8197F"/>
    <w:rsid w:val="00B83244"/>
    <w:rsid w:val="00B84743"/>
    <w:rsid w:val="00B85E16"/>
    <w:rsid w:val="00B864AB"/>
    <w:rsid w:val="00B947F1"/>
    <w:rsid w:val="00B94B67"/>
    <w:rsid w:val="00BA05AA"/>
    <w:rsid w:val="00BA373C"/>
    <w:rsid w:val="00BA46DC"/>
    <w:rsid w:val="00BB0F8E"/>
    <w:rsid w:val="00BB248A"/>
    <w:rsid w:val="00BB435F"/>
    <w:rsid w:val="00BB7098"/>
    <w:rsid w:val="00BC2142"/>
    <w:rsid w:val="00BC314E"/>
    <w:rsid w:val="00BC357D"/>
    <w:rsid w:val="00BC3E30"/>
    <w:rsid w:val="00BC440C"/>
    <w:rsid w:val="00BC44A4"/>
    <w:rsid w:val="00BC4F74"/>
    <w:rsid w:val="00BC5129"/>
    <w:rsid w:val="00BC5C02"/>
    <w:rsid w:val="00BC62D0"/>
    <w:rsid w:val="00BD0BB1"/>
    <w:rsid w:val="00BD0CEE"/>
    <w:rsid w:val="00BD19AD"/>
    <w:rsid w:val="00BD2CE2"/>
    <w:rsid w:val="00BD356D"/>
    <w:rsid w:val="00BD389D"/>
    <w:rsid w:val="00BD6EAE"/>
    <w:rsid w:val="00BE3A74"/>
    <w:rsid w:val="00BE3AE4"/>
    <w:rsid w:val="00BE4C99"/>
    <w:rsid w:val="00BE667E"/>
    <w:rsid w:val="00BE6FF0"/>
    <w:rsid w:val="00BE77E6"/>
    <w:rsid w:val="00BE7A9E"/>
    <w:rsid w:val="00BE7D50"/>
    <w:rsid w:val="00BE7DA7"/>
    <w:rsid w:val="00BF0036"/>
    <w:rsid w:val="00BF200B"/>
    <w:rsid w:val="00BF24E0"/>
    <w:rsid w:val="00BF450F"/>
    <w:rsid w:val="00BF4A20"/>
    <w:rsid w:val="00BF6A7B"/>
    <w:rsid w:val="00BF72DC"/>
    <w:rsid w:val="00C00011"/>
    <w:rsid w:val="00C01957"/>
    <w:rsid w:val="00C032DE"/>
    <w:rsid w:val="00C057C8"/>
    <w:rsid w:val="00C10060"/>
    <w:rsid w:val="00C12AD3"/>
    <w:rsid w:val="00C15066"/>
    <w:rsid w:val="00C1593F"/>
    <w:rsid w:val="00C20712"/>
    <w:rsid w:val="00C22B7D"/>
    <w:rsid w:val="00C23A56"/>
    <w:rsid w:val="00C23AE8"/>
    <w:rsid w:val="00C242E3"/>
    <w:rsid w:val="00C24813"/>
    <w:rsid w:val="00C24CC1"/>
    <w:rsid w:val="00C24CDE"/>
    <w:rsid w:val="00C2677C"/>
    <w:rsid w:val="00C26D49"/>
    <w:rsid w:val="00C2743E"/>
    <w:rsid w:val="00C27A9C"/>
    <w:rsid w:val="00C34ADF"/>
    <w:rsid w:val="00C36F92"/>
    <w:rsid w:val="00C378B5"/>
    <w:rsid w:val="00C401C7"/>
    <w:rsid w:val="00C4076D"/>
    <w:rsid w:val="00C40C03"/>
    <w:rsid w:val="00C415B2"/>
    <w:rsid w:val="00C41A99"/>
    <w:rsid w:val="00C41ECD"/>
    <w:rsid w:val="00C42077"/>
    <w:rsid w:val="00C4341C"/>
    <w:rsid w:val="00C43C5B"/>
    <w:rsid w:val="00C461F2"/>
    <w:rsid w:val="00C51E77"/>
    <w:rsid w:val="00C52D1E"/>
    <w:rsid w:val="00C53AF0"/>
    <w:rsid w:val="00C544ED"/>
    <w:rsid w:val="00C549B6"/>
    <w:rsid w:val="00C605E8"/>
    <w:rsid w:val="00C6152C"/>
    <w:rsid w:val="00C61CBA"/>
    <w:rsid w:val="00C6234D"/>
    <w:rsid w:val="00C62D9A"/>
    <w:rsid w:val="00C632EB"/>
    <w:rsid w:val="00C66635"/>
    <w:rsid w:val="00C715C1"/>
    <w:rsid w:val="00C7420A"/>
    <w:rsid w:val="00C75DEE"/>
    <w:rsid w:val="00C764F7"/>
    <w:rsid w:val="00C76E19"/>
    <w:rsid w:val="00C8123B"/>
    <w:rsid w:val="00C815E6"/>
    <w:rsid w:val="00C839E4"/>
    <w:rsid w:val="00C850DC"/>
    <w:rsid w:val="00C85192"/>
    <w:rsid w:val="00C867A7"/>
    <w:rsid w:val="00C86C85"/>
    <w:rsid w:val="00C875E7"/>
    <w:rsid w:val="00C90258"/>
    <w:rsid w:val="00C907EE"/>
    <w:rsid w:val="00C914E0"/>
    <w:rsid w:val="00C916FE"/>
    <w:rsid w:val="00C91F46"/>
    <w:rsid w:val="00C934B1"/>
    <w:rsid w:val="00C9449C"/>
    <w:rsid w:val="00C946A6"/>
    <w:rsid w:val="00C95CB2"/>
    <w:rsid w:val="00C96753"/>
    <w:rsid w:val="00CA0B3C"/>
    <w:rsid w:val="00CA0BD1"/>
    <w:rsid w:val="00CA2DEB"/>
    <w:rsid w:val="00CA5B02"/>
    <w:rsid w:val="00CA5FA9"/>
    <w:rsid w:val="00CB010A"/>
    <w:rsid w:val="00CB3FEE"/>
    <w:rsid w:val="00CB5ACD"/>
    <w:rsid w:val="00CB7252"/>
    <w:rsid w:val="00CB73FF"/>
    <w:rsid w:val="00CC0EF3"/>
    <w:rsid w:val="00CC1F15"/>
    <w:rsid w:val="00CC3AF5"/>
    <w:rsid w:val="00CC3BEF"/>
    <w:rsid w:val="00CC4DD0"/>
    <w:rsid w:val="00CC7D35"/>
    <w:rsid w:val="00CD06B3"/>
    <w:rsid w:val="00CD16F4"/>
    <w:rsid w:val="00CD3D0F"/>
    <w:rsid w:val="00CD3E62"/>
    <w:rsid w:val="00CD40EC"/>
    <w:rsid w:val="00CD6231"/>
    <w:rsid w:val="00CE000A"/>
    <w:rsid w:val="00CE0814"/>
    <w:rsid w:val="00CE1CE9"/>
    <w:rsid w:val="00CE2C22"/>
    <w:rsid w:val="00CE4170"/>
    <w:rsid w:val="00CE5307"/>
    <w:rsid w:val="00CE5FD2"/>
    <w:rsid w:val="00CE7FB1"/>
    <w:rsid w:val="00CF0D90"/>
    <w:rsid w:val="00CF22BA"/>
    <w:rsid w:val="00CF462B"/>
    <w:rsid w:val="00D01837"/>
    <w:rsid w:val="00D0205F"/>
    <w:rsid w:val="00D0271D"/>
    <w:rsid w:val="00D03225"/>
    <w:rsid w:val="00D04636"/>
    <w:rsid w:val="00D05FD2"/>
    <w:rsid w:val="00D10A5C"/>
    <w:rsid w:val="00D129C3"/>
    <w:rsid w:val="00D12FB1"/>
    <w:rsid w:val="00D15F93"/>
    <w:rsid w:val="00D23362"/>
    <w:rsid w:val="00D25095"/>
    <w:rsid w:val="00D25146"/>
    <w:rsid w:val="00D25232"/>
    <w:rsid w:val="00D2596D"/>
    <w:rsid w:val="00D25F41"/>
    <w:rsid w:val="00D2631F"/>
    <w:rsid w:val="00D26ECD"/>
    <w:rsid w:val="00D30202"/>
    <w:rsid w:val="00D30BA3"/>
    <w:rsid w:val="00D32A97"/>
    <w:rsid w:val="00D34A04"/>
    <w:rsid w:val="00D357DE"/>
    <w:rsid w:val="00D373F5"/>
    <w:rsid w:val="00D3790B"/>
    <w:rsid w:val="00D37B0D"/>
    <w:rsid w:val="00D41623"/>
    <w:rsid w:val="00D41D24"/>
    <w:rsid w:val="00D42F38"/>
    <w:rsid w:val="00D4383C"/>
    <w:rsid w:val="00D43BEA"/>
    <w:rsid w:val="00D44A99"/>
    <w:rsid w:val="00D44B8F"/>
    <w:rsid w:val="00D46CDD"/>
    <w:rsid w:val="00D46ED8"/>
    <w:rsid w:val="00D479D9"/>
    <w:rsid w:val="00D51B10"/>
    <w:rsid w:val="00D52549"/>
    <w:rsid w:val="00D5350F"/>
    <w:rsid w:val="00D54F98"/>
    <w:rsid w:val="00D554DA"/>
    <w:rsid w:val="00D55587"/>
    <w:rsid w:val="00D56B6C"/>
    <w:rsid w:val="00D63E5D"/>
    <w:rsid w:val="00D646C4"/>
    <w:rsid w:val="00D647BA"/>
    <w:rsid w:val="00D70E09"/>
    <w:rsid w:val="00D7217A"/>
    <w:rsid w:val="00D723D1"/>
    <w:rsid w:val="00D724A1"/>
    <w:rsid w:val="00D727F8"/>
    <w:rsid w:val="00D740BE"/>
    <w:rsid w:val="00D7410A"/>
    <w:rsid w:val="00D81ED9"/>
    <w:rsid w:val="00D84298"/>
    <w:rsid w:val="00D84A19"/>
    <w:rsid w:val="00D901A2"/>
    <w:rsid w:val="00D91C9E"/>
    <w:rsid w:val="00D927E8"/>
    <w:rsid w:val="00D92D6C"/>
    <w:rsid w:val="00D92EC5"/>
    <w:rsid w:val="00D942AD"/>
    <w:rsid w:val="00D948B9"/>
    <w:rsid w:val="00D94CAE"/>
    <w:rsid w:val="00D97269"/>
    <w:rsid w:val="00D972AF"/>
    <w:rsid w:val="00DA5C48"/>
    <w:rsid w:val="00DB02F3"/>
    <w:rsid w:val="00DB1613"/>
    <w:rsid w:val="00DB172B"/>
    <w:rsid w:val="00DB2663"/>
    <w:rsid w:val="00DB3C63"/>
    <w:rsid w:val="00DB5202"/>
    <w:rsid w:val="00DB7BE0"/>
    <w:rsid w:val="00DC0EFD"/>
    <w:rsid w:val="00DC1DD3"/>
    <w:rsid w:val="00DC20FA"/>
    <w:rsid w:val="00DC2A15"/>
    <w:rsid w:val="00DC390C"/>
    <w:rsid w:val="00DC7F4E"/>
    <w:rsid w:val="00DD0D57"/>
    <w:rsid w:val="00DD0DB6"/>
    <w:rsid w:val="00DD0F96"/>
    <w:rsid w:val="00DD12E8"/>
    <w:rsid w:val="00DD1AD5"/>
    <w:rsid w:val="00DD2AF3"/>
    <w:rsid w:val="00DD44F6"/>
    <w:rsid w:val="00DD4BBE"/>
    <w:rsid w:val="00DD50B5"/>
    <w:rsid w:val="00DD7131"/>
    <w:rsid w:val="00DD7FD3"/>
    <w:rsid w:val="00DE0064"/>
    <w:rsid w:val="00DE03B1"/>
    <w:rsid w:val="00DE03F1"/>
    <w:rsid w:val="00DE1238"/>
    <w:rsid w:val="00DE39F5"/>
    <w:rsid w:val="00DE4044"/>
    <w:rsid w:val="00DE4383"/>
    <w:rsid w:val="00DE4B02"/>
    <w:rsid w:val="00DE65BA"/>
    <w:rsid w:val="00DE662B"/>
    <w:rsid w:val="00DE7CC4"/>
    <w:rsid w:val="00DF0607"/>
    <w:rsid w:val="00DF06EB"/>
    <w:rsid w:val="00DF3A35"/>
    <w:rsid w:val="00DF434F"/>
    <w:rsid w:val="00DF453C"/>
    <w:rsid w:val="00DF5F8A"/>
    <w:rsid w:val="00E00392"/>
    <w:rsid w:val="00E00B0D"/>
    <w:rsid w:val="00E01E9C"/>
    <w:rsid w:val="00E0670D"/>
    <w:rsid w:val="00E07036"/>
    <w:rsid w:val="00E07FB3"/>
    <w:rsid w:val="00E1153C"/>
    <w:rsid w:val="00E128C5"/>
    <w:rsid w:val="00E14191"/>
    <w:rsid w:val="00E15879"/>
    <w:rsid w:val="00E17EFE"/>
    <w:rsid w:val="00E20680"/>
    <w:rsid w:val="00E20944"/>
    <w:rsid w:val="00E209F8"/>
    <w:rsid w:val="00E21D1F"/>
    <w:rsid w:val="00E225EC"/>
    <w:rsid w:val="00E230A6"/>
    <w:rsid w:val="00E23B2C"/>
    <w:rsid w:val="00E24053"/>
    <w:rsid w:val="00E25F57"/>
    <w:rsid w:val="00E26394"/>
    <w:rsid w:val="00E2660C"/>
    <w:rsid w:val="00E27CC7"/>
    <w:rsid w:val="00E31235"/>
    <w:rsid w:val="00E312F6"/>
    <w:rsid w:val="00E32332"/>
    <w:rsid w:val="00E36387"/>
    <w:rsid w:val="00E36624"/>
    <w:rsid w:val="00E41723"/>
    <w:rsid w:val="00E423EE"/>
    <w:rsid w:val="00E42E13"/>
    <w:rsid w:val="00E446C0"/>
    <w:rsid w:val="00E451C4"/>
    <w:rsid w:val="00E47AE4"/>
    <w:rsid w:val="00E56842"/>
    <w:rsid w:val="00E579D8"/>
    <w:rsid w:val="00E620EE"/>
    <w:rsid w:val="00E637E3"/>
    <w:rsid w:val="00E64131"/>
    <w:rsid w:val="00E65468"/>
    <w:rsid w:val="00E6671B"/>
    <w:rsid w:val="00E66CDF"/>
    <w:rsid w:val="00E70DD1"/>
    <w:rsid w:val="00E716A9"/>
    <w:rsid w:val="00E7322B"/>
    <w:rsid w:val="00E73E94"/>
    <w:rsid w:val="00E74118"/>
    <w:rsid w:val="00E74979"/>
    <w:rsid w:val="00E74BBE"/>
    <w:rsid w:val="00E759E1"/>
    <w:rsid w:val="00E760CB"/>
    <w:rsid w:val="00E80D43"/>
    <w:rsid w:val="00E81214"/>
    <w:rsid w:val="00E81D99"/>
    <w:rsid w:val="00E847C4"/>
    <w:rsid w:val="00E84DFC"/>
    <w:rsid w:val="00E84E9C"/>
    <w:rsid w:val="00E86281"/>
    <w:rsid w:val="00E86968"/>
    <w:rsid w:val="00E86B2F"/>
    <w:rsid w:val="00E9091D"/>
    <w:rsid w:val="00E92303"/>
    <w:rsid w:val="00E94836"/>
    <w:rsid w:val="00E94D64"/>
    <w:rsid w:val="00E95460"/>
    <w:rsid w:val="00E966DD"/>
    <w:rsid w:val="00EA1C63"/>
    <w:rsid w:val="00EA2253"/>
    <w:rsid w:val="00EA2CA7"/>
    <w:rsid w:val="00EA30F1"/>
    <w:rsid w:val="00EA3661"/>
    <w:rsid w:val="00EA4B91"/>
    <w:rsid w:val="00EA4FE8"/>
    <w:rsid w:val="00EA69D0"/>
    <w:rsid w:val="00EA7841"/>
    <w:rsid w:val="00EB08D3"/>
    <w:rsid w:val="00EB1656"/>
    <w:rsid w:val="00EB1E5D"/>
    <w:rsid w:val="00EB2FD9"/>
    <w:rsid w:val="00EB366C"/>
    <w:rsid w:val="00EB4D1C"/>
    <w:rsid w:val="00EB5190"/>
    <w:rsid w:val="00EB59A5"/>
    <w:rsid w:val="00EB6722"/>
    <w:rsid w:val="00EB674B"/>
    <w:rsid w:val="00EB7CEE"/>
    <w:rsid w:val="00EC0595"/>
    <w:rsid w:val="00EC0BAF"/>
    <w:rsid w:val="00EC399F"/>
    <w:rsid w:val="00EC4CDB"/>
    <w:rsid w:val="00EC5215"/>
    <w:rsid w:val="00EC58AF"/>
    <w:rsid w:val="00ED0C16"/>
    <w:rsid w:val="00ED176C"/>
    <w:rsid w:val="00ED1D5A"/>
    <w:rsid w:val="00ED23E1"/>
    <w:rsid w:val="00ED25B1"/>
    <w:rsid w:val="00ED25EB"/>
    <w:rsid w:val="00ED4EB3"/>
    <w:rsid w:val="00ED7E46"/>
    <w:rsid w:val="00EE00B1"/>
    <w:rsid w:val="00EE3AF5"/>
    <w:rsid w:val="00EE3F0E"/>
    <w:rsid w:val="00EE5A47"/>
    <w:rsid w:val="00EE5F3F"/>
    <w:rsid w:val="00EE6296"/>
    <w:rsid w:val="00EE7AA6"/>
    <w:rsid w:val="00EF16A7"/>
    <w:rsid w:val="00EF33D2"/>
    <w:rsid w:val="00EF3BED"/>
    <w:rsid w:val="00EF52CE"/>
    <w:rsid w:val="00EF652A"/>
    <w:rsid w:val="00EF74D1"/>
    <w:rsid w:val="00EF7DFA"/>
    <w:rsid w:val="00F021F4"/>
    <w:rsid w:val="00F02E05"/>
    <w:rsid w:val="00F05297"/>
    <w:rsid w:val="00F07DC3"/>
    <w:rsid w:val="00F123F9"/>
    <w:rsid w:val="00F12CF7"/>
    <w:rsid w:val="00F13D1F"/>
    <w:rsid w:val="00F14685"/>
    <w:rsid w:val="00F14B76"/>
    <w:rsid w:val="00F21A2E"/>
    <w:rsid w:val="00F23CAF"/>
    <w:rsid w:val="00F25820"/>
    <w:rsid w:val="00F25BAF"/>
    <w:rsid w:val="00F2676E"/>
    <w:rsid w:val="00F2734A"/>
    <w:rsid w:val="00F3178B"/>
    <w:rsid w:val="00F32152"/>
    <w:rsid w:val="00F3454E"/>
    <w:rsid w:val="00F35021"/>
    <w:rsid w:val="00F35177"/>
    <w:rsid w:val="00F368CE"/>
    <w:rsid w:val="00F43282"/>
    <w:rsid w:val="00F44C7A"/>
    <w:rsid w:val="00F5294A"/>
    <w:rsid w:val="00F52ABB"/>
    <w:rsid w:val="00F52AC9"/>
    <w:rsid w:val="00F546FF"/>
    <w:rsid w:val="00F54774"/>
    <w:rsid w:val="00F54780"/>
    <w:rsid w:val="00F563BD"/>
    <w:rsid w:val="00F567D2"/>
    <w:rsid w:val="00F604C5"/>
    <w:rsid w:val="00F60F30"/>
    <w:rsid w:val="00F63D68"/>
    <w:rsid w:val="00F64690"/>
    <w:rsid w:val="00F66166"/>
    <w:rsid w:val="00F66900"/>
    <w:rsid w:val="00F67EF9"/>
    <w:rsid w:val="00F7006C"/>
    <w:rsid w:val="00F70671"/>
    <w:rsid w:val="00F7124B"/>
    <w:rsid w:val="00F713D2"/>
    <w:rsid w:val="00F71F04"/>
    <w:rsid w:val="00F755F9"/>
    <w:rsid w:val="00F75E11"/>
    <w:rsid w:val="00F75E48"/>
    <w:rsid w:val="00F7747E"/>
    <w:rsid w:val="00F812F6"/>
    <w:rsid w:val="00F816F2"/>
    <w:rsid w:val="00F819B2"/>
    <w:rsid w:val="00F82003"/>
    <w:rsid w:val="00F83E7B"/>
    <w:rsid w:val="00F916F7"/>
    <w:rsid w:val="00F91FAD"/>
    <w:rsid w:val="00F93BA1"/>
    <w:rsid w:val="00F97B5C"/>
    <w:rsid w:val="00F97F99"/>
    <w:rsid w:val="00FA08DA"/>
    <w:rsid w:val="00FA0BF8"/>
    <w:rsid w:val="00FA2A15"/>
    <w:rsid w:val="00FA2C03"/>
    <w:rsid w:val="00FA4069"/>
    <w:rsid w:val="00FA5A41"/>
    <w:rsid w:val="00FA5B90"/>
    <w:rsid w:val="00FA6556"/>
    <w:rsid w:val="00FA7069"/>
    <w:rsid w:val="00FA7F56"/>
    <w:rsid w:val="00FB0633"/>
    <w:rsid w:val="00FB0C11"/>
    <w:rsid w:val="00FB1922"/>
    <w:rsid w:val="00FB1BEB"/>
    <w:rsid w:val="00FB24E7"/>
    <w:rsid w:val="00FC0AC8"/>
    <w:rsid w:val="00FC3703"/>
    <w:rsid w:val="00FC3767"/>
    <w:rsid w:val="00FC3DED"/>
    <w:rsid w:val="00FC4F77"/>
    <w:rsid w:val="00FC57FC"/>
    <w:rsid w:val="00FC6CBB"/>
    <w:rsid w:val="00FC7E4F"/>
    <w:rsid w:val="00FD34C3"/>
    <w:rsid w:val="00FD3B85"/>
    <w:rsid w:val="00FD4B89"/>
    <w:rsid w:val="00FD553A"/>
    <w:rsid w:val="00FD5A25"/>
    <w:rsid w:val="00FE081C"/>
    <w:rsid w:val="00FE1901"/>
    <w:rsid w:val="00FE4D51"/>
    <w:rsid w:val="00FE574B"/>
    <w:rsid w:val="00FE6AA4"/>
    <w:rsid w:val="00FE6F09"/>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F866C5E"/>
  <w15:docId w15:val="{8051C131-A699-407A-9D70-C300FC4CE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C867A7"/>
    <w:rPr>
      <w:rFonts w:ascii="Arial" w:hAnsi="Arial" w:cs="Arial"/>
      <w:color w:val="808080"/>
      <w:sz w:val="17"/>
    </w:rPr>
  </w:style>
  <w:style w:type="character" w:styleId="FootnoteReference">
    <w:name w:val="footnote reference"/>
    <w:basedOn w:val="DefaultParagraphFont"/>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E209F8"/>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E209F8"/>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367846"/>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2F06ED"/>
  </w:style>
  <w:style w:type="table" w:customStyle="1" w:styleId="SubSectionIndicatorTableMANDATORY1">
    <w:name w:val="Sub Section Indicator Table MANDATORY1"/>
    <w:basedOn w:val="TableNormal"/>
    <w:uiPriority w:val="99"/>
    <w:rsid w:val="00BC357D"/>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character" w:styleId="FollowedHyperlink">
    <w:name w:val="FollowedHyperlink"/>
    <w:basedOn w:val="DefaultParagraphFont"/>
    <w:uiPriority w:val="99"/>
    <w:semiHidden/>
    <w:unhideWhenUsed/>
    <w:rsid w:val="00580CA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6177288">
      <w:bodyDiv w:val="1"/>
      <w:marLeft w:val="0"/>
      <w:marRight w:val="0"/>
      <w:marTop w:val="0"/>
      <w:marBottom w:val="0"/>
      <w:divBdr>
        <w:top w:val="none" w:sz="0" w:space="0" w:color="auto"/>
        <w:left w:val="none" w:sz="0" w:space="0" w:color="auto"/>
        <w:bottom w:val="none" w:sz="0" w:space="0" w:color="auto"/>
        <w:right w:val="none" w:sz="0" w:space="0" w:color="auto"/>
      </w:divBdr>
    </w:div>
    <w:div w:id="219708601">
      <w:bodyDiv w:val="1"/>
      <w:marLeft w:val="0"/>
      <w:marRight w:val="0"/>
      <w:marTop w:val="0"/>
      <w:marBottom w:val="0"/>
      <w:divBdr>
        <w:top w:val="none" w:sz="0" w:space="0" w:color="auto"/>
        <w:left w:val="none" w:sz="0" w:space="0" w:color="auto"/>
        <w:bottom w:val="none" w:sz="0" w:space="0" w:color="auto"/>
        <w:right w:val="none" w:sz="0" w:space="0" w:color="auto"/>
      </w:divBdr>
    </w:div>
    <w:div w:id="254442933">
      <w:bodyDiv w:val="1"/>
      <w:marLeft w:val="0"/>
      <w:marRight w:val="0"/>
      <w:marTop w:val="0"/>
      <w:marBottom w:val="0"/>
      <w:divBdr>
        <w:top w:val="none" w:sz="0" w:space="0" w:color="auto"/>
        <w:left w:val="none" w:sz="0" w:space="0" w:color="auto"/>
        <w:bottom w:val="none" w:sz="0" w:space="0" w:color="auto"/>
        <w:right w:val="none" w:sz="0" w:space="0" w:color="auto"/>
      </w:divBdr>
    </w:div>
    <w:div w:id="297145219">
      <w:bodyDiv w:val="1"/>
      <w:marLeft w:val="0"/>
      <w:marRight w:val="0"/>
      <w:marTop w:val="0"/>
      <w:marBottom w:val="0"/>
      <w:divBdr>
        <w:top w:val="none" w:sz="0" w:space="0" w:color="auto"/>
        <w:left w:val="none" w:sz="0" w:space="0" w:color="auto"/>
        <w:bottom w:val="none" w:sz="0" w:space="0" w:color="auto"/>
        <w:right w:val="none" w:sz="0" w:space="0" w:color="auto"/>
      </w:divBdr>
    </w:div>
    <w:div w:id="351804280">
      <w:bodyDiv w:val="1"/>
      <w:marLeft w:val="0"/>
      <w:marRight w:val="0"/>
      <w:marTop w:val="0"/>
      <w:marBottom w:val="0"/>
      <w:divBdr>
        <w:top w:val="none" w:sz="0" w:space="0" w:color="auto"/>
        <w:left w:val="none" w:sz="0" w:space="0" w:color="auto"/>
        <w:bottom w:val="none" w:sz="0" w:space="0" w:color="auto"/>
        <w:right w:val="none" w:sz="0" w:space="0" w:color="auto"/>
      </w:divBdr>
      <w:divsChild>
        <w:div w:id="254553659">
          <w:marLeft w:val="0"/>
          <w:marRight w:val="0"/>
          <w:marTop w:val="150"/>
          <w:marBottom w:val="150"/>
          <w:divBdr>
            <w:top w:val="none" w:sz="0" w:space="0" w:color="auto"/>
            <w:left w:val="none" w:sz="0" w:space="0" w:color="auto"/>
            <w:bottom w:val="none" w:sz="0" w:space="0" w:color="auto"/>
            <w:right w:val="none" w:sz="0" w:space="0" w:color="auto"/>
          </w:divBdr>
          <w:divsChild>
            <w:div w:id="1828858877">
              <w:marLeft w:val="0"/>
              <w:marRight w:val="0"/>
              <w:marTop w:val="0"/>
              <w:marBottom w:val="0"/>
              <w:divBdr>
                <w:top w:val="none" w:sz="0" w:space="0" w:color="auto"/>
                <w:left w:val="none" w:sz="0" w:space="0" w:color="auto"/>
                <w:bottom w:val="none" w:sz="0" w:space="0" w:color="auto"/>
                <w:right w:val="none" w:sz="0" w:space="0" w:color="auto"/>
              </w:divBdr>
            </w:div>
          </w:divsChild>
        </w:div>
        <w:div w:id="439690249">
          <w:marLeft w:val="0"/>
          <w:marRight w:val="0"/>
          <w:marTop w:val="150"/>
          <w:marBottom w:val="150"/>
          <w:divBdr>
            <w:top w:val="none" w:sz="0" w:space="0" w:color="auto"/>
            <w:left w:val="none" w:sz="0" w:space="0" w:color="auto"/>
            <w:bottom w:val="none" w:sz="0" w:space="0" w:color="auto"/>
            <w:right w:val="none" w:sz="0" w:space="0" w:color="auto"/>
          </w:divBdr>
          <w:divsChild>
            <w:div w:id="1428498449">
              <w:marLeft w:val="0"/>
              <w:marRight w:val="0"/>
              <w:marTop w:val="0"/>
              <w:marBottom w:val="0"/>
              <w:divBdr>
                <w:top w:val="none" w:sz="0" w:space="0" w:color="auto"/>
                <w:left w:val="none" w:sz="0" w:space="0" w:color="auto"/>
                <w:bottom w:val="none" w:sz="0" w:space="0" w:color="auto"/>
                <w:right w:val="none" w:sz="0" w:space="0" w:color="auto"/>
              </w:divBdr>
            </w:div>
          </w:divsChild>
        </w:div>
        <w:div w:id="842665691">
          <w:marLeft w:val="0"/>
          <w:marRight w:val="0"/>
          <w:marTop w:val="150"/>
          <w:marBottom w:val="150"/>
          <w:divBdr>
            <w:top w:val="none" w:sz="0" w:space="0" w:color="auto"/>
            <w:left w:val="none" w:sz="0" w:space="0" w:color="auto"/>
            <w:bottom w:val="none" w:sz="0" w:space="0" w:color="auto"/>
            <w:right w:val="none" w:sz="0" w:space="0" w:color="auto"/>
          </w:divBdr>
          <w:divsChild>
            <w:div w:id="1955822742">
              <w:marLeft w:val="0"/>
              <w:marRight w:val="0"/>
              <w:marTop w:val="0"/>
              <w:marBottom w:val="0"/>
              <w:divBdr>
                <w:top w:val="none" w:sz="0" w:space="0" w:color="auto"/>
                <w:left w:val="none" w:sz="0" w:space="0" w:color="auto"/>
                <w:bottom w:val="none" w:sz="0" w:space="0" w:color="auto"/>
                <w:right w:val="none" w:sz="0" w:space="0" w:color="auto"/>
              </w:divBdr>
            </w:div>
          </w:divsChild>
        </w:div>
        <w:div w:id="1434352922">
          <w:marLeft w:val="0"/>
          <w:marRight w:val="0"/>
          <w:marTop w:val="150"/>
          <w:marBottom w:val="150"/>
          <w:divBdr>
            <w:top w:val="none" w:sz="0" w:space="0" w:color="auto"/>
            <w:left w:val="none" w:sz="0" w:space="0" w:color="auto"/>
            <w:bottom w:val="none" w:sz="0" w:space="0" w:color="auto"/>
            <w:right w:val="none" w:sz="0" w:space="0" w:color="auto"/>
          </w:divBdr>
          <w:divsChild>
            <w:div w:id="2043238999">
              <w:marLeft w:val="0"/>
              <w:marRight w:val="0"/>
              <w:marTop w:val="0"/>
              <w:marBottom w:val="0"/>
              <w:divBdr>
                <w:top w:val="none" w:sz="0" w:space="0" w:color="auto"/>
                <w:left w:val="none" w:sz="0" w:space="0" w:color="auto"/>
                <w:bottom w:val="none" w:sz="0" w:space="0" w:color="auto"/>
                <w:right w:val="none" w:sz="0" w:space="0" w:color="auto"/>
              </w:divBdr>
            </w:div>
          </w:divsChild>
        </w:div>
        <w:div w:id="1825587451">
          <w:marLeft w:val="0"/>
          <w:marRight w:val="0"/>
          <w:marTop w:val="150"/>
          <w:marBottom w:val="150"/>
          <w:divBdr>
            <w:top w:val="none" w:sz="0" w:space="0" w:color="auto"/>
            <w:left w:val="none" w:sz="0" w:space="0" w:color="auto"/>
            <w:bottom w:val="none" w:sz="0" w:space="0" w:color="auto"/>
            <w:right w:val="none" w:sz="0" w:space="0" w:color="auto"/>
          </w:divBdr>
          <w:divsChild>
            <w:div w:id="1803501488">
              <w:marLeft w:val="0"/>
              <w:marRight w:val="0"/>
              <w:marTop w:val="0"/>
              <w:marBottom w:val="0"/>
              <w:divBdr>
                <w:top w:val="none" w:sz="0" w:space="0" w:color="auto"/>
                <w:left w:val="none" w:sz="0" w:space="0" w:color="auto"/>
                <w:bottom w:val="none" w:sz="0" w:space="0" w:color="auto"/>
                <w:right w:val="none" w:sz="0" w:space="0" w:color="auto"/>
              </w:divBdr>
            </w:div>
          </w:divsChild>
        </w:div>
        <w:div w:id="2141652211">
          <w:marLeft w:val="0"/>
          <w:marRight w:val="0"/>
          <w:marTop w:val="150"/>
          <w:marBottom w:val="150"/>
          <w:divBdr>
            <w:top w:val="none" w:sz="0" w:space="0" w:color="auto"/>
            <w:left w:val="none" w:sz="0" w:space="0" w:color="auto"/>
            <w:bottom w:val="none" w:sz="0" w:space="0" w:color="auto"/>
            <w:right w:val="none" w:sz="0" w:space="0" w:color="auto"/>
          </w:divBdr>
          <w:divsChild>
            <w:div w:id="172428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71738">
      <w:bodyDiv w:val="1"/>
      <w:marLeft w:val="0"/>
      <w:marRight w:val="0"/>
      <w:marTop w:val="0"/>
      <w:marBottom w:val="0"/>
      <w:divBdr>
        <w:top w:val="none" w:sz="0" w:space="0" w:color="auto"/>
        <w:left w:val="none" w:sz="0" w:space="0" w:color="auto"/>
        <w:bottom w:val="none" w:sz="0" w:space="0" w:color="auto"/>
        <w:right w:val="none" w:sz="0" w:space="0" w:color="auto"/>
      </w:divBdr>
    </w:div>
    <w:div w:id="382028437">
      <w:bodyDiv w:val="1"/>
      <w:marLeft w:val="0"/>
      <w:marRight w:val="0"/>
      <w:marTop w:val="0"/>
      <w:marBottom w:val="0"/>
      <w:divBdr>
        <w:top w:val="none" w:sz="0" w:space="0" w:color="auto"/>
        <w:left w:val="none" w:sz="0" w:space="0" w:color="auto"/>
        <w:bottom w:val="none" w:sz="0" w:space="0" w:color="auto"/>
        <w:right w:val="none" w:sz="0" w:space="0" w:color="auto"/>
      </w:divBdr>
    </w:div>
    <w:div w:id="467823938">
      <w:bodyDiv w:val="1"/>
      <w:marLeft w:val="0"/>
      <w:marRight w:val="0"/>
      <w:marTop w:val="0"/>
      <w:marBottom w:val="0"/>
      <w:divBdr>
        <w:top w:val="none" w:sz="0" w:space="0" w:color="auto"/>
        <w:left w:val="none" w:sz="0" w:space="0" w:color="auto"/>
        <w:bottom w:val="none" w:sz="0" w:space="0" w:color="auto"/>
        <w:right w:val="none" w:sz="0" w:space="0" w:color="auto"/>
      </w:divBdr>
    </w:div>
    <w:div w:id="510611968">
      <w:bodyDiv w:val="1"/>
      <w:marLeft w:val="0"/>
      <w:marRight w:val="0"/>
      <w:marTop w:val="0"/>
      <w:marBottom w:val="0"/>
      <w:divBdr>
        <w:top w:val="none" w:sz="0" w:space="0" w:color="auto"/>
        <w:left w:val="none" w:sz="0" w:space="0" w:color="auto"/>
        <w:bottom w:val="none" w:sz="0" w:space="0" w:color="auto"/>
        <w:right w:val="none" w:sz="0" w:space="0" w:color="auto"/>
      </w:divBdr>
    </w:div>
    <w:div w:id="566453002">
      <w:bodyDiv w:val="1"/>
      <w:marLeft w:val="0"/>
      <w:marRight w:val="0"/>
      <w:marTop w:val="0"/>
      <w:marBottom w:val="0"/>
      <w:divBdr>
        <w:top w:val="none" w:sz="0" w:space="0" w:color="auto"/>
        <w:left w:val="none" w:sz="0" w:space="0" w:color="auto"/>
        <w:bottom w:val="none" w:sz="0" w:space="0" w:color="auto"/>
        <w:right w:val="none" w:sz="0" w:space="0" w:color="auto"/>
      </w:divBdr>
    </w:div>
    <w:div w:id="579751855">
      <w:bodyDiv w:val="1"/>
      <w:marLeft w:val="0"/>
      <w:marRight w:val="0"/>
      <w:marTop w:val="0"/>
      <w:marBottom w:val="0"/>
      <w:divBdr>
        <w:top w:val="none" w:sz="0" w:space="0" w:color="auto"/>
        <w:left w:val="none" w:sz="0" w:space="0" w:color="auto"/>
        <w:bottom w:val="none" w:sz="0" w:space="0" w:color="auto"/>
        <w:right w:val="none" w:sz="0" w:space="0" w:color="auto"/>
      </w:divBdr>
    </w:div>
    <w:div w:id="614485971">
      <w:bodyDiv w:val="1"/>
      <w:marLeft w:val="0"/>
      <w:marRight w:val="0"/>
      <w:marTop w:val="0"/>
      <w:marBottom w:val="0"/>
      <w:divBdr>
        <w:top w:val="none" w:sz="0" w:space="0" w:color="auto"/>
        <w:left w:val="none" w:sz="0" w:space="0" w:color="auto"/>
        <w:bottom w:val="none" w:sz="0" w:space="0" w:color="auto"/>
        <w:right w:val="none" w:sz="0" w:space="0" w:color="auto"/>
      </w:divBdr>
    </w:div>
    <w:div w:id="644161822">
      <w:bodyDiv w:val="1"/>
      <w:marLeft w:val="0"/>
      <w:marRight w:val="0"/>
      <w:marTop w:val="0"/>
      <w:marBottom w:val="0"/>
      <w:divBdr>
        <w:top w:val="none" w:sz="0" w:space="0" w:color="auto"/>
        <w:left w:val="none" w:sz="0" w:space="0" w:color="auto"/>
        <w:bottom w:val="none" w:sz="0" w:space="0" w:color="auto"/>
        <w:right w:val="none" w:sz="0" w:space="0" w:color="auto"/>
      </w:divBdr>
    </w:div>
    <w:div w:id="689992470">
      <w:bodyDiv w:val="1"/>
      <w:marLeft w:val="0"/>
      <w:marRight w:val="0"/>
      <w:marTop w:val="0"/>
      <w:marBottom w:val="0"/>
      <w:divBdr>
        <w:top w:val="none" w:sz="0" w:space="0" w:color="auto"/>
        <w:left w:val="none" w:sz="0" w:space="0" w:color="auto"/>
        <w:bottom w:val="none" w:sz="0" w:space="0" w:color="auto"/>
        <w:right w:val="none" w:sz="0" w:space="0" w:color="auto"/>
      </w:divBdr>
    </w:div>
    <w:div w:id="770248409">
      <w:bodyDiv w:val="1"/>
      <w:marLeft w:val="0"/>
      <w:marRight w:val="0"/>
      <w:marTop w:val="0"/>
      <w:marBottom w:val="0"/>
      <w:divBdr>
        <w:top w:val="none" w:sz="0" w:space="0" w:color="auto"/>
        <w:left w:val="none" w:sz="0" w:space="0" w:color="auto"/>
        <w:bottom w:val="none" w:sz="0" w:space="0" w:color="auto"/>
        <w:right w:val="none" w:sz="0" w:space="0" w:color="auto"/>
      </w:divBdr>
    </w:div>
    <w:div w:id="865338759">
      <w:bodyDiv w:val="1"/>
      <w:marLeft w:val="0"/>
      <w:marRight w:val="0"/>
      <w:marTop w:val="0"/>
      <w:marBottom w:val="0"/>
      <w:divBdr>
        <w:top w:val="none" w:sz="0" w:space="0" w:color="auto"/>
        <w:left w:val="none" w:sz="0" w:space="0" w:color="auto"/>
        <w:bottom w:val="none" w:sz="0" w:space="0" w:color="auto"/>
        <w:right w:val="none" w:sz="0" w:space="0" w:color="auto"/>
      </w:divBdr>
    </w:div>
    <w:div w:id="947349776">
      <w:bodyDiv w:val="1"/>
      <w:marLeft w:val="0"/>
      <w:marRight w:val="0"/>
      <w:marTop w:val="0"/>
      <w:marBottom w:val="0"/>
      <w:divBdr>
        <w:top w:val="none" w:sz="0" w:space="0" w:color="auto"/>
        <w:left w:val="none" w:sz="0" w:space="0" w:color="auto"/>
        <w:bottom w:val="none" w:sz="0" w:space="0" w:color="auto"/>
        <w:right w:val="none" w:sz="0" w:space="0" w:color="auto"/>
      </w:divBdr>
    </w:div>
    <w:div w:id="1110319133">
      <w:bodyDiv w:val="1"/>
      <w:marLeft w:val="0"/>
      <w:marRight w:val="0"/>
      <w:marTop w:val="0"/>
      <w:marBottom w:val="0"/>
      <w:divBdr>
        <w:top w:val="none" w:sz="0" w:space="0" w:color="auto"/>
        <w:left w:val="none" w:sz="0" w:space="0" w:color="auto"/>
        <w:bottom w:val="none" w:sz="0" w:space="0" w:color="auto"/>
        <w:right w:val="none" w:sz="0" w:space="0" w:color="auto"/>
      </w:divBdr>
    </w:div>
    <w:div w:id="1113672088">
      <w:bodyDiv w:val="1"/>
      <w:marLeft w:val="0"/>
      <w:marRight w:val="0"/>
      <w:marTop w:val="0"/>
      <w:marBottom w:val="0"/>
      <w:divBdr>
        <w:top w:val="none" w:sz="0" w:space="0" w:color="auto"/>
        <w:left w:val="none" w:sz="0" w:space="0" w:color="auto"/>
        <w:bottom w:val="none" w:sz="0" w:space="0" w:color="auto"/>
        <w:right w:val="none" w:sz="0" w:space="0" w:color="auto"/>
      </w:divBdr>
    </w:div>
    <w:div w:id="1116101838">
      <w:bodyDiv w:val="1"/>
      <w:marLeft w:val="0"/>
      <w:marRight w:val="0"/>
      <w:marTop w:val="0"/>
      <w:marBottom w:val="0"/>
      <w:divBdr>
        <w:top w:val="none" w:sz="0" w:space="0" w:color="auto"/>
        <w:left w:val="none" w:sz="0" w:space="0" w:color="auto"/>
        <w:bottom w:val="none" w:sz="0" w:space="0" w:color="auto"/>
        <w:right w:val="none" w:sz="0" w:space="0" w:color="auto"/>
      </w:divBdr>
    </w:div>
    <w:div w:id="1117942786">
      <w:bodyDiv w:val="1"/>
      <w:marLeft w:val="0"/>
      <w:marRight w:val="0"/>
      <w:marTop w:val="0"/>
      <w:marBottom w:val="0"/>
      <w:divBdr>
        <w:top w:val="none" w:sz="0" w:space="0" w:color="auto"/>
        <w:left w:val="none" w:sz="0" w:space="0" w:color="auto"/>
        <w:bottom w:val="none" w:sz="0" w:space="0" w:color="auto"/>
        <w:right w:val="none" w:sz="0" w:space="0" w:color="auto"/>
      </w:divBdr>
    </w:div>
    <w:div w:id="1160005928">
      <w:bodyDiv w:val="1"/>
      <w:marLeft w:val="0"/>
      <w:marRight w:val="0"/>
      <w:marTop w:val="0"/>
      <w:marBottom w:val="0"/>
      <w:divBdr>
        <w:top w:val="none" w:sz="0" w:space="0" w:color="auto"/>
        <w:left w:val="none" w:sz="0" w:space="0" w:color="auto"/>
        <w:bottom w:val="none" w:sz="0" w:space="0" w:color="auto"/>
        <w:right w:val="none" w:sz="0" w:space="0" w:color="auto"/>
      </w:divBdr>
    </w:div>
    <w:div w:id="1187334525">
      <w:bodyDiv w:val="1"/>
      <w:marLeft w:val="0"/>
      <w:marRight w:val="0"/>
      <w:marTop w:val="0"/>
      <w:marBottom w:val="0"/>
      <w:divBdr>
        <w:top w:val="none" w:sz="0" w:space="0" w:color="auto"/>
        <w:left w:val="none" w:sz="0" w:space="0" w:color="auto"/>
        <w:bottom w:val="none" w:sz="0" w:space="0" w:color="auto"/>
        <w:right w:val="none" w:sz="0" w:space="0" w:color="auto"/>
      </w:divBdr>
    </w:div>
    <w:div w:id="1213423873">
      <w:bodyDiv w:val="1"/>
      <w:marLeft w:val="0"/>
      <w:marRight w:val="0"/>
      <w:marTop w:val="0"/>
      <w:marBottom w:val="0"/>
      <w:divBdr>
        <w:top w:val="none" w:sz="0" w:space="0" w:color="auto"/>
        <w:left w:val="none" w:sz="0" w:space="0" w:color="auto"/>
        <w:bottom w:val="none" w:sz="0" w:space="0" w:color="auto"/>
        <w:right w:val="none" w:sz="0" w:space="0" w:color="auto"/>
      </w:divBdr>
    </w:div>
    <w:div w:id="1282155310">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39426922">
      <w:bodyDiv w:val="1"/>
      <w:marLeft w:val="0"/>
      <w:marRight w:val="0"/>
      <w:marTop w:val="0"/>
      <w:marBottom w:val="0"/>
      <w:divBdr>
        <w:top w:val="none" w:sz="0" w:space="0" w:color="auto"/>
        <w:left w:val="none" w:sz="0" w:space="0" w:color="auto"/>
        <w:bottom w:val="none" w:sz="0" w:space="0" w:color="auto"/>
        <w:right w:val="none" w:sz="0" w:space="0" w:color="auto"/>
      </w:divBdr>
    </w:div>
    <w:div w:id="1362822875">
      <w:bodyDiv w:val="1"/>
      <w:marLeft w:val="0"/>
      <w:marRight w:val="0"/>
      <w:marTop w:val="0"/>
      <w:marBottom w:val="0"/>
      <w:divBdr>
        <w:top w:val="none" w:sz="0" w:space="0" w:color="auto"/>
        <w:left w:val="none" w:sz="0" w:space="0" w:color="auto"/>
        <w:bottom w:val="none" w:sz="0" w:space="0" w:color="auto"/>
        <w:right w:val="none" w:sz="0" w:space="0" w:color="auto"/>
      </w:divBdr>
    </w:div>
    <w:div w:id="1374036249">
      <w:bodyDiv w:val="1"/>
      <w:marLeft w:val="0"/>
      <w:marRight w:val="0"/>
      <w:marTop w:val="0"/>
      <w:marBottom w:val="0"/>
      <w:divBdr>
        <w:top w:val="none" w:sz="0" w:space="0" w:color="auto"/>
        <w:left w:val="none" w:sz="0" w:space="0" w:color="auto"/>
        <w:bottom w:val="none" w:sz="0" w:space="0" w:color="auto"/>
        <w:right w:val="none" w:sz="0" w:space="0" w:color="auto"/>
      </w:divBdr>
    </w:div>
    <w:div w:id="1390958887">
      <w:bodyDiv w:val="1"/>
      <w:marLeft w:val="0"/>
      <w:marRight w:val="0"/>
      <w:marTop w:val="0"/>
      <w:marBottom w:val="0"/>
      <w:divBdr>
        <w:top w:val="none" w:sz="0" w:space="0" w:color="auto"/>
        <w:left w:val="none" w:sz="0" w:space="0" w:color="auto"/>
        <w:bottom w:val="none" w:sz="0" w:space="0" w:color="auto"/>
        <w:right w:val="none" w:sz="0" w:space="0" w:color="auto"/>
      </w:divBdr>
    </w:div>
    <w:div w:id="1463421245">
      <w:bodyDiv w:val="1"/>
      <w:marLeft w:val="0"/>
      <w:marRight w:val="0"/>
      <w:marTop w:val="0"/>
      <w:marBottom w:val="0"/>
      <w:divBdr>
        <w:top w:val="none" w:sz="0" w:space="0" w:color="auto"/>
        <w:left w:val="none" w:sz="0" w:space="0" w:color="auto"/>
        <w:bottom w:val="none" w:sz="0" w:space="0" w:color="auto"/>
        <w:right w:val="none" w:sz="0" w:space="0" w:color="auto"/>
      </w:divBdr>
    </w:div>
    <w:div w:id="1491410586">
      <w:bodyDiv w:val="1"/>
      <w:marLeft w:val="0"/>
      <w:marRight w:val="0"/>
      <w:marTop w:val="0"/>
      <w:marBottom w:val="0"/>
      <w:divBdr>
        <w:top w:val="none" w:sz="0" w:space="0" w:color="auto"/>
        <w:left w:val="none" w:sz="0" w:space="0" w:color="auto"/>
        <w:bottom w:val="none" w:sz="0" w:space="0" w:color="auto"/>
        <w:right w:val="none" w:sz="0" w:space="0" w:color="auto"/>
      </w:divBdr>
    </w:div>
    <w:div w:id="1623876573">
      <w:bodyDiv w:val="1"/>
      <w:marLeft w:val="0"/>
      <w:marRight w:val="0"/>
      <w:marTop w:val="0"/>
      <w:marBottom w:val="0"/>
      <w:divBdr>
        <w:top w:val="none" w:sz="0" w:space="0" w:color="auto"/>
        <w:left w:val="none" w:sz="0" w:space="0" w:color="auto"/>
        <w:bottom w:val="none" w:sz="0" w:space="0" w:color="auto"/>
        <w:right w:val="none" w:sz="0" w:space="0" w:color="auto"/>
      </w:divBdr>
    </w:div>
    <w:div w:id="1630355752">
      <w:bodyDiv w:val="1"/>
      <w:marLeft w:val="0"/>
      <w:marRight w:val="0"/>
      <w:marTop w:val="0"/>
      <w:marBottom w:val="0"/>
      <w:divBdr>
        <w:top w:val="none" w:sz="0" w:space="0" w:color="auto"/>
        <w:left w:val="none" w:sz="0" w:space="0" w:color="auto"/>
        <w:bottom w:val="none" w:sz="0" w:space="0" w:color="auto"/>
        <w:right w:val="none" w:sz="0" w:space="0" w:color="auto"/>
      </w:divBdr>
    </w:div>
    <w:div w:id="1635215086">
      <w:bodyDiv w:val="1"/>
      <w:marLeft w:val="0"/>
      <w:marRight w:val="0"/>
      <w:marTop w:val="0"/>
      <w:marBottom w:val="0"/>
      <w:divBdr>
        <w:top w:val="none" w:sz="0" w:space="0" w:color="auto"/>
        <w:left w:val="none" w:sz="0" w:space="0" w:color="auto"/>
        <w:bottom w:val="none" w:sz="0" w:space="0" w:color="auto"/>
        <w:right w:val="none" w:sz="0" w:space="0" w:color="auto"/>
      </w:divBdr>
    </w:div>
    <w:div w:id="1787507554">
      <w:bodyDiv w:val="1"/>
      <w:marLeft w:val="0"/>
      <w:marRight w:val="0"/>
      <w:marTop w:val="0"/>
      <w:marBottom w:val="0"/>
      <w:divBdr>
        <w:top w:val="none" w:sz="0" w:space="0" w:color="auto"/>
        <w:left w:val="none" w:sz="0" w:space="0" w:color="auto"/>
        <w:bottom w:val="none" w:sz="0" w:space="0" w:color="auto"/>
        <w:right w:val="none" w:sz="0" w:space="0" w:color="auto"/>
      </w:divBdr>
    </w:div>
    <w:div w:id="1828787822">
      <w:bodyDiv w:val="1"/>
      <w:marLeft w:val="0"/>
      <w:marRight w:val="0"/>
      <w:marTop w:val="0"/>
      <w:marBottom w:val="0"/>
      <w:divBdr>
        <w:top w:val="none" w:sz="0" w:space="0" w:color="auto"/>
        <w:left w:val="none" w:sz="0" w:space="0" w:color="auto"/>
        <w:bottom w:val="none" w:sz="0" w:space="0" w:color="auto"/>
        <w:right w:val="none" w:sz="0" w:space="0" w:color="auto"/>
      </w:divBdr>
    </w:div>
    <w:div w:id="1837913547">
      <w:bodyDiv w:val="1"/>
      <w:marLeft w:val="0"/>
      <w:marRight w:val="0"/>
      <w:marTop w:val="0"/>
      <w:marBottom w:val="0"/>
      <w:divBdr>
        <w:top w:val="none" w:sz="0" w:space="0" w:color="auto"/>
        <w:left w:val="none" w:sz="0" w:space="0" w:color="auto"/>
        <w:bottom w:val="none" w:sz="0" w:space="0" w:color="auto"/>
        <w:right w:val="none" w:sz="0" w:space="0" w:color="auto"/>
      </w:divBdr>
    </w:div>
    <w:div w:id="1929734426">
      <w:bodyDiv w:val="1"/>
      <w:marLeft w:val="0"/>
      <w:marRight w:val="0"/>
      <w:marTop w:val="0"/>
      <w:marBottom w:val="0"/>
      <w:divBdr>
        <w:top w:val="none" w:sz="0" w:space="0" w:color="auto"/>
        <w:left w:val="none" w:sz="0" w:space="0" w:color="auto"/>
        <w:bottom w:val="none" w:sz="0" w:space="0" w:color="auto"/>
        <w:right w:val="none" w:sz="0" w:space="0" w:color="auto"/>
      </w:divBdr>
    </w:div>
    <w:div w:id="1930190460">
      <w:bodyDiv w:val="1"/>
      <w:marLeft w:val="0"/>
      <w:marRight w:val="0"/>
      <w:marTop w:val="0"/>
      <w:marBottom w:val="0"/>
      <w:divBdr>
        <w:top w:val="none" w:sz="0" w:space="0" w:color="auto"/>
        <w:left w:val="none" w:sz="0" w:space="0" w:color="auto"/>
        <w:bottom w:val="none" w:sz="0" w:space="0" w:color="auto"/>
        <w:right w:val="none" w:sz="0" w:space="0" w:color="auto"/>
      </w:divBdr>
    </w:div>
    <w:div w:id="1961840802">
      <w:bodyDiv w:val="1"/>
      <w:marLeft w:val="0"/>
      <w:marRight w:val="0"/>
      <w:marTop w:val="0"/>
      <w:marBottom w:val="0"/>
      <w:divBdr>
        <w:top w:val="none" w:sz="0" w:space="0" w:color="auto"/>
        <w:left w:val="none" w:sz="0" w:space="0" w:color="auto"/>
        <w:bottom w:val="none" w:sz="0" w:space="0" w:color="auto"/>
        <w:right w:val="none" w:sz="0" w:space="0" w:color="auto"/>
      </w:divBdr>
    </w:div>
    <w:div w:id="2008433366">
      <w:bodyDiv w:val="1"/>
      <w:marLeft w:val="0"/>
      <w:marRight w:val="0"/>
      <w:marTop w:val="0"/>
      <w:marBottom w:val="0"/>
      <w:divBdr>
        <w:top w:val="none" w:sz="0" w:space="0" w:color="auto"/>
        <w:left w:val="none" w:sz="0" w:space="0" w:color="auto"/>
        <w:bottom w:val="none" w:sz="0" w:space="0" w:color="auto"/>
        <w:right w:val="none" w:sz="0" w:space="0" w:color="auto"/>
      </w:divBdr>
    </w:div>
    <w:div w:id="2013798816">
      <w:bodyDiv w:val="1"/>
      <w:marLeft w:val="0"/>
      <w:marRight w:val="0"/>
      <w:marTop w:val="0"/>
      <w:marBottom w:val="0"/>
      <w:divBdr>
        <w:top w:val="none" w:sz="0" w:space="0" w:color="auto"/>
        <w:left w:val="none" w:sz="0" w:space="0" w:color="auto"/>
        <w:bottom w:val="none" w:sz="0" w:space="0" w:color="auto"/>
        <w:right w:val="none" w:sz="0" w:space="0" w:color="auto"/>
      </w:divBdr>
    </w:div>
    <w:div w:id="2015834811">
      <w:bodyDiv w:val="1"/>
      <w:marLeft w:val="0"/>
      <w:marRight w:val="0"/>
      <w:marTop w:val="0"/>
      <w:marBottom w:val="0"/>
      <w:divBdr>
        <w:top w:val="none" w:sz="0" w:space="0" w:color="auto"/>
        <w:left w:val="none" w:sz="0" w:space="0" w:color="auto"/>
        <w:bottom w:val="none" w:sz="0" w:space="0" w:color="auto"/>
        <w:right w:val="none" w:sz="0" w:space="0" w:color="auto"/>
      </w:divBdr>
    </w:div>
    <w:div w:id="2021927053">
      <w:bodyDiv w:val="1"/>
      <w:marLeft w:val="0"/>
      <w:marRight w:val="0"/>
      <w:marTop w:val="0"/>
      <w:marBottom w:val="0"/>
      <w:divBdr>
        <w:top w:val="none" w:sz="0" w:space="0" w:color="auto"/>
        <w:left w:val="none" w:sz="0" w:space="0" w:color="auto"/>
        <w:bottom w:val="none" w:sz="0" w:space="0" w:color="auto"/>
        <w:right w:val="none" w:sz="0" w:space="0" w:color="auto"/>
      </w:divBdr>
    </w:div>
    <w:div w:id="2082288194">
      <w:bodyDiv w:val="1"/>
      <w:marLeft w:val="0"/>
      <w:marRight w:val="0"/>
      <w:marTop w:val="0"/>
      <w:marBottom w:val="0"/>
      <w:divBdr>
        <w:top w:val="none" w:sz="0" w:space="0" w:color="auto"/>
        <w:left w:val="none" w:sz="0" w:space="0" w:color="auto"/>
        <w:bottom w:val="none" w:sz="0" w:space="0" w:color="auto"/>
        <w:right w:val="none" w:sz="0" w:space="0" w:color="auto"/>
      </w:divBdr>
    </w:div>
    <w:div w:id="2091467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4.xml"/><Relationship Id="rId39" Type="http://schemas.openxmlformats.org/officeDocument/2006/relationships/header" Target="header10.xml"/><Relationship Id="rId21" Type="http://schemas.openxmlformats.org/officeDocument/2006/relationships/image" Target="media/image9.png"/><Relationship Id="rId34" Type="http://schemas.openxmlformats.org/officeDocument/2006/relationships/header" Target="header8.xml"/><Relationship Id="rId42" Type="http://schemas.openxmlformats.org/officeDocument/2006/relationships/header" Target="header11.xml"/><Relationship Id="rId47" Type="http://schemas.openxmlformats.org/officeDocument/2006/relationships/footer" Target="footer5.xml"/><Relationship Id="rId50" Type="http://schemas.openxmlformats.org/officeDocument/2006/relationships/hyperlink" Target="http://www.ratinginitiative.org/" TargetMode="External"/><Relationship Id="rId55" Type="http://schemas.openxmlformats.org/officeDocument/2006/relationships/hyperlink" Target="http://www.cgap.org/gm/document-1.9.47636/CG_MIV_Rev.pdf" TargetMode="External"/><Relationship Id="rId63" Type="http://schemas.openxmlformats.org/officeDocument/2006/relationships/hyperlink" Target="http://www.unpri.org/wp-content/uploads/RIinitiativesinmicrofinance.pdf" TargetMode="External"/><Relationship Id="rId68" Type="http://schemas.openxmlformats.org/officeDocument/2006/relationships/hyperlink" Target="http://www.mftransparency.org/" TargetMode="External"/><Relationship Id="rId7" Type="http://schemas.openxmlformats.org/officeDocument/2006/relationships/settings" Target="settings.xml"/><Relationship Id="rId71" Type="http://schemas.openxmlformats.org/officeDocument/2006/relationships/header" Target="header22.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sptf.info/hp-what-is-sp." TargetMode="Externa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image" Target="media/image12.wmf"/><Relationship Id="rId37" Type="http://schemas.openxmlformats.org/officeDocument/2006/relationships/hyperlink" Target="http://www.povertytools.org/" TargetMode="External"/><Relationship Id="rId40" Type="http://schemas.openxmlformats.org/officeDocument/2006/relationships/hyperlink" Target="http://www.smartcampaign.org/" TargetMode="External"/><Relationship Id="rId45" Type="http://schemas.openxmlformats.org/officeDocument/2006/relationships/header" Target="header14.xml"/><Relationship Id="rId53" Type="http://schemas.openxmlformats.org/officeDocument/2006/relationships/header" Target="header16.xml"/><Relationship Id="rId58" Type="http://schemas.openxmlformats.org/officeDocument/2006/relationships/header" Target="header18.xml"/><Relationship Id="rId66" Type="http://schemas.openxmlformats.org/officeDocument/2006/relationships/hyperlink" Target="http://www.mixmarket.org/contribute-data" TargetMode="Externa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eader" Target="header4.xml"/><Relationship Id="rId36" Type="http://schemas.openxmlformats.org/officeDocument/2006/relationships/hyperlink" Target="http://www.povertytools.org/" TargetMode="External"/><Relationship Id="rId49" Type="http://schemas.openxmlformats.org/officeDocument/2006/relationships/hyperlink" Target="http://www.sptf.info/spmstandards/universal-standards" TargetMode="External"/><Relationship Id="rId57" Type="http://schemas.openxmlformats.org/officeDocument/2006/relationships/header" Target="header17.xml"/><Relationship Id="rId61" Type="http://schemas.openxmlformats.org/officeDocument/2006/relationships/hyperlink" Target="http://www.unpri.org/wp-content/uploads/RIinitiativesinmicrofinance.pdf"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6.xml"/><Relationship Id="rId44" Type="http://schemas.openxmlformats.org/officeDocument/2006/relationships/header" Target="header13.xml"/><Relationship Id="rId52" Type="http://schemas.openxmlformats.org/officeDocument/2006/relationships/footer" Target="footer7.xml"/><Relationship Id="rId60" Type="http://schemas.openxmlformats.org/officeDocument/2006/relationships/header" Target="header20.xml"/><Relationship Id="rId65" Type="http://schemas.openxmlformats.org/officeDocument/2006/relationships/hyperlink" Target="http://www.mixmarket.org/" TargetMode="Externa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header" Target="header3.xml"/><Relationship Id="rId30" Type="http://schemas.openxmlformats.org/officeDocument/2006/relationships/header" Target="header5.xml"/><Relationship Id="rId35" Type="http://schemas.openxmlformats.org/officeDocument/2006/relationships/hyperlink" Target="http://www.povertytools.org/" TargetMode="External"/><Relationship Id="rId43" Type="http://schemas.openxmlformats.org/officeDocument/2006/relationships/header" Target="header12.xml"/><Relationship Id="rId48" Type="http://schemas.openxmlformats.org/officeDocument/2006/relationships/footer" Target="footer6.xml"/><Relationship Id="rId56" Type="http://schemas.openxmlformats.org/officeDocument/2006/relationships/hyperlink" Target="http://iris.thegiin.org/" TargetMode="External"/><Relationship Id="rId64" Type="http://schemas.openxmlformats.org/officeDocument/2006/relationships/hyperlink" Target="http://www.unpri.org/wp-content/uploads/2012-11Reponsibleinvestmentinitiativesaccompanyingbriefing.pdf" TargetMode="External"/><Relationship Id="rId69" Type="http://schemas.openxmlformats.org/officeDocument/2006/relationships/hyperlink" Target="http://sptf.info/spstandards1" TargetMode="External"/><Relationship Id="rId8" Type="http://schemas.openxmlformats.org/officeDocument/2006/relationships/webSettings" Target="webSettings.xml"/><Relationship Id="rId51" Type="http://schemas.openxmlformats.org/officeDocument/2006/relationships/header" Target="header15.xm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header" Target="header2.xml"/><Relationship Id="rId33" Type="http://schemas.openxmlformats.org/officeDocument/2006/relationships/header" Target="header7.xml"/><Relationship Id="rId38" Type="http://schemas.openxmlformats.org/officeDocument/2006/relationships/header" Target="header9.xml"/><Relationship Id="rId46" Type="http://schemas.openxmlformats.org/officeDocument/2006/relationships/hyperlink" Target="http://intranet.unpri.org/resources/files/2012_12_21_Proposal_of_a_Set_of_Reasonable_Financial_Covenants_and_Social_Representations_for_Debt_Funding.pdf" TargetMode="External"/><Relationship Id="rId59" Type="http://schemas.openxmlformats.org/officeDocument/2006/relationships/header" Target="header19.xml"/><Relationship Id="rId67" Type="http://schemas.openxmlformats.org/officeDocument/2006/relationships/hyperlink" Target="http://www.themix.org/social-performance/Indicators" TargetMode="External"/><Relationship Id="rId20" Type="http://schemas.openxmlformats.org/officeDocument/2006/relationships/image" Target="media/image8.png"/><Relationship Id="rId41" Type="http://schemas.openxmlformats.org/officeDocument/2006/relationships/hyperlink" Target="http://smartcampaign.org/certification" TargetMode="External"/><Relationship Id="rId54" Type="http://schemas.openxmlformats.org/officeDocument/2006/relationships/footer" Target="footer8.xml"/><Relationship Id="rId62" Type="http://schemas.openxmlformats.org/officeDocument/2006/relationships/hyperlink" Target="http://www.unpri.org/wp-content/uploads/2012-11Reponsibleinvestmentinitiativesaccompanyingbriefing.pdf" TargetMode="External"/><Relationship Id="rId70" Type="http://schemas.openxmlformats.org/officeDocument/2006/relationships/header" Target="header21.xml"/><Relationship Id="rId1" Type="http://schemas.openxmlformats.org/officeDocument/2006/relationships/customXml" Target="../customXml/item1.xml"/><Relationship Id="rId6"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5.jpg"/><Relationship Id="rId1" Type="http://schemas.openxmlformats.org/officeDocument/2006/relationships/image" Target="media/image4.jpg"/><Relationship Id="rId4" Type="http://schemas.openxmlformats.org/officeDocument/2006/relationships/image" Target="media/image9.jpe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_rels/footer5.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A0E2A9-ED1F-48BE-AE75-45A1AF6C25F9}">
  <ds:schemaRefs>
    <ds:schemaRef ds:uri="http://schemas.microsoft.com/sharepoint/v3/contenttype/forms"/>
  </ds:schemaRefs>
</ds:datastoreItem>
</file>

<file path=customXml/itemProps2.xml><?xml version="1.0" encoding="utf-8"?>
<ds:datastoreItem xmlns:ds="http://schemas.openxmlformats.org/officeDocument/2006/customXml" ds:itemID="{CE28218B-75D3-4D2E-8CB1-D196B03AB9C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481574A-CBFF-45D1-B14E-4D25F94486B9}"/>
</file>

<file path=customXml/itemProps4.xml><?xml version="1.0" encoding="utf-8"?>
<ds:datastoreItem xmlns:ds="http://schemas.openxmlformats.org/officeDocument/2006/customXml" ds:itemID="{A957E02F-6231-4C9B-98CE-EDC12AFB4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24</TotalTime>
  <Pages>1</Pages>
  <Words>11512</Words>
  <Characters>65620</Characters>
  <Application>Microsoft Office Word</Application>
  <DocSecurity>0</DocSecurity>
  <Lines>546</Lines>
  <Paragraphs>153</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76979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6</cp:revision>
  <cp:lastPrinted>2016-11-21T16:32:00Z</cp:lastPrinted>
  <dcterms:created xsi:type="dcterms:W3CDTF">2016-11-21T10:41:00Z</dcterms:created>
  <dcterms:modified xsi:type="dcterms:W3CDTF">2016-11-21T16:32:00Z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